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F1228B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EB3870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EB3870">
                    <w:rPr>
                      <w:sz w:val="22"/>
                      <w:szCs w:val="22"/>
                    </w:rPr>
                    <w:t>15</w:t>
                  </w:r>
                  <w:r w:rsidR="00F1228B">
                    <w:rPr>
                      <w:sz w:val="22"/>
                      <w:szCs w:val="22"/>
                    </w:rPr>
                    <w:t>7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EB3870">
                    <w:rPr>
                      <w:sz w:val="22"/>
                      <w:szCs w:val="22"/>
                    </w:rPr>
                    <w:t>2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0020ad3" w14:paraId="0020ad3" w:rsidRDefault="00D920BA" w:rsidP="00FA01DD" w:rsidR="005225A9">
      <w:pPr>
        <w:jc w:val="center"/>
        <w15:collapsed w:val="false"/>
      </w:pPr>
      <w:r>
        <w:t>R</w:t>
      </w:r>
      <w:r w:rsidR="00FA01DD">
        <w:t xml:space="preserve"> E P U B L I K A   H R V A T S K A</w:t>
      </w:r>
    </w:p>
    <w:p w:rsidRDefault="00977004" w:rsidP="005225A9" w:rsidR="005225A9">
      <w:pPr>
        <w:jc w:val="center"/>
      </w:pPr>
      <w:r>
        <w:t>R J E Š E N J E</w:t>
      </w:r>
    </w:p>
    <w:p w:rsidRDefault="005225A9" w:rsidP="005225A9" w:rsidR="005225A9"/>
    <w:p w:rsidRDefault="00EB3870" w:rsidP="00EB3870" w:rsid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Trgovački sud u Osijeku, po stečajnoj sutkinji mr. sc. Mirjani Baran, u </w:t>
      </w:r>
      <w:r w:rsidR="00F1228B" w:rsidRPr="00CC1B9A">
        <w:t xml:space="preserve">, u stečajnom postupku  predlagatelja </w:t>
      </w:r>
      <w:r w:rsidR="00F1228B">
        <w:t>-</w:t>
      </w:r>
      <w:r w:rsidR="00F1228B" w:rsidRPr="00CC1B9A">
        <w:t xml:space="preserve"> vjerovnika </w:t>
      </w:r>
      <w:r w:rsidR="00F1228B">
        <w:t>Milana Krstinića, OIB:26393360008, Zagreb, Tratinska 27,  kojega zastupa punomoćnik Vladimir Miočinović, odvjetnik u Samoboru, Trg kralja Tomislava 15,</w:t>
      </w:r>
      <w:r w:rsidR="00F1228B" w:rsidRPr="00CC1B9A">
        <w:t xml:space="preserve"> nad dužnikom stečajna masa iza </w:t>
      </w:r>
      <w:r w:rsidR="00F1228B">
        <w:t>DRETULJA</w:t>
      </w:r>
      <w:r w:rsidR="00F1228B" w:rsidRPr="00CC1B9A">
        <w:t xml:space="preserve"> d.o.o. „u stečaju“ </w:t>
      </w:r>
      <w:r w:rsidR="00F1228B">
        <w:t xml:space="preserve"> Plaški, Kunići 58A</w:t>
      </w:r>
      <w:r w:rsidRPr="00EB3870">
        <w:rPr>
          <w:rFonts w:eastAsiaTheme="minorHAnsi"/>
          <w:lang w:eastAsia="en-US"/>
        </w:rPr>
        <w:t xml:space="preserve">, 21. veljače 2018., </w:t>
      </w:r>
      <w:r w:rsidRPr="00EB3870">
        <w:rPr>
          <w:rFonts w:eastAsiaTheme="minorHAnsi"/>
          <w:lang w:eastAsia="en-US"/>
        </w:rPr>
        <w:tab/>
      </w:r>
    </w:p>
    <w:p w:rsidRDefault="00F1228B" w:rsidP="00EB3870" w:rsidR="00F1228B" w:rsidRPr="00EB3870">
      <w:pPr>
        <w:ind w:firstLine="1416"/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r i j e š i o    j 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1.</w:t>
      </w:r>
      <w:r w:rsidRPr="00EB3870">
        <w:rPr>
          <w:rFonts w:eastAsiaTheme="minorHAnsi"/>
          <w:lang w:eastAsia="en-US"/>
        </w:rPr>
        <w:tab/>
      </w:r>
      <w:r w:rsidR="00F1228B" w:rsidRPr="00CC1B9A">
        <w:t xml:space="preserve">Određuje se nastavak stečajnog postupka nad dužnikom stečajna masa iza </w:t>
      </w:r>
      <w:r w:rsidR="00F1228B" w:rsidRPr="00DD0F57">
        <w:t>DRETULJA d.o.o. „u stečaju“  Plaški, Kunići 58A</w:t>
      </w:r>
      <w:r w:rsidR="00F1228B" w:rsidRPr="00CC1B9A">
        <w:t>, budući je pronađena imovina koja ulazi u stečajnu masu (čl. 199. st. 1. t. 3. SZ-a).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2.</w:t>
      </w:r>
      <w:r w:rsidRPr="00EB3870">
        <w:rPr>
          <w:rFonts w:eastAsiaTheme="minorHAnsi"/>
          <w:lang w:eastAsia="en-US"/>
        </w:rPr>
        <w:tab/>
      </w:r>
      <w:r w:rsidR="00F1228B" w:rsidRPr="00CC1B9A">
        <w:t xml:space="preserve">Stečajnom upraviteljicom imenuje se </w:t>
      </w:r>
      <w:r w:rsidR="00F1228B">
        <w:t>Alma Opačak</w:t>
      </w:r>
      <w:r w:rsidR="00F1228B" w:rsidRPr="00CC1B9A">
        <w:t>,</w:t>
      </w:r>
      <w:r w:rsidR="00F1228B">
        <w:t xml:space="preserve"> OIB:36068029114, Slavonski  Brod, Augustina Cesarca 12</w:t>
      </w:r>
      <w:r w:rsidRPr="00EB3870">
        <w:rPr>
          <w:rFonts w:eastAsiaTheme="minorHAnsi"/>
          <w:lang w:eastAsia="en-US"/>
        </w:rPr>
        <w:t>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3.</w:t>
      </w:r>
      <w:r w:rsidRPr="00EB3870">
        <w:rPr>
          <w:rFonts w:eastAsiaTheme="minorHAnsi"/>
          <w:lang w:eastAsia="en-US"/>
        </w:rPr>
        <w:tab/>
        <w:t>Pozivaju se vjerovnici da u roku od 30 dana, od dana objave ovog rješenja na e-oglasnoj ploči suda prijave svoje tražbine stečajnoj upraviteljici, u skladu s pravilima Stečajnog zakona o prijavi tražbina (čl. 133 st. 5. SZ – NN br. 71/15) na propisanom obrascu i to u dva primjerka s ispravama iz kojih tražbine proizlaze, uz potvrdu o plaćenoj pristojbi u iznosu od 2 % vrijednosti tražbine, ali najviše 500,00 kn, na žiro račun državnog proračuna broj: 1001005-1863000160 s pozivom na broj: 64 5045-3531-1</w:t>
      </w:r>
      <w:r w:rsidR="00F1228B">
        <w:rPr>
          <w:rFonts w:eastAsiaTheme="minorHAnsi"/>
          <w:lang w:eastAsia="en-US"/>
        </w:rPr>
        <w:t>57</w:t>
      </w:r>
      <w:r w:rsidRPr="00EB3870">
        <w:rPr>
          <w:rFonts w:eastAsiaTheme="minorHAnsi"/>
          <w:lang w:eastAsia="en-US"/>
        </w:rPr>
        <w:t xml:space="preserve">-18. 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4.</w:t>
      </w:r>
      <w:r w:rsidRPr="00EB3870">
        <w:rPr>
          <w:rFonts w:eastAsiaTheme="minorHAnsi"/>
          <w:lang w:eastAsia="en-US"/>
        </w:rPr>
        <w:tab/>
        <w:t>Stečajna upraviteljica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5. </w:t>
      </w:r>
      <w:r w:rsidRPr="00EB3870">
        <w:rPr>
          <w:rFonts w:eastAsiaTheme="minorHAnsi"/>
          <w:lang w:eastAsia="en-US"/>
        </w:rPr>
        <w:tab/>
        <w:t>Ako radnik ili prijašnji dužnikov radnik nije prijavio tražbinu, smatrat će se da je tražbinu prijavio u skladu s popisom iz st. 3 čl. 257 SZ.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6.</w:t>
      </w:r>
      <w:r w:rsidRPr="00EB3870">
        <w:rPr>
          <w:rFonts w:eastAsiaTheme="minorHAnsi"/>
          <w:lang w:eastAsia="en-US"/>
        </w:rP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7. </w:t>
      </w:r>
      <w:r w:rsidRPr="00EB3870">
        <w:rPr>
          <w:rFonts w:eastAsiaTheme="minorHAnsi"/>
          <w:lang w:eastAsia="en-US"/>
        </w:rPr>
        <w:tab/>
        <w:t>Prijavu tražbine podnesenu nakon isteka roka za prijavljivanjem sud će odbaciti rješenjem (čl. 257 st. 6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8.</w:t>
      </w:r>
      <w:r w:rsidRPr="00EB3870">
        <w:rPr>
          <w:rFonts w:eastAsiaTheme="minorHAnsi"/>
          <w:lang w:eastAsia="en-US"/>
        </w:rPr>
        <w:tab/>
        <w:t xml:space="preserve"> Pozivaju se razlučni i izlučni vjerovnici da stečajnom upravitelju u roku od 30 dana od dana objave ovog rješenja na e-oglasnoj ploči suda podneskom obavijeste o svojim pravima u skladu s odredbama čl. 258 SZ.</w:t>
      </w:r>
    </w:p>
    <w:p w:rsidRDefault="00EB3870" w:rsidP="00EB3870" w:rsid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9.</w:t>
      </w:r>
      <w:r w:rsidRPr="00EB3870">
        <w:rPr>
          <w:rFonts w:eastAsiaTheme="minorHAnsi"/>
          <w:lang w:eastAsia="en-US"/>
        </w:rP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F1228B" w:rsidP="00EB3870" w:rsidR="00F1228B">
      <w:pPr>
        <w:ind w:firstLine="1416"/>
        <w:jc w:val="both"/>
        <w:rPr>
          <w:rFonts w:eastAsiaTheme="minorHAnsi"/>
          <w:lang w:eastAsia="en-US"/>
        </w:rPr>
      </w:pPr>
    </w:p>
    <w:p w:rsidRDefault="00F1228B" w:rsidP="00EB3870" w:rsidR="00F1228B">
      <w:pPr>
        <w:ind w:firstLine="1416"/>
        <w:jc w:val="both"/>
        <w:rPr>
          <w:rFonts w:eastAsiaTheme="minorHAnsi"/>
          <w:lang w:eastAsia="en-US"/>
        </w:rPr>
      </w:pPr>
    </w:p>
    <w:p w:rsidRDefault="00F1228B" w:rsidP="00EB3870" w:rsidR="00F1228B">
      <w:pPr>
        <w:ind w:firstLine="1416"/>
        <w:jc w:val="both"/>
        <w:rPr>
          <w:rFonts w:eastAsiaTheme="minorHAnsi"/>
          <w:lang w:eastAsia="en-US"/>
        </w:rPr>
      </w:pPr>
    </w:p>
    <w:p w:rsidRDefault="00F1228B" w:rsidP="00EB3870" w:rsidR="00F1228B" w:rsidRPr="00EB3870">
      <w:pPr>
        <w:ind w:firstLine="1416"/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ind w:firstLine="1417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10. </w:t>
      </w:r>
      <w:r w:rsidRPr="00EB3870">
        <w:rPr>
          <w:rFonts w:eastAsiaTheme="minorHAnsi"/>
          <w:lang w:eastAsia="en-US"/>
        </w:rPr>
        <w:tab/>
        <w:t>Razlučni vjerovnici dužni su obavijestiti stečajnu upraviteljicu o svom razlučnom pravu, pravnoj osnovi razlučnoga prava i dijelu imovine stečajnoga dužnika na koji se odnosi njihovo razlučno pravo. Ako razlučni vjerovnici prijavljuju i tražbinu kao stečajni vjerovnici, u prijavi su dužni naznačiti dio imovine stečajnoga dužnika na koji se odnosi njihovo razlučno pravo i iznos do kojega njihova tražbina predvidivo neće biti namirena tim razlučnim pravom (čl. 258 st. 2 i 3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11.</w:t>
      </w:r>
      <w:r w:rsidRPr="00EB3870">
        <w:rPr>
          <w:rFonts w:eastAsiaTheme="minorHAnsi"/>
          <w:lang w:eastAsia="en-US"/>
        </w:rPr>
        <w:tab/>
        <w:t>Pozivaju se dužnikovi dužnici da svoje obveze bez odgode ispunjavaju stečajnoj upraviteljici za stečajnog dužnika (čl. 129 st. 1 SZ).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12.</w:t>
      </w:r>
      <w:r w:rsidRPr="00EB3870">
        <w:rPr>
          <w:rFonts w:eastAsiaTheme="minorHAnsi"/>
          <w:lang w:eastAsia="en-US"/>
        </w:rPr>
        <w:tab/>
      </w:r>
      <w:r w:rsidR="00F1228B" w:rsidRPr="00CC1B9A">
        <w:t xml:space="preserve">Stečajni postupak nad dužnikom stečajna masa iza </w:t>
      </w:r>
      <w:r w:rsidR="00F1228B" w:rsidRPr="00DD0F57">
        <w:t>DRETULJA d.o.o. „u stečaju“  Plaški, Kunići 58A</w:t>
      </w:r>
      <w:r w:rsidR="00F1228B">
        <w:t>,</w:t>
      </w:r>
      <w:r w:rsidR="00F1228B" w:rsidRPr="00DD0F57">
        <w:t xml:space="preserve"> </w:t>
      </w:r>
      <w:r w:rsidR="00F1228B" w:rsidRPr="00CC1B9A">
        <w:t xml:space="preserve">otvoren je dana </w:t>
      </w:r>
      <w:r w:rsidR="00F1228B">
        <w:t>21</w:t>
      </w:r>
      <w:r w:rsidR="00F1228B" w:rsidRPr="00CC1B9A">
        <w:t xml:space="preserve">. </w:t>
      </w:r>
      <w:r w:rsidR="00F1228B">
        <w:t>veljače</w:t>
      </w:r>
      <w:r w:rsidR="00F1228B" w:rsidRPr="00CC1B9A">
        <w:t xml:space="preserve"> 2018.  u 1</w:t>
      </w:r>
      <w:r w:rsidR="00F1228B">
        <w:t>4</w:t>
      </w:r>
      <w:r w:rsidR="00F1228B" w:rsidRPr="00CC1B9A">
        <w:t>,00 sati kada je ovo rješenje o otvaranju stečajnog postupka stavljeno na e-oglasnu ploču suda (čl. 133</w:t>
      </w:r>
      <w:r w:rsidR="00F1228B">
        <w:t>.</w:t>
      </w:r>
      <w:r w:rsidR="00F1228B" w:rsidRPr="00CC1B9A">
        <w:t xml:space="preserve"> SZ)</w:t>
      </w:r>
      <w:r w:rsidR="00F1228B">
        <w:t>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Na dan objave rješenja na e-oglasnoj ploči suda nastupaju pravne posljedice otvaranja stečajnog postupka.</w:t>
      </w:r>
    </w:p>
    <w:p w:rsidRDefault="00EB3870" w:rsidP="00EB3870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13.</w:t>
      </w:r>
      <w:r w:rsidRPr="00EB3870">
        <w:rPr>
          <w:rFonts w:eastAsiaTheme="minorHAnsi"/>
          <w:lang w:eastAsia="en-US"/>
        </w:rPr>
        <w:tab/>
        <w:t>Ročište vjerovnika na kojem će se ispitati prijavlj</w:t>
      </w:r>
      <w:r>
        <w:rPr>
          <w:rFonts w:eastAsiaTheme="minorHAnsi"/>
          <w:lang w:eastAsia="en-US"/>
        </w:rPr>
        <w:t xml:space="preserve">ene tražbine (ispitno ročište) </w:t>
      </w:r>
      <w:r w:rsidRPr="00EB3870">
        <w:rPr>
          <w:rFonts w:eastAsiaTheme="minorHAnsi"/>
          <w:lang w:eastAsia="en-US"/>
        </w:rPr>
        <w:t xml:space="preserve"> određuje se za dan 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D920BA" w:rsidR="00D920BA">
      <w:pPr>
        <w:jc w:val="center"/>
        <w:rPr>
          <w:rFonts w:eastAsiaTheme="minorHAnsi"/>
          <w:b/>
          <w:lang w:eastAsia="en-US"/>
        </w:rPr>
      </w:pPr>
      <w:r w:rsidRPr="00EB3870">
        <w:rPr>
          <w:rFonts w:eastAsiaTheme="minorHAnsi"/>
          <w:b/>
          <w:lang w:eastAsia="en-US"/>
        </w:rPr>
        <w:t>17. svibnja 2018. u 1</w:t>
      </w:r>
      <w:r w:rsidR="00F1228B">
        <w:rPr>
          <w:rFonts w:eastAsiaTheme="minorHAnsi"/>
          <w:b/>
          <w:lang w:eastAsia="en-US"/>
        </w:rPr>
        <w:t>0</w:t>
      </w:r>
      <w:r w:rsidRPr="00EB3870">
        <w:rPr>
          <w:rFonts w:eastAsiaTheme="minorHAnsi"/>
          <w:b/>
          <w:lang w:eastAsia="en-US"/>
        </w:rPr>
        <w:t>,00 sati, u zgra</w:t>
      </w:r>
      <w:r>
        <w:rPr>
          <w:rFonts w:eastAsiaTheme="minorHAnsi"/>
          <w:b/>
          <w:lang w:eastAsia="en-US"/>
        </w:rPr>
        <w:t xml:space="preserve">di ovog suda </w:t>
      </w:r>
    </w:p>
    <w:p w:rsidRDefault="00EB3870" w:rsidP="00D920BA" w:rsidR="00D920BA">
      <w:pPr>
        <w:jc w:val="center"/>
        <w:rPr>
          <w:rFonts w:eastAsiaTheme="minorHAnsi"/>
          <w:lang w:eastAsia="en-US"/>
        </w:rPr>
      </w:pPr>
      <w:r>
        <w:rPr>
          <w:rFonts w:eastAsiaTheme="minorHAnsi"/>
          <w:b/>
          <w:lang w:eastAsia="en-US"/>
        </w:rPr>
        <w:t>u Osijeku,</w:t>
      </w:r>
      <w:r w:rsidR="00D920BA">
        <w:rPr>
          <w:rFonts w:eastAsiaTheme="minorHAnsi"/>
          <w:b/>
          <w:lang w:eastAsia="en-US"/>
        </w:rPr>
        <w:t xml:space="preserve"> </w:t>
      </w:r>
      <w:r w:rsidRPr="00EB3870">
        <w:rPr>
          <w:rFonts w:eastAsiaTheme="minorHAnsi"/>
          <w:b/>
          <w:lang w:eastAsia="en-US"/>
        </w:rPr>
        <w:t>Zagrebačka 2, soba br. 21 I kat</w:t>
      </w:r>
      <w:r w:rsidRPr="00EB3870">
        <w:rPr>
          <w:rFonts w:eastAsiaTheme="minorHAnsi"/>
          <w:lang w:eastAsia="en-US"/>
        </w:rPr>
        <w:t>,</w:t>
      </w:r>
    </w:p>
    <w:p w:rsidRDefault="00EB3870" w:rsidP="00D920BA" w:rsid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b/>
          <w:lang w:eastAsia="en-US"/>
        </w:rPr>
        <w:t>a izvještajno ročište isti dan s početkom u 1</w:t>
      </w:r>
      <w:r w:rsidR="00F1228B">
        <w:rPr>
          <w:rFonts w:eastAsiaTheme="minorHAnsi"/>
          <w:b/>
          <w:lang w:eastAsia="en-US"/>
        </w:rPr>
        <w:t>0</w:t>
      </w:r>
      <w:r w:rsidRPr="00EB3870">
        <w:rPr>
          <w:rFonts w:eastAsiaTheme="minorHAnsi"/>
          <w:b/>
          <w:lang w:eastAsia="en-US"/>
        </w:rPr>
        <w:t>,15 sat</w:t>
      </w:r>
      <w:r w:rsidRPr="00EB3870">
        <w:rPr>
          <w:rFonts w:eastAsiaTheme="minorHAnsi"/>
          <w:lang w:eastAsia="en-US"/>
        </w:rPr>
        <w:t>,</w:t>
      </w:r>
    </w:p>
    <w:p w:rsidRDefault="00EB3870" w:rsidP="00EB3870" w:rsid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a na koje se pozivaju vjerovnici (čl. 133 st. 5 i 6 SZ).</w:t>
      </w:r>
    </w:p>
    <w:p w:rsidRDefault="00EB3870" w:rsidP="00D920BA" w:rsidR="00EB3870" w:rsidRPr="00EB3870">
      <w:pPr>
        <w:ind w:firstLine="1416"/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14.</w:t>
      </w:r>
      <w:r w:rsidRPr="00EB3870">
        <w:rPr>
          <w:rFonts w:eastAsiaTheme="minorHAnsi"/>
          <w:lang w:eastAsia="en-US"/>
        </w:rPr>
        <w:tab/>
        <w:t xml:space="preserve"> Određuje se da se stečajna masa temeljem ovog rješenja upiše u sudski registar  Trgovačkog suda u Osijeku (čl. 133 st. 2 SZ) a radi dodjele OIB-a stečajne mase.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center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Obrazloženje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5157C4" w:rsidP="005157C4" w:rsidR="005157C4" w:rsidRPr="005157C4">
      <w:pPr>
        <w:ind w:firstLine="708"/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Pravomoćnim Rješenjem TS Osijek broj St-1231/2016-4 od 5. rujna 2016. otvoren je i istodobno zaključen skraćeni stečajni postupak nad dužnikom DRETULJA d.o.o. „u stečaju“  Plaški, Kunići 58A.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ab/>
        <w:t>Podneskom od 5. siječanja 2018. vjerovnik Milan Krstinić, OIB:26393360008, Zagreb, Tratinska 27, kojega zastupa punomoćnik Vladimir Miočinović, odvjetnik u Samoboru, Trg kralja Tomislava 15, predložio je nastavak postupka broj St-1232/2016, a radi naknadno pronađene imovine brisanog društva navodeći kako je ostala stečajna masa u visini od 53.752.057,05 kn. Ujedno predlaže upis stečajne mase u sudski registar.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</w:p>
    <w:p w:rsidRDefault="005157C4" w:rsidP="005157C4" w:rsidR="005157C4" w:rsidRPr="005157C4">
      <w:pPr>
        <w:ind w:firstLine="708"/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 xml:space="preserve">Slijedom gore navedenog valjalo je u skladu s odredbom čl. 133. SZ-a odlučiti kao u izreci. </w:t>
      </w:r>
    </w:p>
    <w:p w:rsidRDefault="005157C4" w:rsidP="005157C4" w:rsidR="005157C4" w:rsidRPr="005157C4">
      <w:pPr>
        <w:ind w:firstLine="708"/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Također, na temelju odredbe čl. 84 SZ-a, automatskim odabirom, imenovana je stečajana upraviteljica koja je uvrštena u listu A stečajnih upravitelja za područje ovoga suda u osobi Alma Opačak iz Slavonskog Borda.</w:t>
      </w:r>
    </w:p>
    <w:p w:rsidRDefault="00D920BA" w:rsidP="00D920BA" w:rsidR="00D920BA">
      <w:pPr>
        <w:jc w:val="both"/>
        <w:rPr>
          <w:rFonts w:eastAsiaTheme="minorHAnsi"/>
          <w:lang w:eastAsia="en-US"/>
        </w:rPr>
      </w:pPr>
    </w:p>
    <w:p w:rsidRDefault="00D920BA" w:rsidP="005157C4" w:rsidR="00EB3870" w:rsidRPr="00EB3870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U Osijeku 21. veljače 2018.</w:t>
      </w:r>
      <w:r w:rsidR="00EB3870" w:rsidRPr="00EB3870">
        <w:rPr>
          <w:rFonts w:eastAsiaTheme="minorHAnsi"/>
          <w:lang w:eastAsia="en-US"/>
        </w:rPr>
        <w:t xml:space="preserve">                                                                        </w:t>
      </w: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 </w:t>
      </w:r>
      <w:r w:rsidR="00EB3870" w:rsidRPr="00EB3870">
        <w:rPr>
          <w:rFonts w:eastAsiaTheme="minorHAnsi"/>
          <w:lang w:eastAsia="en-US"/>
        </w:rPr>
        <w:t>Zapisničar: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  <w:t xml:space="preserve">  </w:t>
      </w:r>
      <w:r w:rsidR="00EB3870" w:rsidRPr="00EB3870">
        <w:rPr>
          <w:rFonts w:eastAsiaTheme="minorHAnsi"/>
          <w:lang w:eastAsia="en-US"/>
        </w:rPr>
        <w:tab/>
        <w:t>STEČAJNA SUTKINJA</w:t>
      </w:r>
    </w:p>
    <w:p w:rsidRDefault="00545679" w:rsidP="00EB3870" w:rsidR="00545679" w:rsidRPr="00EB3870">
      <w:pPr>
        <w:jc w:val="both"/>
        <w:rPr>
          <w:rFonts w:eastAsiaTheme="minorHAnsi"/>
          <w:lang w:eastAsia="en-US"/>
        </w:rPr>
      </w:pPr>
    </w:p>
    <w:p w:rsidRDefault="00545679" w:rsidP="00EB3870" w:rsidR="00EB3870">
      <w:pPr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Snježana Andrijanić   </w:t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 w:rsidR="00EB3870" w:rsidRPr="00EB3870"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 xml:space="preserve">              </w:t>
      </w:r>
      <w:r w:rsidR="00EB3870" w:rsidRPr="00EB3870">
        <w:rPr>
          <w:rFonts w:eastAsiaTheme="minorHAnsi"/>
          <w:lang w:eastAsia="en-US"/>
        </w:rPr>
        <w:t xml:space="preserve">mr. sc. Mirjana Baran  </w:t>
      </w:r>
    </w:p>
    <w:p w:rsidRDefault="005157C4" w:rsidP="00EB3870" w:rsidR="005157C4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POUKA O PRAVNOM LIJEKU: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>Protiv ovog rješenja nezadovoljna stranka može izjaviti žalbu Visokom trgovačkom sudu Republike Hrvatsk</w:t>
      </w:r>
      <w:r w:rsidR="005157C4">
        <w:rPr>
          <w:rFonts w:eastAsiaTheme="minorHAnsi"/>
          <w:lang w:eastAsia="en-US"/>
        </w:rPr>
        <w:t>e u Zagrebu u roku od 8 dana u 4</w:t>
      </w:r>
      <w:r w:rsidRPr="00EB3870">
        <w:rPr>
          <w:rFonts w:eastAsiaTheme="minorHAnsi"/>
          <w:lang w:eastAsia="en-US"/>
        </w:rPr>
        <w:t xml:space="preserve"> primjerka putem ovog suda.</w:t>
      </w: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</w:p>
    <w:p w:rsidRDefault="00EB3870" w:rsidP="00EB3870" w:rsidR="00EB3870" w:rsidRPr="00EB3870">
      <w:pPr>
        <w:jc w:val="both"/>
        <w:rPr>
          <w:rFonts w:eastAsiaTheme="minorHAnsi"/>
          <w:lang w:eastAsia="en-US"/>
        </w:rPr>
      </w:pPr>
      <w:r w:rsidRPr="00EB3870">
        <w:rPr>
          <w:rFonts w:eastAsiaTheme="minorHAnsi"/>
          <w:lang w:eastAsia="en-US"/>
        </w:rPr>
        <w:t xml:space="preserve">     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DNA: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1.</w:t>
      </w:r>
      <w:r w:rsidRPr="005157C4">
        <w:rPr>
          <w:rFonts w:eastAsiaTheme="minorHAnsi"/>
          <w:lang w:eastAsia="en-US"/>
        </w:rPr>
        <w:tab/>
        <w:t xml:space="preserve">stečajna upraviteljica 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2.</w:t>
      </w:r>
      <w:r w:rsidRPr="005157C4">
        <w:rPr>
          <w:rFonts w:eastAsiaTheme="minorHAnsi"/>
          <w:lang w:eastAsia="en-US"/>
        </w:rPr>
        <w:tab/>
        <w:t>odvjetnik Vladimir Miočinović, Samobor, Trg kralja Tomislava 15,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3.</w:t>
      </w:r>
      <w:r w:rsidRPr="005157C4">
        <w:rPr>
          <w:rFonts w:eastAsiaTheme="minorHAnsi"/>
          <w:lang w:eastAsia="en-US"/>
        </w:rPr>
        <w:tab/>
        <w:t>e-oglasna ploča uz prijedlog vjerovnik od 5.1.2018.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 xml:space="preserve">4. </w:t>
      </w:r>
      <w:r w:rsidRPr="005157C4">
        <w:rPr>
          <w:rFonts w:eastAsiaTheme="minorHAnsi"/>
          <w:lang w:eastAsia="en-US"/>
        </w:rPr>
        <w:tab/>
        <w:t>ŽDO GUO Osijek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5.</w:t>
      </w:r>
      <w:r w:rsidRPr="005157C4">
        <w:rPr>
          <w:rFonts w:eastAsiaTheme="minorHAnsi"/>
          <w:lang w:eastAsia="en-US"/>
        </w:rPr>
        <w:tab/>
        <w:t>Ministarstvu pravosuđa elektroničkim putem</w:t>
      </w:r>
    </w:p>
    <w:p w:rsidRDefault="005157C4" w:rsidP="005157C4" w:rsidR="005157C4" w:rsidRPr="005157C4">
      <w:pPr>
        <w:jc w:val="both"/>
        <w:rPr>
          <w:rFonts w:eastAsiaTheme="minorHAnsi"/>
          <w:lang w:eastAsia="en-US"/>
        </w:rPr>
      </w:pPr>
      <w:r w:rsidRPr="005157C4">
        <w:rPr>
          <w:rFonts w:eastAsiaTheme="minorHAnsi"/>
          <w:lang w:eastAsia="en-US"/>
        </w:rPr>
        <w:t>6.</w:t>
      </w:r>
      <w:r w:rsidRPr="005157C4">
        <w:rPr>
          <w:rFonts w:eastAsiaTheme="minorHAnsi"/>
          <w:lang w:eastAsia="en-US"/>
        </w:rPr>
        <w:tab/>
        <w:t xml:space="preserve">roč. 17.05.2018. </w:t>
      </w: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EB3870" w:rsidP="00EB3870" w:rsidR="00EB3870" w:rsidRPr="00EB3870">
      <w:pPr>
        <w:spacing w:lineRule="auto" w:line="276" w:after="200"/>
        <w:rPr>
          <w:rFonts w:cstheme="minorBidi" w:eastAsiaTheme="minorHAnsi" w:hAnsiTheme="minorHAnsi" w:asciiTheme="minorHAnsi"/>
          <w:sz w:val="22"/>
          <w:szCs w:val="22"/>
          <w:lang w:eastAsia="en-US"/>
        </w:rPr>
      </w:pPr>
    </w:p>
    <w:p w:rsidRDefault="001716CD" w:rsidP="00EB3870" w:rsidR="001716CD">
      <w:pPr>
        <w:ind w:firstLine="708"/>
        <w:jc w:val="both"/>
      </w:pP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20BA" w:rsidP="00D920BA" w:rsidR="00D920BA">
      <w:r>
        <w:separator/>
      </w:r>
    </w:p>
  </w:endnote>
  <w:endnote w:id="0" w:type="continuationSeparator">
    <w:p w:rsidRDefault="00D920BA" w:rsidP="00D920BA" w:rsidR="00D92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20BA" w:rsidP="00D920BA" w:rsidR="00D920BA">
      <w:r>
        <w:separator/>
      </w:r>
    </w:p>
  </w:footnote>
  <w:footnote w:id="0" w:type="continuationSeparator">
    <w:p w:rsidRDefault="00D920BA" w:rsidP="00D920BA" w:rsidR="00D92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7587219"/>
      <w:docPartObj>
        <w:docPartGallery w:val="Page Numbers (Top of Page)"/>
        <w:docPartUnique/>
      </w:docPartObj>
    </w:sdtPr>
    <w:sdtEndPr/>
    <w:sdtContent>
      <w:p w:rsidRDefault="00D920BA" w:rsidR="00D920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045">
          <w:rPr>
            <w:noProof/>
          </w:rPr>
          <w:t>3</w:t>
        </w:r>
        <w:r>
          <w:fldChar w:fldCharType="end"/>
        </w:r>
      </w:p>
    </w:sdtContent>
  </w:sdt>
  <w:p w:rsidRDefault="00D920BA" w:rsidR="00D920BA">
    <w:pPr>
      <w:pStyle w:val="Zaglavlje"/>
    </w:pPr>
  </w:p>
  <w:p w:rsidRDefault="00D920BA" w:rsidP="00D920BA" w:rsidR="00D920BA">
    <w:pPr>
      <w:pStyle w:val="Zaglavlje"/>
      <w:jc w:val="right"/>
    </w:pPr>
    <w:r>
      <w:t>10 St-15</w:t>
    </w:r>
    <w:r w:rsidR="00F1228B">
      <w:t>7</w:t>
    </w:r>
    <w:r>
      <w:t>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839F9"/>
    <w:rsid w:val="001D7DC0"/>
    <w:rsid w:val="001E315F"/>
    <w:rsid w:val="001F3355"/>
    <w:rsid w:val="002555BE"/>
    <w:rsid w:val="00274EC6"/>
    <w:rsid w:val="003110DD"/>
    <w:rsid w:val="00361BFF"/>
    <w:rsid w:val="00364EB7"/>
    <w:rsid w:val="003908EC"/>
    <w:rsid w:val="003E4468"/>
    <w:rsid w:val="00400D51"/>
    <w:rsid w:val="004049C3"/>
    <w:rsid w:val="00463C3F"/>
    <w:rsid w:val="004A5B00"/>
    <w:rsid w:val="005157C4"/>
    <w:rsid w:val="005225A9"/>
    <w:rsid w:val="005260B0"/>
    <w:rsid w:val="005334A7"/>
    <w:rsid w:val="00545679"/>
    <w:rsid w:val="0059612B"/>
    <w:rsid w:val="005A3617"/>
    <w:rsid w:val="005B5061"/>
    <w:rsid w:val="005F020C"/>
    <w:rsid w:val="005F161D"/>
    <w:rsid w:val="00616E68"/>
    <w:rsid w:val="00630400"/>
    <w:rsid w:val="006320D2"/>
    <w:rsid w:val="006414F4"/>
    <w:rsid w:val="00667351"/>
    <w:rsid w:val="00681766"/>
    <w:rsid w:val="00692719"/>
    <w:rsid w:val="00696430"/>
    <w:rsid w:val="006B1CD3"/>
    <w:rsid w:val="006E7282"/>
    <w:rsid w:val="006F34FA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77004"/>
    <w:rsid w:val="0098188E"/>
    <w:rsid w:val="009C4D46"/>
    <w:rsid w:val="00A324F9"/>
    <w:rsid w:val="00A62B30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657DA"/>
    <w:rsid w:val="00C82963"/>
    <w:rsid w:val="00CA7F62"/>
    <w:rsid w:val="00CB16AA"/>
    <w:rsid w:val="00CC1E31"/>
    <w:rsid w:val="00CC6607"/>
    <w:rsid w:val="00D04D90"/>
    <w:rsid w:val="00D25127"/>
    <w:rsid w:val="00D36045"/>
    <w:rsid w:val="00D6060B"/>
    <w:rsid w:val="00D61325"/>
    <w:rsid w:val="00D668C9"/>
    <w:rsid w:val="00D71279"/>
    <w:rsid w:val="00D87EF8"/>
    <w:rsid w:val="00D920BA"/>
    <w:rsid w:val="00DF2CDA"/>
    <w:rsid w:val="00E42342"/>
    <w:rsid w:val="00E63D95"/>
    <w:rsid w:val="00E65B69"/>
    <w:rsid w:val="00E958F4"/>
    <w:rsid w:val="00EB3870"/>
    <w:rsid w:val="00EF1A85"/>
    <w:rsid w:val="00F1228B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20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60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60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60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60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60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20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20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60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60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60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60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60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</izvorni_sadrzaj>
    <derivirana_varijabla naziv="DomainObject.Predmet.Broj_1">157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2018.</izvorni_sadrzaj>
    <derivirana_varijabla naziv="DomainObject.Predmet.DatumOsnivanja_1">19.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St-157/2018</izvorni_sadrzaj>
    <derivirana_varijabla naziv="DomainObject.Predmet.OznakaBroj_1">St-157/2018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DRETULJA d.o.o.</izvorni_sadrzaj>
    <derivirana_varijabla naziv="DomainObject.Predmet.ProtustrankaFormated_1">  DRETULJA d.o.o.</derivirana_varijabla>
  </DomainObject.Predmet.ProtustrankaFormated>
  <DomainObject.Predmet.ProtustrankaFormatedOIB>
    <izvorni_sadrzaj>  DRETULJA d.o.o., OIB 95329695107</izvorni_sadrzaj>
    <derivirana_varijabla naziv="DomainObject.Predmet.ProtustrankaFormatedOIB_1">  DRETULJA d.o.o., OIB 95329695107</derivirana_varijabla>
  </DomainObject.Predmet.ProtustrankaFormatedOIB>
  <DomainObject.Predmet.ProtustrankaFormatedWithAdress>
    <izvorni_sadrzaj> DRETULJA d.o.o., Kunići 58/A, 47304 Plaški</izvorni_sadrzaj>
    <derivirana_varijabla naziv="DomainObject.Predmet.ProtustrankaFormatedWithAdress_1"> DRETULJA d.o.o., Kunići 58/A, 47304 Plaški</derivirana_varijabla>
  </DomainObject.Predmet.ProtustrankaFormatedWithAdress>
  <DomainObject.Predmet.ProtustrankaFormatedWithAdressOIB>
    <izvorni_sadrzaj> DRETULJA d.o.o., OIB 95329695107, Kunići 58/A, 47304 Plaški</izvorni_sadrzaj>
    <derivirana_varijabla naziv="DomainObject.Predmet.ProtustrankaFormatedWithAdressOIB_1"> DRETULJA d.o.o., OIB 95329695107, Kunići 58/A, 47304 Plaški</derivirana_varijabla>
  </DomainObject.Predmet.ProtustrankaFormatedWithAdressOIB>
  <DomainObject.Predmet.ProtustrankaWithAdress>
    <izvorni_sadrzaj>DRETULJA d.o.o. Kunići 58/A, 47304 Plaški</izvorni_sadrzaj>
    <derivirana_varijabla naziv="DomainObject.Predmet.ProtustrankaWithAdress_1">DRETULJA d.o.o. Kunići 58/A, 47304 Plaški</derivirana_varijabla>
  </DomainObject.Predmet.ProtustrankaWithAdress>
  <DomainObject.Predmet.ProtustrankaWithAdressOIB>
    <izvorni_sadrzaj>DRETULJA d.o.o., OIB 95329695107, Kunići 58/A, 47304 Plaški</izvorni_sadrzaj>
    <derivirana_varijabla naziv="DomainObject.Predmet.ProtustrankaWithAdressOIB_1">DRETULJA d.o.o., OIB 95329695107, Kunići 58/A, 47304 Plaški</derivirana_varijabla>
  </DomainObject.Predmet.ProtustrankaWithAdressOIB>
  <DomainObject.Predmet.ProtustrankaNazivFormated>
    <izvorni_sadrzaj>DRETULJA d.o.o.</izvorni_sadrzaj>
    <derivirana_varijabla naziv="DomainObject.Predmet.ProtustrankaNazivFormated_1">DRETULJA d.o.o.</derivirana_varijabla>
  </DomainObject.Predmet.ProtustrankaNazivFormated>
  <DomainObject.Predmet.ProtustrankaNazivFormatedOIB>
    <izvorni_sadrzaj>DRETULJA d.o.o., OIB 95329695107</izvorni_sadrzaj>
    <derivirana_varijabla naziv="DomainObject.Predmet.ProtustrankaNazivFormatedOIB_1">DRETULJA d.o.o., OIB 95329695107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Milan Krstinić</izvorni_sadrzaj>
    <derivirana_varijabla naziv="DomainObject.Predmet.StrankaFormated_1">  Milan Krstinić</derivirana_varijabla>
  </DomainObject.Predmet.StrankaFormated>
  <DomainObject.Predmet.StrankaFormatedOIB>
    <izvorni_sadrzaj>  Milan Krstinić, OIB 26393360008</izvorni_sadrzaj>
    <derivirana_varijabla naziv="DomainObject.Predmet.StrankaFormatedOIB_1">  Milan Krstinić, OIB 26393360008</derivirana_varijabla>
  </DomainObject.Predmet.StrankaFormatedOIB>
  <DomainObject.Predmet.StrankaFormatedWithAdress>
    <izvorni_sadrzaj> Milan Krstinić, Tratinska 27, 10000 Zagreb</izvorni_sadrzaj>
    <derivirana_varijabla naziv="DomainObject.Predmet.StrankaFormatedWithAdress_1"> Milan Krstinić, Tratinska 27, 10000 Zagreb</derivirana_varijabla>
  </DomainObject.Predmet.StrankaFormatedWithAdress>
  <DomainObject.Predmet.StrankaFormatedWithAdressOIB>
    <izvorni_sadrzaj> Milan Krstinić, OIB 26393360008, Tratinska 27, 10000 Zagreb</izvorni_sadrzaj>
    <derivirana_varijabla naziv="DomainObject.Predmet.StrankaFormatedWithAdressOIB_1"> Milan Krstinić, OIB 26393360008, Tratinska 27, 10000 Zagreb</derivirana_varijabla>
  </DomainObject.Predmet.StrankaFormatedWithAdressOIB>
  <DomainObject.Predmet.StrankaWithAdress>
    <izvorni_sadrzaj>Milan Krstinić Tratinska 27,10000 Zagreb</izvorni_sadrzaj>
    <derivirana_varijabla naziv="DomainObject.Predmet.StrankaWithAdress_1">Milan Krstinić Tratinska 27,10000 Zagreb</derivirana_varijabla>
  </DomainObject.Predmet.StrankaWithAdress>
  <DomainObject.Predmet.StrankaWithAdressOIB>
    <izvorni_sadrzaj>Milan Krstinić, OIB 26393360008, Tratinska 27,10000 Zagreb</izvorni_sadrzaj>
    <derivirana_varijabla naziv="DomainObject.Predmet.StrankaWithAdressOIB_1">Milan Krstinić, OIB 26393360008, Tratinska 27,10000 Zagreb</derivirana_varijabla>
  </DomainObject.Predmet.StrankaWithAdressOIB>
  <DomainObject.Predmet.StrankaNazivFormated>
    <izvorni_sadrzaj>Milan Krstinić</izvorni_sadrzaj>
    <derivirana_varijabla naziv="DomainObject.Predmet.StrankaNazivFormated_1">Milan Krstinić</derivirana_varijabla>
  </DomainObject.Predmet.StrankaNazivFormated>
  <DomainObject.Predmet.StrankaNazivFormatedOIB>
    <izvorni_sadrzaj>Milan Krstinić, OIB 26393360008</izvorni_sadrzaj>
    <derivirana_varijabla naziv="DomainObject.Predmet.StrankaNazivFormatedOIB_1">Milan Krstinić, OIB 26393360008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Milan Krstinić</item>
    </izvorni_sadrzaj>
    <derivirana_varijabla naziv="DomainObject.Predmet.StrankaListFormated_1">
      <item>Milan Krstinić</item>
    </derivirana_varijabla>
  </DomainObject.Predmet.StrankaListFormated>
  <DomainObject.Predmet.StrankaListFormatedOIB>
    <izvorni_sadrzaj>
      <item>Milan Krstinić, OIB 26393360008</item>
    </izvorni_sadrzaj>
    <derivirana_varijabla naziv="DomainObject.Predmet.StrankaListFormatedOIB_1">
      <item>Milan Krstinić, OIB 26393360008</item>
    </derivirana_varijabla>
  </DomainObject.Predmet.StrankaListFormatedOIB>
  <DomainObject.Predmet.StrankaListFormatedWithAdress>
    <izvorni_sadrzaj>
      <item>Milan Krstinić, Tratinska 27, 10000 Zagreb</item>
    </izvorni_sadrzaj>
    <derivirana_varijabla naziv="DomainObject.Predmet.StrankaListFormatedWithAdress_1">
      <item>Milan Krstinić, Tratinska 27, 10000 Zagreb</item>
    </derivirana_varijabla>
  </DomainObject.Predmet.StrankaListFormatedWithAdress>
  <DomainObject.Predmet.StrankaListFormatedWithAdressOIB>
    <izvorni_sadrzaj>
      <item>Milan Krstinić, OIB 26393360008, Tratinska 27, 10000 Zagreb</item>
    </izvorni_sadrzaj>
    <derivirana_varijabla naziv="DomainObject.Predmet.StrankaListFormatedWithAdressOIB_1">
      <item>Milan Krstinić, OIB 26393360008, Tratinska 27, 10000 Zagreb</item>
    </derivirana_varijabla>
  </DomainObject.Predmet.StrankaListFormatedWithAdressOIB>
  <DomainObject.Predmet.StrankaListNazivFormated>
    <izvorni_sadrzaj>
      <item>Milan Krstinić</item>
    </izvorni_sadrzaj>
    <derivirana_varijabla naziv="DomainObject.Predmet.StrankaListNazivFormated_1">
      <item>Milan Krstinić</item>
    </derivirana_varijabla>
  </DomainObject.Predmet.StrankaListNazivFormated>
  <DomainObject.Predmet.StrankaListNazivFormatedOIB>
    <izvorni_sadrzaj>
      <item>Milan Krstinić, OIB 26393360008</item>
    </izvorni_sadrzaj>
    <derivirana_varijabla naziv="DomainObject.Predmet.StrankaListNazivFormatedOIB_1">
      <item>Milan Krstinić, OIB 26393360008</item>
    </derivirana_varijabla>
  </DomainObject.Predmet.StrankaListNazivFormatedOIB>
  <DomainObject.Predmet.ProtuStrankaListFormated>
    <izvorni_sadrzaj>
      <item>DRETULJA d.o.o.</item>
    </izvorni_sadrzaj>
    <derivirana_varijabla naziv="DomainObject.Predmet.ProtuStrankaListFormated_1">
      <item>DRETULJA d.o.o.</item>
    </derivirana_varijabla>
  </DomainObject.Predmet.ProtuStrankaListFormated>
  <DomainObject.Predmet.ProtuStrankaListFormatedOIB>
    <izvorni_sadrzaj>
      <item>DRETULJA d.o.o., OIB 95329695107</item>
    </izvorni_sadrzaj>
    <derivirana_varijabla naziv="DomainObject.Predmet.ProtuStrankaListFormatedOIB_1">
      <item>DRETULJA d.o.o., OIB 95329695107</item>
    </derivirana_varijabla>
  </DomainObject.Predmet.ProtuStrankaListFormatedOIB>
  <DomainObject.Predmet.ProtuStrankaListFormatedWithAdress>
    <izvorni_sadrzaj>
      <item>DRETULJA d.o.o., Kunići 58/A, 47304 Plaški</item>
    </izvorni_sadrzaj>
    <derivirana_varijabla naziv="DomainObject.Predmet.ProtuStrankaListFormatedWithAdress_1">
      <item>DRETULJA d.o.o., Kunići 58/A, 47304 Plaški</item>
    </derivirana_varijabla>
  </DomainObject.Predmet.ProtuStrankaListFormatedWithAdress>
  <DomainObject.Predmet.ProtuStrankaListFormatedWithAdressOIB>
    <izvorni_sadrzaj>
      <item>DRETULJA d.o.o., OIB 95329695107, Kunići 58/A, 47304 Plaški</item>
    </izvorni_sadrzaj>
    <derivirana_varijabla naziv="DomainObject.Predmet.ProtuStrankaListFormatedWithAdressOIB_1">
      <item>DRETULJA d.o.o., OIB 95329695107, Kunići 58/A, 47304 Plaški</item>
    </derivirana_varijabla>
  </DomainObject.Predmet.ProtuStrankaListFormatedWithAdressOIB>
  <DomainObject.Predmet.ProtuStrankaListNazivFormated>
    <izvorni_sadrzaj>
      <item>DRETULJA d.o.o.</item>
    </izvorni_sadrzaj>
    <derivirana_varijabla naziv="DomainObject.Predmet.ProtuStrankaListNazivFormated_1">
      <item>DRETULJA d.o.o.</item>
    </derivirana_varijabla>
  </DomainObject.Predmet.ProtuStrankaListNazivFormated>
  <DomainObject.Predmet.ProtuStrankaListNazivFormatedOIB>
    <izvorni_sadrzaj>
      <item>DRETULJA d.o.o., OIB 95329695107</item>
    </izvorni_sadrzaj>
    <derivirana_varijabla naziv="DomainObject.Predmet.ProtuStrankaListNazivFormatedOIB_1">
      <item>DRETULJA d.o.o., OIB 95329695107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Milan Krstinić</izvorni_sadrzaj>
    <derivirana_varijabla naziv="DomainObject.Predmet.StrankaIDrugi_1">Milan Krstinić</derivirana_varijabla>
  </DomainObject.Predmet.StrankaIDrugi>
  <DomainObject.Predmet.ProtustrankaIDrugi>
    <izvorni_sadrzaj>DRETULJA d.o.o.</izvorni_sadrzaj>
    <derivirana_varijabla naziv="DomainObject.Predmet.ProtustrankaIDrugi_1">DRETULJA d.o.o.</derivirana_varijabla>
  </DomainObject.Predmet.ProtustrankaIDrugi>
  <DomainObject.Predmet.StrankaIDrugiAdressOIB>
    <izvorni_sadrzaj>Milan Krstinić, OIB 26393360008, Tratinska 27, 10000 Zagreb</izvorni_sadrzaj>
    <derivirana_varijabla naziv="DomainObject.Predmet.StrankaIDrugiAdressOIB_1">Milan Krstinić, OIB 26393360008, Tratinska 27, 10000 Zagreb</derivirana_varijabla>
  </DomainObject.Predmet.StrankaIDrugiAdressOIB>
  <DomainObject.Predmet.ProtustrankaIDrugiAdressOIB>
    <izvorni_sadrzaj>DRETULJA d.o.o., OIB 95329695107, Kunići 58/A, 47304 Plaški</izvorni_sadrzaj>
    <derivirana_varijabla naziv="DomainObject.Predmet.ProtustrankaIDrugiAdressOIB_1">DRETULJA d.o.o., OIB 95329695107, Kunići 58/A, 47304 Plaški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DRETULJA d.o.o.</item>
      <item>Milan Krstinić</item>
    </izvorni_sadrzaj>
    <derivirana_varijabla naziv="DomainObject.Predmet.SudioniciListNaziv_1">
      <item>DRETULJA d.o.o.</item>
      <item>Milan Krstinić</item>
    </derivirana_varijabla>
  </DomainObject.Predmet.SudioniciListNaziv>
  <DomainObject.Predmet.SudioniciListAdressOIB>
    <izvorni_sadrzaj>
      <item>DRETULJA d.o.o., OIB 95329695107, Kunići 58/A,47304 Plaški</item>
      <item>Milan Krstinić, OIB 26393360008, Tratinska 27,10000 Zagreb</item>
    </izvorni_sadrzaj>
    <derivirana_varijabla naziv="DomainObject.Predmet.SudioniciListAdressOIB_1">
      <item>DRETULJA d.o.o., OIB 95329695107, Kunići 58/A,47304 Plaški</item>
      <item>Milan Krstinić, OIB 26393360008, Tratinska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95329695107</item>
      <item>, OIB 26393360008</item>
    </izvorni_sadrzaj>
    <derivirana_varijabla naziv="DomainObject.Predmet.SudioniciListNazivOIB_1">
      <item>, OIB 95329695107</item>
      <item>, OIB 26393360008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Opačak, OIB 36068029114, Augusta Cesarca 12 Slavonski Brod</item>
    </izvorni_sadrzaj>
    <derivirana_varijabla naziv="DomainObject.Predmet.StecajniUpraviteljiListAddressOIB_1">
      <item>Alma Opačak, OIB 36068029114, Augusta Cesarca 12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93D41F-A65D-4C31-8389-9F31A229CD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878</properties:Words>
  <properties:Characters>4631</properties:Characters>
  <properties:Lines>110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2018-02-21T12:45:00Z</dcterms:created>
  <dc:creator>Snježana Andrijanić</dc:creator>
  <cp:lastModifiedBy>Snježana Andrijanić</cp:lastModifiedBy>
  <cp:lastPrinted>2018-02-21T12:45:00Z</cp:lastPrinted>
  <dcterms:modified xmlns:xsi="http://www.w3.org/2001/XMLSchema-instance" xsi:type="dcterms:W3CDTF">2018-02-21T12:46:00Z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St-157-18.docx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