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206b" w14:paraId="e1d206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40</w:t>
      </w:r>
      <w:r w:rsidR="00F9379E">
        <w:t>8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9379E" w:rsidRPr="00EC3889">
        <w:t>PORT TRADE j.d.o.o. za trgovinu, transport i poslovne usluge, Zadar, Ljudevita Posavskog 6, OIB:06886066116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9379E" w:rsidRPr="00EC3889">
        <w:t>PORT TRADE j.d.o.o. za trgovinu, transport i poslovne usluge, Zadar, Ljudevita Posavskog 6, OIB:06886066116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</w:t>
      </w:r>
      <w:r w:rsidR="00F9379E">
        <w:t>3</w:t>
      </w:r>
      <w:r w:rsidR="00A70A5D">
        <w:t>,</w:t>
      </w:r>
      <w:r w:rsidR="00F9379E">
        <w:t>1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2198">
        <w:t>13,</w:t>
      </w:r>
      <w:r w:rsidR="00F9379E">
        <w:t>20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9379E" w:rsidRPr="00EC3889">
        <w:t>PORT TRADE j.d.o.o. za trgovinu, transport i poslovne usluge,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>1</w:t>
      </w:r>
      <w:r w:rsidR="00F92198">
        <w:t>7</w:t>
      </w:r>
      <w:r w:rsidR="00F972A6">
        <w:t xml:space="preserve">. </w:t>
      </w:r>
      <w:r w:rsidR="00F92198">
        <w:t xml:space="preserve">ožujka </w:t>
      </w:r>
      <w:r w:rsidR="00F972A6">
        <w:t>201</w:t>
      </w:r>
      <w:r w:rsidR="00F92198">
        <w:t>6</w:t>
      </w:r>
      <w:r w:rsidR="00245588" w:rsidRPr="006A6907">
        <w:t xml:space="preserve">. u Očevidniku redoslijeda osnova za plaćanje ima evidentirane neizvršene osnove za plaćanje u neprekinutom razdoblju od </w:t>
      </w:r>
      <w:r w:rsidR="00F92198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F9379E">
        <w:t>28.812,71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F972A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9379E" w:rsidRPr="00EC3889">
        <w:t xml:space="preserve">PORT TRADE j.d.o.o. </w:t>
      </w:r>
      <w:r w:rsidR="00F92198" w:rsidRPr="00800B45">
        <w:t>Zadar</w:t>
      </w:r>
      <w:r w:rsidR="00F92198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F9379E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ARSEN</w:t>
      </w:r>
      <w:r w:rsidRPr="00EC3889">
        <w:rPr>
          <w:szCs w:val="24"/>
        </w:rPr>
        <w:t xml:space="preserve"> MARIN iz Zadra, Put Dikla 75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F259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>
      <w:t>40</w:t>
    </w:r>
    <w:r w:rsidR="00F9379E">
      <w:t>8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590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2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5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5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5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2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5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5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5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 TRADE j.d.o.o. za trgovinu, transport i poslovne usluge</izvorni_sadrzaj>
    <derivirana_varijabla naziv="DomainObject.Predmet.ProtustrankaFormated_1">  PORT TRADE j.d.o.o. za trgovinu, transport i poslovne usluge</derivirana_varijabla>
  </DomainObject.Predmet.ProtustrankaFormated>
  <DomainObject.Predmet.ProtustrankaFormatedOIB>
    <izvorni_sadrzaj>  PORT TRADE j.d.o.o. za trgovinu, transport i poslovne usluge, OIB 06886066116</izvorni_sadrzaj>
    <derivirana_varijabla naziv="DomainObject.Predmet.ProtustrankaFormatedOIB_1">  PORT TRADE j.d.o.o. za trgovinu, transport i poslovne usluge, OIB 06886066116</derivirana_varijabla>
  </DomainObject.Predmet.ProtustrankaFormatedOIB>
  <DomainObject.Predmet.ProtustrankaFormatedWithAdress>
    <izvorni_sadrzaj> PORT TRADE j.d.o.o. za trgovinu, transport i poslovne usluge, Ljudevita Posavskog 6, 23000 Zadar</izvorni_sadrzaj>
    <derivirana_varijabla naziv="DomainObject.Predmet.ProtustrankaFormatedWithAdress_1"> PORT TRADE j.d.o.o. za trgovinu, transport i poslovne usluge, Ljudevita Posavskog 6, 23000 Zadar</derivirana_varijabla>
  </DomainObject.Predmet.ProtustrankaFormatedWithAdress>
  <DomainObject.Predmet.ProtustrankaFormatedWithAdressOIB>
    <izvorni_sadrzaj> PORT TRADE j.d.o.o. za trgovinu, transport i poslovne usluge, OIB 06886066116, Ljudevita Posavskog 6, 23000 Zadar</izvorni_sadrzaj>
    <derivirana_varijabla naziv="DomainObject.Predmet.ProtustrankaFormatedWithAdressOIB_1"> PORT TRADE j.d.o.o. za trgovinu, transport i poslovne usluge, OIB 06886066116, Ljudevita Posavskog 6, 23000 Zadar</derivirana_varijabla>
  </DomainObject.Predmet.ProtustrankaFormatedWithAdressOIB>
  <DomainObject.Predmet.ProtustrankaWithAdress>
    <izvorni_sadrzaj>PORT TRADE j.d.o.o. za trgovinu, transport i poslovne usluge Ljudevita Posavskog 6, 23000 Zadar</izvorni_sadrzaj>
    <derivirana_varijabla naziv="DomainObject.Predmet.ProtustrankaWithAdress_1">PORT TRADE j.d.o.o. za trgovinu, transport i poslovne usluge Ljudevita Posavskog 6, 23000 Zadar</derivirana_varijabla>
  </DomainObject.Predmet.ProtustrankaWithAdress>
  <DomainObject.Predmet.ProtustrankaWithAdressOIB>
    <izvorni_sadrzaj>PORT TRADE j.d.o.o. za trgovinu, transport i poslovne usluge, OIB 06886066116, Ljudevita Posavskog 6, 23000 Zadar</izvorni_sadrzaj>
    <derivirana_varijabla naziv="DomainObject.Predmet.ProtustrankaWithAdressOIB_1">PORT TRADE j.d.o.o. za trgovinu, transport i poslovne usluge, OIB 06886066116, Ljudevita Posavskog 6, 23000 Zadar</derivirana_varijabla>
  </DomainObject.Predmet.ProtustrankaWithAdressOIB>
  <DomainObject.Predmet.ProtustrankaNazivFormated>
    <izvorni_sadrzaj>PORT TRADE j.d.o.o. za trgovinu, transport i poslovne usluge</izvorni_sadrzaj>
    <derivirana_varijabla naziv="DomainObject.Predmet.ProtustrankaNazivFormated_1">PORT TRADE j.d.o.o. za trgovinu, transport i poslovne usluge</derivirana_varijabla>
  </DomainObject.Predmet.ProtustrankaNazivFormated>
  <DomainObject.Predmet.ProtustrankaNazivFormatedOIB>
    <izvorni_sadrzaj>PORT TRADE j.d.o.o. za trgovinu, transport i poslovne usluge, OIB 06886066116</izvorni_sadrzaj>
    <derivirana_varijabla naziv="DomainObject.Predmet.ProtustrankaNazivFormatedOIB_1">PORT TRADE j.d.o.o. za trgovinu, transport i poslovne usluge, OIB 06886066116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28812.71</izvorni_sadrzaj>
    <derivirana_varijabla naziv="DomainObject.Predmet.TrenutnaVrijednost_1">28812.71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PORT TRADE j.d.o.o. za trgovinu, transport i poslovne usluge</item>
    </izvorni_sadrzaj>
    <derivirana_varijabla naziv="DomainObject.Predmet.ProtuStrankaListFormated_1">
      <item>PORT TRADE j.d.o.o. za trgovinu, transport i poslovne usluge</item>
    </derivirana_varijabla>
  </DomainObject.Predmet.ProtuStrankaListFormated>
  <DomainObject.Predmet.ProtuStrankaListFormatedOIB>
    <izvorni_sadrzaj>
      <item>PORT TRADE j.d.o.o. za trgovinu, transport i poslovne usluge, OIB 06886066116</item>
    </izvorni_sadrzaj>
    <derivirana_varijabla naziv="DomainObject.Predmet.ProtuStrankaListFormatedOIB_1">
      <item>PORT TRADE j.d.o.o. za trgovinu, transport i poslovne usluge, OIB 06886066116</item>
    </derivirana_varijabla>
  </DomainObject.Predmet.ProtuStrankaListFormatedOIB>
  <DomainObject.Predmet.ProtuStrankaListFormatedWithAdress>
    <izvorni_sadrzaj>
      <item>PORT TRADE j.d.o.o. za trgovinu, transport i poslovne usluge, Ljudevita Posavskog 6, 23000 Zadar</item>
    </izvorni_sadrzaj>
    <derivirana_varijabla naziv="DomainObject.Predmet.ProtuStrankaListFormatedWithAdress_1">
      <item>PORT TRADE j.d.o.o. za trgovinu, transport i poslovne usluge, Ljudevita Posavskog 6, 23000 Zadar</item>
    </derivirana_varijabla>
  </DomainObject.Predmet.ProtuStrankaListFormatedWithAdress>
  <DomainObject.Predmet.ProtuStrankaListFormatedWithAdressOIB>
    <izvorni_sadrzaj>
      <item>PORT TRADE j.d.o.o. za trgovinu, transport i poslovne usluge, OIB 06886066116, Ljudevita Posavskog 6, 23000 Zadar</item>
    </izvorni_sadrzaj>
    <derivirana_varijabla naziv="DomainObject.Predmet.ProtuStrankaListFormatedWithAdressOIB_1">
      <item>PORT TRADE j.d.o.o. za trgovinu, transport i poslovne usluge, OIB 06886066116, Ljudevita Posavskog 6, 23000 Zadar</item>
    </derivirana_varijabla>
  </DomainObject.Predmet.ProtuStrankaListFormatedWithAdressOIB>
  <DomainObject.Predmet.ProtuStrankaListNazivFormated>
    <izvorni_sadrzaj>
      <item>PORT TRADE j.d.o.o. za trgovinu, transport i poslovne usluge</item>
    </izvorni_sadrzaj>
    <derivirana_varijabla naziv="DomainObject.Predmet.ProtuStrankaListNazivFormated_1">
      <item>PORT TRADE j.d.o.o. za trgovinu, transport i poslovne usluge</item>
    </derivirana_varijabla>
  </DomainObject.Predmet.ProtuStrankaListNazivFormated>
  <DomainObject.Predmet.ProtuStrankaListNazivFormatedOIB>
    <izvorni_sadrzaj>
      <item>PORT TRADE j.d.o.o. za trgovinu, transport i poslovne usluge, OIB 06886066116</item>
    </izvorni_sadrzaj>
    <derivirana_varijabla naziv="DomainObject.Predmet.ProtuStrankaListNazivFormatedOIB_1">
      <item>PORT TRADE j.d.o.o. za trgovinu, transport i poslovne usluge, OIB 06886066116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PORT TRADE j.d.o.o. za trgovinu, transport i poslovne usluge</izvorni_sadrzaj>
    <derivirana_varijabla naziv="DomainObject.Predmet.ProtustrankaIDrugi_1">PORT TRADE j.d.o.o. za trgovinu, transport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PORT TRADE j.d.o.o. za trgovinu, transport i poslovne usluge, OIB 06886066116, Ljudevita Posavskog 6, 23000 Zadar</izvorni_sadrzaj>
    <derivirana_varijabla naziv="DomainObject.Predmet.ProtustrankaIDrugiAdressOIB_1">PORT TRADE j.d.o.o. za trgovinu, transport i poslovne usluge, OIB 06886066116,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PORT TRADE j.d.o.o. za trgovinu, transport i poslovne usluge</item>
      <item>Arsen Marin</item>
    </izvorni_sadrzaj>
    <derivirana_varijabla naziv="DomainObject.Predmet.SudioniciListNaziv_1">
      <item>FINA</item>
      <item>PORT TRADE j.d.o.o. za trgovinu, transport i poslovne usluge</item>
      <item>Arsen Marin</item>
    </derivirana_varijabla>
  </DomainObject.Predmet.SudioniciListNaziv>
  <DomainObject.Predmet.SudioniciListAdressOIB>
    <izvorni_sadrzaj>
      <item>FINA, OIB 85821130368</item>
      <item>PORT TRADE j.d.o.o. za trgovinu, transport i poslovne usluge, OIB 06886066116, Ljudevita Posavskog 6,23000 Zadar</item>
      <item>Arsen Marin, OIB 08862379913, Put Dikla 75,23000 Zadar</item>
    </izvorni_sadrzaj>
    <derivirana_varijabla naziv="DomainObject.Predmet.SudioniciListAdressOIB_1">
      <item>FINA, OIB 85821130368</item>
      <item>PORT TRADE j.d.o.o. za trgovinu, transport i poslovne usluge, OIB 06886066116,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06886066116</item>
      <item>, OIB 08862379913</item>
    </izvorni_sadrzaj>
    <derivirana_varijabla naziv="DomainObject.Predmet.SudioniciListNazivOIB_1">
      <item>, OIB 85821130368</item>
      <item>, OIB 06886066116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730E7-6F54-4329-BBFC-C023AC116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1965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2016-03-23T07:32:00Z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2016-03-24T10:22:00Z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