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8c59" w14:paraId="dcb8c59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r>
        <w:t xml:space="preserve">    </w:t>
      </w:r>
      <w:r w:rsidR="007D3892">
        <w:t>Broj: 6 St-</w:t>
      </w:r>
      <w:r w:rsidR="00B71121">
        <w:t>506</w:t>
      </w:r>
      <w:r w:rsidR="00351B15">
        <w:t>/16-</w:t>
      </w:r>
      <w:r w:rsidR="00B71121">
        <w:t>18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B71121">
        <w:t xml:space="preserve">Financijska agencija OIB: 85821130368, Regionalni centar Osijek. Podružnica Osijek, L. </w:t>
      </w:r>
      <w:proofErr w:type="spellStart"/>
      <w:r w:rsidR="00B71121">
        <w:t>Jagera</w:t>
      </w:r>
      <w:proofErr w:type="spellEnd"/>
      <w:r w:rsidR="00B71121">
        <w:t xml:space="preserve"> 3, Osijek, za otvaranje stečajnog postupka nad dužnikom </w:t>
      </w:r>
      <w:r w:rsidR="00B71121">
        <w:rPr>
          <w:b/>
        </w:rPr>
        <w:t xml:space="preserve">MULTIPLIKATOR j.d.o.o., Osijek, </w:t>
      </w:r>
      <w:proofErr w:type="spellStart"/>
      <w:r w:rsidR="00B71121">
        <w:rPr>
          <w:b/>
        </w:rPr>
        <w:t>I.Gundulića</w:t>
      </w:r>
      <w:proofErr w:type="spellEnd"/>
      <w:r w:rsidR="00B71121">
        <w:rPr>
          <w:b/>
        </w:rPr>
        <w:t xml:space="preserve"> 60, OIB: 06754579677, MBS: 030137793</w:t>
      </w:r>
      <w:r w:rsidRPr="00D14516">
        <w:t>,</w:t>
      </w:r>
      <w:r>
        <w:t xml:space="preserve"> dana </w:t>
      </w:r>
      <w:r w:rsidR="00351B15">
        <w:t>30</w:t>
      </w:r>
      <w:r w:rsidR="000E06CF">
        <w:t>. siječnja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B71121">
        <w:t xml:space="preserve"> </w:t>
      </w:r>
      <w:r w:rsidR="00B71121" w:rsidRPr="00B71121">
        <w:rPr>
          <w:b/>
        </w:rPr>
        <w:t xml:space="preserve">Marko </w:t>
      </w:r>
      <w:proofErr w:type="spellStart"/>
      <w:r w:rsidR="00B71121" w:rsidRPr="00B71121">
        <w:rPr>
          <w:b/>
        </w:rPr>
        <w:t>Đuroković</w:t>
      </w:r>
      <w:proofErr w:type="spellEnd"/>
      <w:r w:rsidR="00B71121" w:rsidRPr="00B71121">
        <w:rPr>
          <w:b/>
        </w:rPr>
        <w:t>, OIB: 46126782231, Požega, Otona Kučere 17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351B15">
        <w:rPr>
          <w:b/>
        </w:rPr>
        <w:t>5</w:t>
      </w:r>
      <w:r w:rsidR="00B71121">
        <w:rPr>
          <w:b/>
        </w:rPr>
        <w:t>.0</w:t>
      </w:r>
      <w:r w:rsidR="00C06AA6" w:rsidRPr="000E06CF">
        <w:rPr>
          <w:b/>
        </w:rPr>
        <w:t>00</w:t>
      </w:r>
      <w:r w:rsidR="00C06AA6" w:rsidRPr="00050FF8">
        <w:rPr>
          <w:b/>
        </w:rPr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B71121">
        <w:rPr>
          <w:b/>
        </w:rPr>
        <w:t>506</w:t>
      </w:r>
      <w:r w:rsidR="007D3892" w:rsidRPr="007D3892">
        <w:rPr>
          <w:b/>
        </w:rPr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B71121" w:rsidRPr="00B71121">
        <w:rPr>
          <w:b/>
        </w:rPr>
        <w:t xml:space="preserve">Marko </w:t>
      </w:r>
      <w:proofErr w:type="spellStart"/>
      <w:r w:rsidR="00B71121" w:rsidRPr="00B71121">
        <w:rPr>
          <w:b/>
        </w:rPr>
        <w:t>Đuroković</w:t>
      </w:r>
      <w:proofErr w:type="spellEnd"/>
      <w:r w:rsidR="00B71121" w:rsidRPr="00B71121">
        <w:rPr>
          <w:b/>
        </w:rPr>
        <w:t>, OIB: 46126782231, Požega, Otona Kučere 17</w:t>
      </w:r>
      <w:r w:rsidRPr="00B71121">
        <w:rPr>
          <w:b/>
        </w:rPr>
        <w:t>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B71121">
        <w:rPr>
          <w:b/>
        </w:rPr>
        <w:t>5.000</w:t>
      </w:r>
      <w:r w:rsidRPr="00050FF8">
        <w:rPr>
          <w:b/>
        </w:rPr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B71121">
        <w:rPr>
          <w:b/>
        </w:rPr>
        <w:t>506</w:t>
      </w:r>
      <w:r w:rsidR="007D3892" w:rsidRPr="007D3892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B71121" w:rsidRPr="00B71121">
        <w:rPr>
          <w:b/>
        </w:rPr>
        <w:t xml:space="preserve">Marko </w:t>
      </w:r>
      <w:proofErr w:type="spellStart"/>
      <w:r w:rsidR="00B71121" w:rsidRPr="00B71121">
        <w:rPr>
          <w:b/>
        </w:rPr>
        <w:t>Đuroković</w:t>
      </w:r>
      <w:proofErr w:type="spellEnd"/>
      <w:r w:rsidR="00B71121" w:rsidRPr="00B71121">
        <w:rPr>
          <w:b/>
        </w:rPr>
        <w:t>, OIB: 46126782231, Požega, Otona Kučere 17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B71121" w:rsidRPr="00B71121">
        <w:rPr>
          <w:b/>
        </w:rPr>
        <w:t xml:space="preserve">Marko </w:t>
      </w:r>
      <w:proofErr w:type="spellStart"/>
      <w:r w:rsidR="00B71121" w:rsidRPr="00B71121">
        <w:rPr>
          <w:b/>
        </w:rPr>
        <w:t>Đuroković</w:t>
      </w:r>
      <w:proofErr w:type="spellEnd"/>
      <w:r w:rsidR="00B71121" w:rsidRPr="00B71121">
        <w:rPr>
          <w:b/>
        </w:rPr>
        <w:t>, OIB: 46126782231, Požega, Otona Kučere 17,</w:t>
      </w:r>
      <w:r w:rsidR="00B71121">
        <w:t xml:space="preserve">  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B71121" w:rsidR="00B71121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</w:t>
      </w:r>
      <w:r w:rsidR="00351B15">
        <w:t xml:space="preserve">    </w:t>
      </w:r>
      <w:r w:rsidR="00B71121">
        <w:t xml:space="preserve">    Broj: 6 St-506/16-18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351B15">
        <w:rPr>
          <w:bCs/>
        </w:rPr>
        <w:t>7</w:t>
      </w:r>
      <w:r w:rsidR="000E06CF">
        <w:rPr>
          <w:bCs/>
        </w:rPr>
        <w:t xml:space="preserve">. </w:t>
      </w:r>
      <w:r w:rsidR="00B71121">
        <w:rPr>
          <w:bCs/>
        </w:rPr>
        <w:t>ožujka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B71121">
        <w:rPr>
          <w:b/>
        </w:rPr>
        <w:t xml:space="preserve">MULTIPLIKATOR j.d.o.o., Osijek, </w:t>
      </w:r>
      <w:proofErr w:type="spellStart"/>
      <w:r w:rsidR="00B71121">
        <w:rPr>
          <w:b/>
        </w:rPr>
        <w:t>I.Gundulića</w:t>
      </w:r>
      <w:proofErr w:type="spellEnd"/>
      <w:r w:rsidR="00B71121">
        <w:rPr>
          <w:b/>
        </w:rPr>
        <w:t xml:space="preserve"> 60, OIB: 06754579677, MBS: 030137793</w:t>
      </w:r>
      <w:r w:rsidR="00742CE9">
        <w:t>, temeljem odredbe članka 110. stav 1.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B71121">
        <w:t>506</w:t>
      </w:r>
      <w:r w:rsidR="007D3892">
        <w:t xml:space="preserve">/16 od </w:t>
      </w:r>
      <w:r w:rsidR="00B71121">
        <w:t>29. lipnja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B71121" w:rsidRPr="00B71121">
        <w:rPr>
          <w:b/>
        </w:rPr>
        <w:t xml:space="preserve">Marko </w:t>
      </w:r>
      <w:proofErr w:type="spellStart"/>
      <w:r w:rsidR="00B71121" w:rsidRPr="00B71121">
        <w:rPr>
          <w:b/>
        </w:rPr>
        <w:t>Đuroković</w:t>
      </w:r>
      <w:proofErr w:type="spellEnd"/>
      <w:r w:rsidR="00B71121" w:rsidRPr="00B71121">
        <w:rPr>
          <w:b/>
        </w:rPr>
        <w:t>, OIB: 46126782231, Požega, Otona Kučere 17,</w:t>
      </w:r>
      <w:r w:rsidR="00B71121">
        <w:t xml:space="preserve">  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B71121">
        <w:t>506</w:t>
      </w:r>
      <w:r w:rsidR="007D3892">
        <w:t xml:space="preserve">/16 od </w:t>
      </w:r>
      <w:r w:rsidR="00B71121">
        <w:t xml:space="preserve">8. studenog </w:t>
      </w:r>
      <w:r w:rsidR="007D3892">
        <w:t>2016. g.</w:t>
      </w:r>
      <w:r w:rsidR="00477781">
        <w:t xml:space="preserve"> na uplatu</w:t>
      </w:r>
      <w:r w:rsidR="007E6D1A">
        <w:t xml:space="preserve"> dodatnog iznosa predujma u iznosu od </w:t>
      </w:r>
      <w:r w:rsidR="00B71121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B71121">
        <w:t>ke</w:t>
      </w:r>
      <w:r w:rsidR="004C05DB">
        <w:t xml:space="preserve"> St-</w:t>
      </w:r>
      <w:r w:rsidR="00B71121">
        <w:t>506</w:t>
      </w:r>
      <w:r w:rsidR="007D3892">
        <w:t>/16</w:t>
      </w:r>
      <w:r w:rsidR="004C05DB">
        <w:t xml:space="preserve"> od </w:t>
      </w:r>
      <w:r w:rsidR="00B71121">
        <w:t>29.6.2016. g. i od 8.11.2016.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B71121" w:rsidRPr="00B71121">
        <w:rPr>
          <w:b/>
        </w:rPr>
        <w:t xml:space="preserve">Marko </w:t>
      </w:r>
      <w:proofErr w:type="spellStart"/>
      <w:r w:rsidR="00B71121" w:rsidRPr="00B71121">
        <w:rPr>
          <w:b/>
        </w:rPr>
        <w:t>Đuroković</w:t>
      </w:r>
      <w:proofErr w:type="spellEnd"/>
      <w:r w:rsidR="00B71121" w:rsidRPr="00B71121">
        <w:rPr>
          <w:b/>
        </w:rPr>
        <w:t>, OIB: 46126782231, Požega, Otona Kučere 17,</w:t>
      </w:r>
      <w:r w:rsidR="00B71121">
        <w:t xml:space="preserve">  </w:t>
      </w:r>
      <w:r w:rsidR="002E2049">
        <w:t xml:space="preserve">je zaprimio dana </w:t>
      </w:r>
      <w:r w:rsidR="00B71121">
        <w:t>20. prosinca</w:t>
      </w:r>
      <w:r w:rsidR="002E2049">
        <w:t xml:space="preserve"> 2016. g. </w:t>
      </w:r>
      <w:r w:rsidR="007D3892">
        <w:t xml:space="preserve"> </w:t>
      </w:r>
      <w:r w:rsidR="00351B15">
        <w:t xml:space="preserve">a što je utvrđeno uvidom u </w:t>
      </w:r>
      <w:r w:rsidR="00B71121">
        <w:t>dostavnicu</w:t>
      </w:r>
      <w:r w:rsidR="00351B15">
        <w:t xml:space="preserve"> koj</w:t>
      </w:r>
      <w:r w:rsidR="00B71121">
        <w:t>a</w:t>
      </w:r>
      <w:r w:rsidR="00351B15">
        <w:t xml:space="preserve"> se nalaz</w:t>
      </w:r>
      <w:r w:rsidR="00B71121">
        <w:t>i</w:t>
      </w:r>
      <w:r w:rsidR="00351B15">
        <w:t xml:space="preserve"> u spisu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51B15">
        <w:t>30</w:t>
      </w:r>
      <w:r w:rsidR="000E06CF">
        <w:t>. siječnja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351B15" w:rsidR="00C06AA6">
      <w:pPr>
        <w:ind w:firstLine="708"/>
        <w:jc w:val="both"/>
      </w:pPr>
    </w:p>
    <w:p w:rsidRDefault="007E6D1A" w:rsidP="007E6D1A" w:rsidR="007E6D1A">
      <w:r>
        <w:t>DNA</w:t>
      </w:r>
    </w:p>
    <w:p w:rsidRDefault="00575D73" w:rsidP="004C05DB" w:rsidR="00B71121" w:rsidRPr="00B71121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B71121" w:rsidRPr="00B71121">
        <w:t xml:space="preserve">Marko </w:t>
      </w:r>
      <w:proofErr w:type="spellStart"/>
      <w:r w:rsidR="00B71121" w:rsidRPr="00B71121">
        <w:t>Đuroković</w:t>
      </w:r>
      <w:proofErr w:type="spellEnd"/>
      <w:r w:rsidR="00B71121" w:rsidRPr="00B71121">
        <w:t>, OIB: 46126782231, Požega, Otona Kučere 17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351B15">
        <w:t>1.3.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7D3892" w:rsidP="007D3892" w:rsidR="00E75FA5">
      <w:pPr>
        <w:tabs>
          <w:tab w:pos="930" w:val="left"/>
        </w:tabs>
      </w:pPr>
      <w:r>
        <w:tab/>
      </w:r>
    </w:p>
    <w:p w:rsidRDefault="007E6D1A" w:rsidP="007E6D1A" w:rsidR="007E6D1A">
      <w:pPr>
        <w:ind w:left="5580"/>
      </w:pPr>
      <w:bookmarkStart w:name="_GoBack" w:id="0"/>
      <w:bookmarkEnd w:id="0"/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9CD" w:rsidP="00C06AA6" w:rsidR="004A59CD">
      <w:r>
        <w:separator/>
      </w:r>
    </w:p>
  </w:endnote>
  <w:endnote w:id="0" w:type="continuationSeparator">
    <w:p w:rsidRDefault="004A59CD" w:rsidP="00C06AA6" w:rsidR="004A5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9CD" w:rsidP="00C06AA6" w:rsidR="004A59CD">
      <w:r>
        <w:separator/>
      </w:r>
    </w:p>
  </w:footnote>
  <w:footnote w:id="0" w:type="continuationSeparator">
    <w:p w:rsidRDefault="004A59CD" w:rsidP="00C06AA6" w:rsidR="004A59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6A6B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E2049"/>
    <w:rsid w:val="002F51D6"/>
    <w:rsid w:val="002F66FE"/>
    <w:rsid w:val="00342079"/>
    <w:rsid w:val="00351B15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A59CD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41EEE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71121"/>
    <w:rsid w:val="00B82540"/>
    <w:rsid w:val="00B91BAA"/>
    <w:rsid w:val="00B95B20"/>
    <w:rsid w:val="00B9732B"/>
    <w:rsid w:val="00BB086F"/>
    <w:rsid w:val="00BE33FF"/>
    <w:rsid w:val="00BE487B"/>
    <w:rsid w:val="00C06A6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6A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6A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A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A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A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6A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6A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A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A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A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MULTIPLIKATOR jednostavno društvo s ograničenom odgovornošću za edukacijske i računalne usluge</izvorni_sadrzaj>
    <derivirana_varijabla naziv="DomainObject.Predmet.ProtustrankaFormated_1">  MULTIPLIKATOR jednostavno društvo s ograničenom odgovornošću za edukacijske i računalne usluge</derivirana_varijabla>
  </DomainObject.Predmet.ProtustrankaFormated>
  <DomainObject.Predmet.ProtustrankaFormatedOIB>
    <izvorni_sadrzaj>  MULTIPLIKATOR jednostavno društvo s ograničenom odgovornošću za edukacijske i računalne usluge, OIB 06754579677</izvorni_sadrzaj>
    <derivirana_varijabla naziv="DomainObject.Predmet.ProtustrankaFormatedOIB_1">  MULTIPLIKATOR jednostavno društvo s ograničenom odgovornošću za edukacijske i računalne usluge, OIB 06754579677</derivirana_varijabla>
  </DomainObject.Predmet.ProtustrankaFormatedOIB>
  <DomainObject.Predmet.ProtustrankaFormatedWithAdress>
    <izvorni_sadrzaj> MULTIPLIKATOR jednostavno društvo s ograničenom odgovornošću za edukacijske i računalne usluge, I.Gundulića 60, 31000 Osijek</izvorni_sadrzaj>
    <derivirana_varijabla naziv="DomainObject.Predmet.ProtustrankaFormatedWithAdress_1"> MULTIPLIKATOR jednostavno društvo s ograničenom odgovornošću za edukacijske i računalne usluge, I.Gundulića 60, 31000 Osijek</derivirana_varijabla>
  </DomainObject.Predmet.ProtustrankaFormatedWithAdress>
  <DomainObject.Predmet.ProtustrankaFormatedWithAdressOIB>
    <izvorni_sadrzaj> MULTIPLIKATOR jednostavno društvo s ograničenom odgovornošću za edukacijske i računalne usluge, OIB 06754579677, I.Gundulića 60, 31000 Osijek</izvorni_sadrzaj>
    <derivirana_varijabla naziv="DomainObject.Predmet.ProtustrankaFormatedWithAdressOIB_1"> MULTIPLIKATOR jednostavno društvo s ograničenom odgovornošću za edukacijske i računalne usluge, OIB 06754579677, I.Gundulića 60, 31000 Osijek</derivirana_varijabla>
  </DomainObject.Predmet.ProtustrankaFormatedWithAdressOIB>
  <DomainObject.Predmet.ProtustrankaWithAdress>
    <izvorni_sadrzaj>MULTIPLIKATOR jednostavno društvo s ograničenom odgovornošću za edukacijske i računalne usluge I.Gundulića 60, 31000 Osijek</izvorni_sadrzaj>
    <derivirana_varijabla naziv="DomainObject.Predmet.ProtustrankaWithAdress_1">MULTIPLIKATOR jednostavno društvo s ograničenom odgovornošću za edukacijske i računalne usluge I.Gundulića 60, 31000 Osijek</derivirana_varijabla>
  </DomainObject.Predmet.ProtustrankaWithAdress>
  <DomainObject.Predmet.ProtustrankaWithAdressOIB>
    <izvorni_sadrzaj>MULTIPLIKATOR jednostavno društvo s ograničenom odgovornošću za edukacijske i računalne usluge, OIB 06754579677, I.Gundulića 60, 31000 Osijek</izvorni_sadrzaj>
    <derivirana_varijabla naziv="DomainObject.Predmet.ProtustrankaWithAdressOIB_1">MULTIPLIKATOR jednostavno društvo s ograničenom odgovornošću za edukacijske i računalne usluge, OIB 06754579677, I.Gundulića 60, 31000 Osijek</derivirana_varijabla>
  </DomainObject.Predmet.ProtustrankaWithAdressOIB>
  <DomainObject.Predmet.ProtustrankaNazivFormated>
    <izvorni_sadrzaj>MULTIPLIKATOR jednostavno društvo s ograničenom odgovornošću za edukacijske i računalne usluge</izvorni_sadrzaj>
    <derivirana_varijabla naziv="DomainObject.Predmet.ProtustrankaNazivFormated_1">MULTIPLIKATOR jednostavno društvo s ograničenom odgovornošću za edukacijske i računalne usluge</derivirana_varijabla>
  </DomainObject.Predmet.ProtustrankaNazivFormated>
  <DomainObject.Predmet.ProtustrankaNazivFormatedOIB>
    <izvorni_sadrzaj>MULTIPLIKATOR jednostavno društvo s ograničenom odgovornošću za edukacijske i računalne usluge, OIB 06754579677</izvorni_sadrzaj>
    <derivirana_varijabla naziv="DomainObject.Predmet.ProtustrankaNazivFormatedOIB_1">MULTIPLIKATOR jednostavno društvo s ograničenom odgovornošću za edukacijske i računalne usluge, OIB 06754579677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MULTIPLIKATOR jednostavno društvo s ograničenom odgovornošću za edukacijske i računalne usluge</item>
    </izvorni_sadrzaj>
    <derivirana_varijabla naziv="DomainObject.Predmet.ProtuStrankaListFormated_1">
      <item>MULTIPLIKATOR jednostavno društvo s ograničenom odgovornošću za edukacijske i računalne usluge</item>
    </derivirana_varijabla>
  </DomainObject.Predmet.ProtuStrankaListFormated>
  <DomainObject.Predmet.ProtuStrankaListFormatedOIB>
    <izvorni_sadrzaj>
      <item>MULTIPLIKATOR jednostavno društvo s ograničenom odgovornošću za edukacijske i računalne usluge, OIB 06754579677</item>
    </izvorni_sadrzaj>
    <derivirana_varijabla naziv="DomainObject.Predmet.ProtuStrankaListFormatedOIB_1">
      <item>MULTIPLIKATOR jednostavno društvo s ograničenom odgovornošću za edukacijske i računalne usluge, OIB 06754579677</item>
    </derivirana_varijabla>
  </DomainObject.Predmet.ProtuStrankaListFormatedOIB>
  <DomainObject.Predmet.ProtuStrankaListFormatedWithAdress>
    <izvorni_sadrzaj>
      <item>MULTIPLIKATOR jednostavno društvo s ograničenom odgovornošću za edukacijske i računalne usluge, I.Gundulića 60, 31000 Osijek</item>
    </izvorni_sadrzaj>
    <derivirana_varijabla naziv="DomainObject.Predmet.ProtuStrankaListFormatedWithAdress_1">
      <item>MULTIPLIKATOR jednostavno društvo s ograničenom odgovornošću za edukacijske i računalne usluge, I.Gundulića 60, 31000 Osijek</item>
    </derivirana_varijabla>
  </DomainObject.Predmet.ProtuStrankaListFormatedWithAdress>
  <DomainObject.Predmet.ProtuStrankaListFormatedWithAdressOIB>
    <izvorni_sadrzaj>
      <item>MULTIPLIKATOR jednostavno društvo s ograničenom odgovornošću za edukacijske i računalne usluge, OIB 06754579677, I.Gundulića 60, 31000 Osijek</item>
    </izvorni_sadrzaj>
    <derivirana_varijabla naziv="DomainObject.Predmet.ProtuStrankaListFormatedWithAdressOIB_1">
      <item>MULTIPLIKATOR jednostavno društvo s ograničenom odgovornošću za edukacijske i računalne usluge, OIB 06754579677, I.Gundulića 60, 31000 Osijek</item>
    </derivirana_varijabla>
  </DomainObject.Predmet.ProtuStrankaListFormatedWithAdressOIB>
  <DomainObject.Predmet.ProtuStrankaListNazivFormated>
    <izvorni_sadrzaj>
      <item>MULTIPLIKATOR jednostavno društvo s ograničenom odgovornošću za edukacijske i računalne usluge</item>
    </izvorni_sadrzaj>
    <derivirana_varijabla naziv="DomainObject.Predmet.ProtuStrankaListNazivFormated_1">
      <item>MULTIPLIKATOR jednostavno društvo s ograničenom odgovornošću za edukacijske i računalne usluge</item>
    </derivirana_varijabla>
  </DomainObject.Predmet.ProtuStrankaListNazivFormated>
  <DomainObject.Predmet.ProtuStrankaListNazivFormatedOIB>
    <izvorni_sadrzaj>
      <item>MULTIPLIKATOR jednostavno društvo s ograničenom odgovornošću za edukacijske i računalne usluge, OIB 06754579677</item>
    </izvorni_sadrzaj>
    <derivirana_varijabla naziv="DomainObject.Predmet.ProtuStrankaListNazivFormatedOIB_1">
      <item>MULTIPLIKATOR jednostavno društvo s ograničenom odgovornošću za edukacijske i računalne usluge, OIB 06754579677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MULTIPLIKATOR jednostavno društvo s ograničenom odgovornošću za edukacijske i računalne usluge</izvorni_sadrzaj>
    <derivirana_varijabla naziv="DomainObject.Predmet.ProtustrankaIDrugi_1">MULTIPLIKATOR jednostavno društvo s ograničenom odgovornošću za edukacijske i računalne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MULTIPLIKATOR jednostavno društvo s ograničenom odgovornošću za edukacijske i računalne usluge, OIB 06754579677, I.Gundulića 60, 31000 Osijek</izvorni_sadrzaj>
    <derivirana_varijabla naziv="DomainObject.Predmet.ProtustrankaIDrugiAdressOIB_1">MULTIPLIKATOR jednostavno društvo s ograničenom odgovornošću za edukacijske i računalne usluge, OIB 06754579677, I.Gundulića 60,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MULTIPLIKATOR jednostavno društvo s ograničenom odgovornošću za edukacijske i računalne usluge</item>
    </izvorni_sadrzaj>
    <derivirana_varijabla naziv="DomainObject.Predmet.SudioniciListNaziv_1">
      <item>FINA RC OSIJEK</item>
      <item>MULTIPLIKATOR jednostavno društvo s ograničenom odgovornošću za edukacijske i računalne usluge</item>
    </derivirana_varijabla>
  </DomainObject.Predmet.SudioniciListNaziv>
  <DomainObject.Predmet.SudioniciListAdressOIB>
    <izvorni_sadrzaj>
      <item>FINA RC OSIJEK, OIB 85821130368, L. JEGERA 3,31000 Osijek</item>
      <item>MULTIPLIKATOR jednostavno društvo s ograničenom odgovornošću za edukacijske i računalne usluge, OIB 06754579677, I.Gundulića 60,31000 Osijek</item>
    </izvorni_sadrzaj>
    <derivirana_varijabla naziv="DomainObject.Predmet.SudioniciListAdressOIB_1">
      <item>FINA RC OSIJEK, OIB 85821130368, L. JEGERA 3,31000 Osijek</item>
      <item>MULTIPLIKATOR jednostavno društvo s ograničenom odgovornošću za edukacijske i računalne usluge, OIB 06754579677, I.Gundulića 60,31000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06754579677</item>
    </izvorni_sadrzaj>
    <derivirana_varijabla naziv="DomainObject.Predmet.SudioniciListNazivOIB_1">
      <item>, OIB 85821130368</item>
      <item>, OIB 06754579677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F5B5E-530C-430C-9538-34A91BA81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3372</properties:Characters>
  <properties:Lines>112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2017-01-11T07:11:00Z</dcterms:created>
  <dc:creator>Korisnik</dc:creator>
  <cp:lastModifiedBy>Danijela Sekulić</cp:lastModifiedBy>
  <cp:lastPrinted>2017-01-30T10:29:00Z</cp:lastPrinted>
  <dcterms:modified xmlns:xsi="http://www.w3.org/2001/XMLSchema-instance" xsi:type="dcterms:W3CDTF">2017-01-30T10:29:00Z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