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adf52" w14:paraId="b2adf52" w:rsidRDefault="00FC1E52" w:rsidP="00E62B36" w:rsidR="00CB0A79">
      <w:pPr>
        <w15:collapsed w:val="false"/>
      </w:pPr>
      <w:bookmarkStart w:name="_GoBack" w:id="0"/>
      <w:bookmarkEnd w:id="0"/>
      <w:r>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E83F7A" w:rsidP="00E62B36" w:rsidR="00E83F7A"/>
    <w:p w:rsidRDefault="00E62B36" w:rsidP="00E62B36" w:rsidR="00E62B36">
      <w:r>
        <w:t>REPUBLIKA HRVATSKA</w:t>
      </w:r>
    </w:p>
    <w:p w:rsidRDefault="00E62B36" w:rsidP="00E62B36" w:rsidR="00E62B36">
      <w:r>
        <w:t xml:space="preserve">TRGOVAČKI SUD U SPLITU                                        </w:t>
      </w:r>
      <w:r w:rsidR="00420F48">
        <w:t xml:space="preserve">                               </w:t>
      </w:r>
    </w:p>
    <w:p w:rsidRDefault="00E62B36" w:rsidP="00E62B36" w:rsidR="00E62B36">
      <w:r>
        <w:t>Split, Sukoišanska 6</w:t>
      </w:r>
    </w:p>
    <w:p w:rsidRDefault="00E62B36" w:rsidP="00E62B36" w:rsidR="00E62B36"/>
    <w:p w:rsidRDefault="00E83F7A" w:rsidP="00420F48" w:rsidR="00E83F7A">
      <w:pPr>
        <w:jc w:val="center"/>
      </w:pPr>
    </w:p>
    <w:p w:rsidRDefault="00E62B36" w:rsidP="00420F48" w:rsidR="00E62B36">
      <w:pPr>
        <w:jc w:val="center"/>
      </w:pPr>
      <w:r>
        <w:t>U   I M E  R E P U B L I K E   H R V A T S K E</w:t>
      </w:r>
    </w:p>
    <w:p w:rsidRDefault="00E62B36" w:rsidP="00420F48" w:rsidR="00E62B36">
      <w:pPr>
        <w:jc w:val="center"/>
      </w:pPr>
    </w:p>
    <w:p w:rsidRDefault="00E62B36" w:rsidP="00420F48" w:rsidR="00E62B36">
      <w:pPr>
        <w:jc w:val="center"/>
      </w:pPr>
      <w:r>
        <w:t>R J E Š E N J E</w:t>
      </w:r>
    </w:p>
    <w:p w:rsidRDefault="00E83F7A" w:rsidP="00420F48" w:rsidR="00E83F7A">
      <w:pPr>
        <w:jc w:val="center"/>
      </w:pPr>
    </w:p>
    <w:p w:rsidRDefault="00E62B36" w:rsidP="00E62B36" w:rsidR="00E62B36"/>
    <w:p w:rsidRDefault="00E62B36" w:rsidP="00DA5A2F" w:rsidR="00DA5A2F">
      <w:pPr>
        <w:jc w:val="both"/>
      </w:pPr>
      <w:r>
        <w:t xml:space="preserve">               </w:t>
      </w:r>
      <w:r w:rsidR="00DA5A2F">
        <w:t xml:space="preserve">Trgovački sud u Splitu, po sucu ovog suda Katarini Mikulić,  kao stečajnom sucu, u stečajnom postupku nad stečajnim dužnikom  </w:t>
      </w:r>
      <w:r w:rsidR="007715CB">
        <w:t>LAVČEVIĆ-MONTAŽA d.o.o. u stečaju, Split, Bihaćka 1, OIB:73222982621</w:t>
      </w:r>
      <w:r w:rsidR="00DA5A2F">
        <w:t xml:space="preserve">,  dana </w:t>
      </w:r>
      <w:r w:rsidR="00D33860">
        <w:t>20</w:t>
      </w:r>
      <w:r w:rsidR="00DA5A2F">
        <w:t xml:space="preserve">. ožujka 2017. godine </w:t>
      </w:r>
    </w:p>
    <w:p w:rsidRDefault="00DA5A2F" w:rsidP="00DA5A2F" w:rsidR="00DA5A2F">
      <w:pPr>
        <w:jc w:val="both"/>
      </w:pPr>
    </w:p>
    <w:p w:rsidRDefault="00DA5A2F" w:rsidP="00DA5A2F" w:rsidR="00DA5A2F">
      <w:pPr>
        <w:jc w:val="both"/>
      </w:pPr>
    </w:p>
    <w:p w:rsidRDefault="00E62B36" w:rsidP="00DA5A2F" w:rsidR="00E62B36">
      <w:pPr>
        <w:jc w:val="center"/>
      </w:pPr>
      <w:r>
        <w:t>r i j e š i o     j e</w:t>
      </w:r>
    </w:p>
    <w:p w:rsidRDefault="00E83F7A" w:rsidP="00E62B36" w:rsidR="00E83F7A"/>
    <w:p w:rsidRDefault="00DA5A2F" w:rsidP="00DA5A2F" w:rsidR="00E62B36">
      <w:pPr>
        <w:jc w:val="both"/>
      </w:pPr>
      <w:r>
        <w:t xml:space="preserve">I. </w:t>
      </w:r>
      <w:r w:rsidR="00E62B36">
        <w:t xml:space="preserve">Zaključuje se stečajni postupak </w:t>
      </w:r>
      <w:r w:rsidR="00C2009C">
        <w:t xml:space="preserve">nad </w:t>
      </w:r>
      <w:r>
        <w:t xml:space="preserve">stečajnim dužnikom  </w:t>
      </w:r>
      <w:r w:rsidR="007715CB">
        <w:t>LAVČEVIĆ-MONTAŽA d.o.o. u stečaju, Split, Bihaćka 1, OIB:73222982621</w:t>
      </w:r>
      <w:r w:rsidR="00420F48">
        <w:t>.</w:t>
      </w:r>
    </w:p>
    <w:p w:rsidRDefault="00DA5A2F" w:rsidP="00DA5A2F" w:rsidR="00DA5A2F">
      <w:pPr>
        <w:jc w:val="both"/>
      </w:pPr>
    </w:p>
    <w:p w:rsidRDefault="00DA5A2F" w:rsidP="00DA5A2F" w:rsidR="00E62B36">
      <w:pPr>
        <w:jc w:val="both"/>
      </w:pPr>
      <w:r>
        <w:t xml:space="preserve">II. </w:t>
      </w:r>
      <w:r w:rsidR="00E62B36">
        <w:t>Registarski odjel ovog suda nakon pravomoćnosti ovog rješenj</w:t>
      </w:r>
      <w:r w:rsidR="0095131D">
        <w:t>a</w:t>
      </w:r>
      <w:r w:rsidR="00E62B36">
        <w:t xml:space="preserve"> izvršit će brisanje stečajnog dužnika iz sudskog registra.</w:t>
      </w:r>
    </w:p>
    <w:p w:rsidRDefault="00DA5A2F" w:rsidP="00DA5A2F" w:rsidR="00DA5A2F">
      <w:pPr>
        <w:jc w:val="both"/>
      </w:pPr>
    </w:p>
    <w:p w:rsidRDefault="00DA5A2F" w:rsidP="00DA5A2F" w:rsidR="00D7081E">
      <w:pPr>
        <w:jc w:val="both"/>
      </w:pPr>
      <w:r>
        <w:t xml:space="preserve">III. </w:t>
      </w:r>
      <w:r w:rsidR="00D7081E">
        <w:t>Stečajn</w:t>
      </w:r>
      <w:r w:rsidR="00C2009C">
        <w:t>a</w:t>
      </w:r>
      <w:r w:rsidR="00D7081E">
        <w:t xml:space="preserve"> upravitelj</w:t>
      </w:r>
      <w:r w:rsidR="00C2009C">
        <w:t>ica</w:t>
      </w:r>
      <w:r w:rsidR="00D7081E">
        <w:t xml:space="preserve"> </w:t>
      </w:r>
      <w:r w:rsidR="007715CB" w:rsidRPr="00C30E5F">
        <w:rPr>
          <w:szCs w:val="24"/>
        </w:rPr>
        <w:t>Mira Hajdić, Smiljanićeva 2, Split, OIB: 33624188331</w:t>
      </w:r>
      <w:r w:rsidR="00E83F7A" w:rsidRPr="00DA5A2F">
        <w:rPr>
          <w:szCs w:val="24"/>
        </w:rPr>
        <w:t xml:space="preserve"> </w:t>
      </w:r>
      <w:r w:rsidR="00D7081E">
        <w:t>može i nakon zaključenja stečajnog postupka  u ime  i za račun stečajne mase</w:t>
      </w:r>
      <w:r w:rsidR="00C2009C">
        <w:t xml:space="preserve"> nad </w:t>
      </w:r>
      <w:r>
        <w:t xml:space="preserve">stečajnim dužnikom  </w:t>
      </w:r>
      <w:r w:rsidR="007715CB">
        <w:t xml:space="preserve">LAVČEVIĆ-MONTAŽA d.o.o. u stečaju, Split, Bihaćka 1, OIB:73222982621 </w:t>
      </w:r>
      <w:r w:rsidR="00D7081E">
        <w:t>unovčiti preostalu imov</w:t>
      </w:r>
      <w:r w:rsidR="00AC76BA">
        <w:t>i</w:t>
      </w:r>
      <w:r w:rsidR="00D7081E">
        <w:t xml:space="preserve">nu dužnika koja predstavlja stečajnu masu, nastaviti  postupke  radi ostvarivanja i naplate  tražbina  stečajnog dužnika prema trećim osobama </w:t>
      </w:r>
      <w:r w:rsidR="00AC76BA">
        <w:t xml:space="preserve">u onim slučajevima u kojima se </w:t>
      </w:r>
      <w:r w:rsidR="00D7081E">
        <w:t>osnovano može pretpostaviti da će vođenjem tih postupaka biti ostvarena imovinska korist za stečajnu masu stečajnog dužnika,</w:t>
      </w:r>
      <w:r w:rsidR="00AC76BA">
        <w:t xml:space="preserve"> te u ime i za račun stečajne mase voditi sporove radi prikupljanja imovine koja u nju ulazi,</w:t>
      </w:r>
      <w:r w:rsidR="00D7081E">
        <w:t xml:space="preserve"> te o obavlj</w:t>
      </w:r>
      <w:r w:rsidR="00AC76BA">
        <w:t>enim radnjama</w:t>
      </w:r>
      <w:r w:rsidR="00D7081E">
        <w:t xml:space="preserve"> podnositi izvješća  stečajnom sucu. </w:t>
      </w:r>
    </w:p>
    <w:p w:rsidRDefault="00DA5A2F" w:rsidP="00DA5A2F" w:rsidR="00DA5A2F">
      <w:pPr>
        <w:jc w:val="both"/>
      </w:pPr>
    </w:p>
    <w:p w:rsidRDefault="00DA5A2F" w:rsidP="00DA5A2F" w:rsidR="00E62B36">
      <w:pPr>
        <w:jc w:val="both"/>
      </w:pPr>
      <w:r>
        <w:t xml:space="preserve">IV. </w:t>
      </w:r>
      <w:r w:rsidR="00E62B36">
        <w:t xml:space="preserve">Ovo rješenje bit će objavljeno </w:t>
      </w:r>
      <w:r w:rsidR="00FC1E52">
        <w:t>na mrežnoj stranici e-oglasna ploča Trgovačkog suda u Splitu</w:t>
      </w:r>
      <w:r w:rsidR="00E62B36">
        <w:t xml:space="preserve">. </w:t>
      </w:r>
    </w:p>
    <w:p w:rsidRDefault="00F012AC" w:rsidP="00E62B36" w:rsidR="00E62B36">
      <w:r>
        <w:t xml:space="preserve"> </w:t>
      </w:r>
    </w:p>
    <w:p w:rsidRDefault="00E62B36" w:rsidP="00420F48" w:rsidR="00E62B36">
      <w:pPr>
        <w:jc w:val="center"/>
      </w:pPr>
      <w:r>
        <w:t>Obrazloženje</w:t>
      </w:r>
    </w:p>
    <w:p w:rsidRDefault="00E83F7A" w:rsidP="00420F48" w:rsidR="00E83F7A">
      <w:pPr>
        <w:jc w:val="center"/>
      </w:pPr>
    </w:p>
    <w:p w:rsidRDefault="00E62B36" w:rsidP="00E62B36" w:rsidR="00E62B36"/>
    <w:p w:rsidRDefault="007715CB" w:rsidP="007715CB" w:rsidR="007715CB">
      <w:pPr>
        <w:ind w:firstLine="708"/>
        <w:jc w:val="both"/>
      </w:pPr>
      <w:r w:rsidRPr="00C30E5F">
        <w:t xml:space="preserve">Rješenjem ovog suda br. 4. St-220/2013 od 01. prosinca 2014. godine otvoren je stečajni </w:t>
      </w:r>
      <w:r>
        <w:t xml:space="preserve">postupak nad stečajnim dužnikom </w:t>
      </w:r>
      <w:r w:rsidRPr="00C30E5F">
        <w:t xml:space="preserve">LAVČEVIĆ-MONTAŽA d.o.o., OIB:73222982621, Split, Bihaćka 1. </w:t>
      </w:r>
    </w:p>
    <w:p w:rsidRDefault="007715CB" w:rsidP="007715CB" w:rsidR="007715CB">
      <w:pPr>
        <w:ind w:firstLine="708"/>
        <w:jc w:val="both"/>
      </w:pPr>
    </w:p>
    <w:p w:rsidRDefault="007715CB" w:rsidP="007715CB" w:rsidR="00DA5A2F">
      <w:pPr>
        <w:pStyle w:val="Tijeloteksta-uvlaka3"/>
        <w:ind w:firstLine="708" w:left="0"/>
        <w:jc w:val="both"/>
      </w:pPr>
      <w:r w:rsidRPr="00C30E5F">
        <w:lastRenderedPageBreak/>
        <w:t>Istim rješenjem za stečajnog upravitelja imenovana je  Mira Hajdić, Smiljanićeva 2, Split, OIB: 33624188331.</w:t>
      </w:r>
    </w:p>
    <w:p w:rsidRDefault="00F012AC" w:rsidP="00F012AC" w:rsidR="00F012AC">
      <w:pPr>
        <w:pStyle w:val="Tijeloteksta"/>
        <w:spacing w:after="0"/>
        <w:ind w:firstLine="709"/>
        <w:jc w:val="both"/>
      </w:pPr>
    </w:p>
    <w:p w:rsidRDefault="007715CB" w:rsidP="007715CB" w:rsidR="007715CB" w:rsidRPr="00C30E5F">
      <w:pPr>
        <w:ind w:firstLine="708"/>
        <w:jc w:val="both"/>
        <w:rPr>
          <w:lang w:val="de-DE"/>
        </w:rPr>
      </w:pPr>
      <w:r>
        <w:rPr>
          <w:lang w:val="de-DE"/>
        </w:rPr>
        <w:t>Podneskom od 13. siječnja 2017</w:t>
      </w:r>
      <w:r w:rsidRPr="00C30E5F">
        <w:rPr>
          <w:lang w:val="de-DE"/>
        </w:rPr>
        <w:t xml:space="preserve">. godine stečajna upraviteljica je, sukladno izvješćima od </w:t>
      </w:r>
      <w:r>
        <w:rPr>
          <w:lang w:val="de-DE"/>
        </w:rPr>
        <w:t xml:space="preserve">04. srpnja i 18. studenog </w:t>
      </w:r>
      <w:r w:rsidRPr="00C30E5F">
        <w:rPr>
          <w:lang w:val="de-DE"/>
        </w:rPr>
        <w:t>2016. godine o tijeku stečajnog postupka i stanju stečajne mase predložila određivanje završnog ročišta i zaključenje ovog stečajnog postupka. Isto tako, stečajna upraviteljica je navela da dužnik nema nikakvih aktivnos</w:t>
      </w:r>
      <w:r>
        <w:rPr>
          <w:lang w:val="de-DE"/>
        </w:rPr>
        <w:t>ti, sva imovina je unovčena.</w:t>
      </w:r>
    </w:p>
    <w:p w:rsidRDefault="007715CB" w:rsidP="007715CB" w:rsidR="007715CB">
      <w:pPr>
        <w:jc w:val="both"/>
      </w:pPr>
    </w:p>
    <w:p w:rsidRDefault="004E42D1" w:rsidP="004E42D1" w:rsidR="00721218">
      <w:pPr>
        <w:ind w:firstLine="708"/>
        <w:jc w:val="both"/>
      </w:pPr>
      <w:r>
        <w:t xml:space="preserve">Stečajna upraviteljica dostavila je sudu završni račun uz završno izvješće u kojem je navela da su sukladno rješenju suda od 10.03.2015. godine pokretnine (vozila i oprema) stečajnog dužnika prodana za iznos od 18.755,00 kn. Nakon unovčenja vozila vjerovniku RH, Porezna uprava proslijeđen je iznos od 5.884,20 kn, radi skidanja zabilježbe zabrane otuđenja vozila koja su prodana u ovom stečajnom postupku. Nakon proknjiženog unovčenja, saldo na stavci dugotrajne materijalne imovine kao i saldo svih stavki kratkotrajne imovine iznosi 0,00 kn. Druge imovine za stečajnu masu nema. Sporazumom sklopljenim s bivšim zz dužnika, a sukladno odobrenju odgovorne osobe društva Lavčević d.d. iz Splita postignut je dogovor o čuvanju arhivskog gradiva stečajnog dužnika u arhivi društva Lavčević d.d. iz Splita, dok se računalni software nalazi u računovodstvenoj službi društva Lavčević d.d. na istoj adresi. Ukupni prihodi za stečajnu masu ostvareni od prodaje imovine i od </w:t>
      </w:r>
      <w:r w:rsidR="00721218">
        <w:t xml:space="preserve">zakupnine iznose 416.871,30 kuna, dok rashodi iznose ukupno 337.202,06 kuna, a odnose se na iznos od 5.884,20 kuna za RH, Poreznu upravu, iznos od 276.186,29 kuna za bruto davanja zaposlenicima za rad za vrijeme stečaja, iznos od 18.750,00 kuna za knjigovodstvene usluge ali je dio rashoda za te usluge u iznosu od 10.000,00 kuna plaćen kompenzacijom sa prihodima od naplate sa društvom Lavčević d.d., iznos od 1.985,42 kuna za materijalne troškove, iznos od 1.284,82 kune za troškove platnog prometa, iznos od 33.111,33 kuna za porez na dodanu vrijednost. Razlika između prihoda i rashoda iznosi 79.669,24 kune od toga je rezervirano 70.052,25 kuna za nagradu stečajnoj upraviteljici u bruto iznosu. </w:t>
      </w:r>
    </w:p>
    <w:p w:rsidRDefault="005122ED" w:rsidP="004E42D1" w:rsidR="005122ED">
      <w:pPr>
        <w:ind w:firstLine="708"/>
        <w:jc w:val="both"/>
      </w:pPr>
    </w:p>
    <w:p w:rsidRDefault="005122ED" w:rsidP="004E42D1" w:rsidR="005122ED">
      <w:pPr>
        <w:ind w:firstLine="708"/>
        <w:jc w:val="both"/>
      </w:pPr>
      <w:r>
        <w:t>U završnom izvješću stečajne upraviteljice sadržan je završni diobni popis iz kojeg proizlazi da sredstava za vjerovnike nema odnosno namiruje se u 0%-tnom iznosu, osim vjerovnika RH, Ministarstvo financija-Porezna uprava koji se namiruje u 0,0955% iznosa od ukupne tražbine, odnosno 5.884,20 kuna.</w:t>
      </w:r>
    </w:p>
    <w:p w:rsidRDefault="00D33860" w:rsidP="004E42D1" w:rsidR="00D33860">
      <w:pPr>
        <w:ind w:firstLine="708"/>
        <w:jc w:val="both"/>
      </w:pPr>
    </w:p>
    <w:p w:rsidRDefault="00D33860" w:rsidP="00D33860" w:rsidR="00D33860" w:rsidRPr="004E71B9">
      <w:pPr>
        <w:ind w:firstLine="708"/>
        <w:jc w:val="both"/>
      </w:pPr>
      <w:r>
        <w:t>Rješenjem ovog suda pod gornjim poslovnim brojem od 04. srpnja 2016. godine određena je nagrada s</w:t>
      </w:r>
      <w:r w:rsidRPr="00C5004D">
        <w:t>tečajn</w:t>
      </w:r>
      <w:r>
        <w:t xml:space="preserve">oj upraviteljici Miri Hajdić, Smiljanićeva 2, Split, u iznosu </w:t>
      </w:r>
      <w:r w:rsidRPr="004E71B9">
        <w:t xml:space="preserve">od  </w:t>
      </w:r>
      <w:r w:rsidRPr="004939E8">
        <w:t xml:space="preserve">33.509,70 </w:t>
      </w:r>
      <w:r w:rsidRPr="004E71B9">
        <w:t xml:space="preserve">kn </w:t>
      </w:r>
      <w:r>
        <w:t>ne</w:t>
      </w:r>
      <w:r w:rsidRPr="004E71B9">
        <w:t>to</w:t>
      </w:r>
      <w:r>
        <w:t xml:space="preserve">, dok je rješenjem od 18. siječnja 2017. godine stečajnoj upraviteljici odobrena </w:t>
      </w:r>
      <w:r w:rsidRPr="00D33860">
        <w:t>naknada stvarnih troškova u ukupnom iznosu od 2.252,00  kuna neto uvećano za pripadajuće poreze, prireze i doprinose.</w:t>
      </w:r>
      <w:r w:rsidR="005122ED">
        <w:t xml:space="preserve"> </w:t>
      </w:r>
    </w:p>
    <w:p w:rsidRDefault="00D33860" w:rsidP="00D33860" w:rsidR="00D33860">
      <w:pPr>
        <w:jc w:val="both"/>
      </w:pPr>
    </w:p>
    <w:p w:rsidRDefault="00D33860" w:rsidP="00D33860" w:rsidR="00D33860">
      <w:pPr>
        <w:ind w:firstLine="708"/>
        <w:jc w:val="both"/>
      </w:pPr>
      <w:r>
        <w:t>Rješenjem ovog suda pod gornjim poslovnim brojem od 23. siječnja 2017. godine određeno je završno ročište vjerovnika za dan  03. ožujka 2017. godine, radi raspravljanja o završnom izvješću i završnom računu stečajnog upravitelja te o prijedlogu za zaključenje stečajnog postupka</w:t>
      </w:r>
      <w:r w:rsidRPr="003B6852">
        <w:t>.</w:t>
      </w:r>
    </w:p>
    <w:p w:rsidRDefault="00D33860" w:rsidP="00D33860" w:rsidR="00D33860">
      <w:pPr>
        <w:ind w:firstLine="708"/>
        <w:jc w:val="both"/>
      </w:pPr>
    </w:p>
    <w:p w:rsidRDefault="00D33860" w:rsidP="00D33860" w:rsidR="004E42D1">
      <w:pPr>
        <w:ind w:firstLine="708"/>
        <w:jc w:val="both"/>
      </w:pPr>
      <w:r>
        <w:t>Zaključkom od 02. ožujka 2017. godine navedeno ročište je odgođeno za dan 14. ožujka 2017. godine te je navedeni zaključak objavljen na mrežnoj stranici e-oglasna ploča Trgovačkog suda u Splitu dana 02. ožujka 2017. godine. Na navedenom ročištu vjerovnik  RH, MF, Porezna uprava nije imao prigovor</w:t>
      </w:r>
      <w:r w:rsidR="004E42D1">
        <w:t xml:space="preserve"> na završni račun, a niti do dana održavanja ročišta nisu u spis pristigli ni pisani prigovori na završni račun i izvješće stečajne upraviteljice.</w:t>
      </w:r>
    </w:p>
    <w:p w:rsidRDefault="00E62B36" w:rsidP="00420F48" w:rsidR="00E62B36">
      <w:pPr>
        <w:jc w:val="both"/>
      </w:pPr>
    </w:p>
    <w:p w:rsidRDefault="008F1A26" w:rsidP="008F1A26" w:rsidR="008F1A26">
      <w:pPr>
        <w:ind w:firstLine="708"/>
        <w:jc w:val="both"/>
        <w:rPr>
          <w:szCs w:val="24"/>
        </w:rPr>
      </w:pPr>
      <w:r>
        <w:rPr>
          <w:szCs w:val="24"/>
        </w:rPr>
        <w:t>Sukladno odredbama čl. 25. st. 1. točka 13. i čl. 196. Stečajnog zakona ("</w:t>
      </w:r>
      <w:r w:rsidRPr="00B91B71">
        <w:rPr>
          <w:szCs w:val="24"/>
        </w:rPr>
        <w:t xml:space="preserve">Narodne novine" broj </w:t>
      </w:r>
      <w:hyperlink r:id="rId11" w:history="true">
        <w:r w:rsidRPr="00B91B71">
          <w:rPr>
            <w:bCs/>
            <w:szCs w:val="24"/>
          </w:rPr>
          <w:t>44/96</w:t>
        </w:r>
      </w:hyperlink>
      <w:r w:rsidRPr="00B91B71">
        <w:rPr>
          <w:szCs w:val="24"/>
        </w:rPr>
        <w:t xml:space="preserve">, </w:t>
      </w:r>
      <w:hyperlink r:id="rId12" w:history="true">
        <w:r w:rsidRPr="00B91B71">
          <w:rPr>
            <w:bCs/>
            <w:szCs w:val="24"/>
          </w:rPr>
          <w:t>29/99</w:t>
        </w:r>
      </w:hyperlink>
      <w:r w:rsidRPr="00B91B71">
        <w:rPr>
          <w:szCs w:val="24"/>
        </w:rPr>
        <w:t xml:space="preserve">, </w:t>
      </w:r>
      <w:hyperlink r:id="rId13" w:history="true">
        <w:r w:rsidRPr="00B91B71">
          <w:rPr>
            <w:bCs/>
            <w:szCs w:val="24"/>
          </w:rPr>
          <w:t>129/00</w:t>
        </w:r>
      </w:hyperlink>
      <w:r w:rsidRPr="00B91B71">
        <w:rPr>
          <w:szCs w:val="24"/>
        </w:rPr>
        <w:t xml:space="preserve">, </w:t>
      </w:r>
      <w:hyperlink r:id="rId14" w:history="true">
        <w:r w:rsidRPr="00B91B71">
          <w:rPr>
            <w:bCs/>
            <w:szCs w:val="24"/>
          </w:rPr>
          <w:t>123/03</w:t>
        </w:r>
      </w:hyperlink>
      <w:r w:rsidRPr="00B91B71">
        <w:rPr>
          <w:szCs w:val="24"/>
        </w:rPr>
        <w:t xml:space="preserve">, </w:t>
      </w:r>
      <w:hyperlink r:id="rId15" w:history="true">
        <w:r w:rsidRPr="00B91B71">
          <w:rPr>
            <w:bCs/>
            <w:szCs w:val="24"/>
          </w:rPr>
          <w:t>82/06</w:t>
        </w:r>
      </w:hyperlink>
      <w:r w:rsidRPr="00B91B71">
        <w:rPr>
          <w:szCs w:val="24"/>
        </w:rPr>
        <w:t xml:space="preserve">, </w:t>
      </w:r>
      <w:hyperlink r:id="rId16" w:history="true">
        <w:r w:rsidRPr="00B91B71">
          <w:rPr>
            <w:bCs/>
            <w:szCs w:val="24"/>
          </w:rPr>
          <w:t>116/10</w:t>
        </w:r>
      </w:hyperlink>
      <w:r w:rsidRPr="00B91B71">
        <w:rPr>
          <w:szCs w:val="24"/>
        </w:rPr>
        <w:t xml:space="preserve">, </w:t>
      </w:r>
      <w:hyperlink r:id="rId17" w:history="true">
        <w:r w:rsidRPr="00B91B71">
          <w:rPr>
            <w:bCs/>
            <w:szCs w:val="24"/>
          </w:rPr>
          <w:t>25/12</w:t>
        </w:r>
      </w:hyperlink>
      <w:r w:rsidRPr="00B91B71">
        <w:rPr>
          <w:szCs w:val="24"/>
        </w:rPr>
        <w:t xml:space="preserve">, </w:t>
      </w:r>
      <w:hyperlink r:id="rId18" w:history="true">
        <w:r w:rsidRPr="00B91B71">
          <w:rPr>
            <w:bCs/>
            <w:szCs w:val="24"/>
          </w:rPr>
          <w:t>133/12</w:t>
        </w:r>
      </w:hyperlink>
      <w:r w:rsidRPr="00B91B71">
        <w:rPr>
          <w:szCs w:val="24"/>
        </w:rPr>
        <w:t xml:space="preserve">, </w:t>
      </w:r>
      <w:hyperlink r:id="rId19" w:history="true">
        <w:r w:rsidRPr="00B91B71">
          <w:rPr>
            <w:bCs/>
            <w:szCs w:val="24"/>
          </w:rPr>
          <w:t>45/13</w:t>
        </w:r>
      </w:hyperlink>
      <w:r w:rsidRPr="00B91B71">
        <w:rPr>
          <w:szCs w:val="24"/>
        </w:rPr>
        <w:t>)</w:t>
      </w:r>
      <w:r>
        <w:rPr>
          <w:szCs w:val="24"/>
        </w:rPr>
        <w:t xml:space="preserve"> i ostalim odredbama Stečajnog zakona, stečajni upravitelj ovlašten je nakon zaključenja stečajnog postupka zastupati stečajnu masu stečajnog dužnika te za račun stečajne mase može unovčiti imovinu dužnika pa i onu koja se naknadno pronađe te prikupljenim sredstvima podmiriti nastale troškove stečajnog postupka, odnosno u slučaju ispunjavanja uvjeta iz čl. 199. st.1. SZ-a predložiti nastavak postupka radi naknadne diobe, a isto tako se, sukladno čl. 199. st.4. SZ-a,u ime i za račun stečajne mase mogu voditi sporovi radi prikupljanja imovine koja u nju ulazi, to je stoga riješeno kao pod točkom III. izreke ovog rješenja. </w:t>
      </w:r>
    </w:p>
    <w:p w:rsidRDefault="008F1A26" w:rsidP="008F1A26" w:rsidR="008F1A26">
      <w:pPr>
        <w:jc w:val="both"/>
      </w:pPr>
    </w:p>
    <w:p w:rsidRDefault="008F1A26" w:rsidP="008F1A26" w:rsidR="008F1A26" w:rsidRPr="00A96D59">
      <w:pPr>
        <w:ind w:firstLine="708"/>
        <w:jc w:val="both"/>
      </w:pPr>
      <w:r>
        <w:t>Slijedom  prednjeg, temeljem odredbi čl.  196  i  čl.  25  st.  1  toč. 13.  SZ</w:t>
      </w:r>
      <w:r w:rsidRPr="00A96D59">
        <w:rPr>
          <w:bCs/>
        </w:rPr>
        <w:t xml:space="preserve"> </w:t>
      </w:r>
      <w:r w:rsidRPr="00A96D59">
        <w:t xml:space="preserve">trebalo je donijeti ovo rješenje. </w:t>
      </w:r>
    </w:p>
    <w:p w:rsidRDefault="00E62B36" w:rsidP="00E62B36" w:rsidR="00E62B36"/>
    <w:p w:rsidRDefault="00E62B36" w:rsidP="007715CB" w:rsidR="00E62B36">
      <w:pPr>
        <w:jc w:val="center"/>
      </w:pPr>
      <w:r>
        <w:t xml:space="preserve">U  Splitu, </w:t>
      </w:r>
      <w:r w:rsidR="00D33860">
        <w:t>20</w:t>
      </w:r>
      <w:r w:rsidR="00DA5A2F">
        <w:t>. ožujka</w:t>
      </w:r>
      <w:r w:rsidR="008F1A26">
        <w:t xml:space="preserve"> 2017</w:t>
      </w:r>
      <w:r w:rsidR="00420F48">
        <w:t xml:space="preserve">. godine </w:t>
      </w:r>
    </w:p>
    <w:p w:rsidRDefault="00D7663B" w:rsidP="00D7663B" w:rsidR="00E62B36">
      <w:pPr>
        <w:ind w:firstLine="708" w:left="7080"/>
        <w:jc w:val="center"/>
      </w:pPr>
      <w:r>
        <w:t>SUDAC</w:t>
      </w:r>
    </w:p>
    <w:p w:rsidRDefault="00E62B36" w:rsidP="00420F48" w:rsidR="00E62B36">
      <w:pPr>
        <w:jc w:val="right"/>
      </w:pPr>
    </w:p>
    <w:p w:rsidRDefault="00E62B36" w:rsidP="00420F48" w:rsidR="00E62B36">
      <w:pPr>
        <w:jc w:val="right"/>
      </w:pPr>
    </w:p>
    <w:p w:rsidRDefault="00420F48" w:rsidP="00DD20EF" w:rsidR="00E62B36">
      <w:pPr>
        <w:jc w:val="right"/>
      </w:pPr>
      <w:r>
        <w:t xml:space="preserve">Katarina Mikulić </w:t>
      </w:r>
    </w:p>
    <w:p w:rsidRDefault="00420F48" w:rsidP="00E62B36" w:rsidR="00420F48"/>
    <w:p w:rsidRDefault="00E62B36" w:rsidP="00420F48" w:rsidR="00E62B36">
      <w:pPr>
        <w:jc w:val="both"/>
      </w:pPr>
      <w:r>
        <w:t>PRAVNA POUKA: Protiv ovog rješenja dopuštena je žalba Visokom trgovačkom sudu Republike Hrvatske u Zagrebu. Žalba se podnosi putem ovog suda u 2 primjerka, u roku od 8 dana od dana dostave rješenja.</w:t>
      </w:r>
    </w:p>
    <w:p w:rsidRDefault="00E62B36" w:rsidP="00E62B36" w:rsidR="00E62B36"/>
    <w:p w:rsidRDefault="00E62B36" w:rsidP="00E62B36" w:rsidR="00E62B36">
      <w:r>
        <w:t>DNA:</w:t>
      </w:r>
    </w:p>
    <w:p w:rsidRDefault="00E62B36" w:rsidP="00E62B36" w:rsidR="00D7663B">
      <w:r>
        <w:t>1.Stečajn</w:t>
      </w:r>
      <w:r w:rsidR="00C2009C">
        <w:t>a</w:t>
      </w:r>
      <w:r w:rsidR="003B6852">
        <w:t xml:space="preserve"> upravitelj</w:t>
      </w:r>
      <w:r w:rsidR="00C2009C">
        <w:t>ica</w:t>
      </w:r>
      <w:r>
        <w:t xml:space="preserve"> </w:t>
      </w:r>
    </w:p>
    <w:p w:rsidRDefault="00E62B36" w:rsidP="00E62B36" w:rsidR="00E62B36">
      <w:r>
        <w:t>2.FINA Split</w:t>
      </w:r>
    </w:p>
    <w:p w:rsidRDefault="00E62B36" w:rsidP="00E62B36" w:rsidR="00E62B36">
      <w:r>
        <w:t xml:space="preserve">3.Porezna uprava, Područni ured </w:t>
      </w:r>
      <w:r w:rsidR="001C56C1">
        <w:t>Split</w:t>
      </w:r>
    </w:p>
    <w:p w:rsidRDefault="00E62B36" w:rsidP="00E62B36" w:rsidR="00E62B36">
      <w:r>
        <w:t>4.ŽDO Građansko upravni odjel Split</w:t>
      </w:r>
    </w:p>
    <w:p w:rsidRDefault="00E62B36" w:rsidP="00E62B36" w:rsidR="00E62B36">
      <w:r>
        <w:t xml:space="preserve">5.Općinskom sudu u Splitu, Zemljišno knjižni odjel </w:t>
      </w:r>
    </w:p>
    <w:p w:rsidRDefault="00E62B36" w:rsidP="00E62B36" w:rsidR="00E62B36">
      <w:r>
        <w:t>7.</w:t>
      </w:r>
      <w:r w:rsidR="00D7663B">
        <w:t xml:space="preserve">sudsko stečajna pisarnica </w:t>
      </w:r>
      <w:r>
        <w:t xml:space="preserve"> </w:t>
      </w:r>
    </w:p>
    <w:p w:rsidRDefault="00E62B36" w:rsidP="00E62B36" w:rsidR="00E62B36">
      <w:r>
        <w:t>8.</w:t>
      </w:r>
      <w:r w:rsidR="00C2009C">
        <w:t xml:space="preserve"> </w:t>
      </w:r>
      <w:r w:rsidR="00707853">
        <w:t>sudski</w:t>
      </w:r>
      <w:r w:rsidR="00C2009C">
        <w:t xml:space="preserve"> registar</w:t>
      </w:r>
      <w:r>
        <w:t xml:space="preserve"> – nakon pravomoćnosti rješenja</w:t>
      </w:r>
    </w:p>
    <w:p w:rsidRDefault="00CB0A79" w:rsidP="00E62B36" w:rsidR="00CB0A79">
      <w:r>
        <w:t xml:space="preserve">9. </w:t>
      </w:r>
      <w:r w:rsidR="00D7663B">
        <w:t>e-</w:t>
      </w:r>
      <w:r>
        <w:t xml:space="preserve">oglasna ploča </w:t>
      </w:r>
    </w:p>
    <w:p w:rsidRDefault="00CB0A79" w:rsidP="00E62B36" w:rsidR="00853B3E">
      <w:r>
        <w:t xml:space="preserve">10. </w:t>
      </w:r>
      <w:r w:rsidR="00D7663B">
        <w:t>spis</w:t>
      </w:r>
      <w:r>
        <w:t xml:space="preserve"> </w:t>
      </w:r>
    </w:p>
    <w:sectPr w:rsidSect="00FC1E52" w:rsidR="00853B3E">
      <w:headerReference w:type="default" r:id="rId20"/>
      <w:footerReference w:type="default" r:id="rId21"/>
      <w:headerReference w:type="first" r:id="rId2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11A3" w:rsidP="00420F48" w:rsidR="00C511A3">
      <w:r>
        <w:separator/>
      </w:r>
    </w:p>
  </w:endnote>
  <w:endnote w:id="0" w:type="continuationSeparator">
    <w:p w:rsidRDefault="00C511A3" w:rsidP="00420F48" w:rsidR="00C511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29129914"/>
      <w:docPartObj>
        <w:docPartGallery w:val="Page Numbers (Bottom of Page)"/>
        <w:docPartUnique/>
      </w:docPartObj>
    </w:sdtPr>
    <w:sdtEndPr/>
    <w:sdtContent>
      <w:p w:rsidRDefault="00FC1E52" w:rsidR="00FC1E52">
        <w:pPr>
          <w:pStyle w:val="Podnoje"/>
          <w:jc w:val="center"/>
        </w:pPr>
        <w:r>
          <w:fldChar w:fldCharType="begin"/>
        </w:r>
        <w:r>
          <w:instrText>PAGE   \* MERGEFORMAT</w:instrText>
        </w:r>
        <w:r>
          <w:fldChar w:fldCharType="separate"/>
        </w:r>
        <w:r w:rsidR="000A2C63">
          <w:rPr>
            <w:noProof/>
          </w:rPr>
          <w:t>3</w:t>
        </w:r>
        <w:r>
          <w:fldChar w:fldCharType="end"/>
        </w:r>
      </w:p>
    </w:sdtContent>
  </w:sdt>
  <w:p w:rsidRDefault="00FC1E52" w:rsidR="00FC1E5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11A3" w:rsidP="00420F48" w:rsidR="00C511A3">
      <w:r>
        <w:separator/>
      </w:r>
    </w:p>
  </w:footnote>
  <w:footnote w:id="0" w:type="continuationSeparator">
    <w:p w:rsidRDefault="00C511A3" w:rsidP="00420F48" w:rsidR="00C511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1E52" w:rsidP="00420F48" w:rsidR="00420F48">
    <w:pPr>
      <w:pStyle w:val="Zaglavlje"/>
      <w:jc w:val="right"/>
    </w:pPr>
    <w:r>
      <w:t>4.</w:t>
    </w:r>
    <w:r w:rsidR="00420F48">
      <w:t>St-</w:t>
    </w:r>
    <w:r w:rsidR="007715CB">
      <w:t>220</w:t>
    </w:r>
    <w:r w:rsidR="00DA5A2F">
      <w:t>/2013</w:t>
    </w:r>
  </w:p>
  <w:p w:rsidRDefault="00420F48" w:rsidR="00420F4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1E52" w:rsidP="00FC1E52" w:rsidR="00FC1E52">
    <w:pPr>
      <w:pStyle w:val="Zaglavlje"/>
      <w:jc w:val="right"/>
    </w:pPr>
    <w:r>
      <w:t>4.St-</w:t>
    </w:r>
    <w:r w:rsidR="007715CB">
      <w:t>220</w:t>
    </w:r>
    <w:r w:rsidR="00DA5A2F">
      <w:t>/2013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FB3179"/>
    <w:multiLevelType w:val="hybridMultilevel"/>
    <w:tmpl w:val="706C3AFA"/>
    <w:lvl w:tplc="1FA0C5A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55420AFE"/>
    <w:multiLevelType w:val="hybridMultilevel"/>
    <w:tmpl w:val="9B6CECCE"/>
    <w:lvl w:tplc="C73A75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CF44891"/>
    <w:multiLevelType w:val="hybridMultilevel"/>
    <w:tmpl w:val="0F36CF12"/>
    <w:lvl w:tplc="7780DB6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62B36"/>
    <w:rsid w:val="000A2C63"/>
    <w:rsid w:val="001C56C1"/>
    <w:rsid w:val="002332F0"/>
    <w:rsid w:val="0030288A"/>
    <w:rsid w:val="00356831"/>
    <w:rsid w:val="003B6852"/>
    <w:rsid w:val="003C2F22"/>
    <w:rsid w:val="003D319A"/>
    <w:rsid w:val="00417EA6"/>
    <w:rsid w:val="00420F48"/>
    <w:rsid w:val="004E42D1"/>
    <w:rsid w:val="005122ED"/>
    <w:rsid w:val="0051370E"/>
    <w:rsid w:val="005F36BE"/>
    <w:rsid w:val="00632489"/>
    <w:rsid w:val="006D6579"/>
    <w:rsid w:val="00707853"/>
    <w:rsid w:val="00721218"/>
    <w:rsid w:val="007715CB"/>
    <w:rsid w:val="007F7A84"/>
    <w:rsid w:val="00814EDB"/>
    <w:rsid w:val="00815142"/>
    <w:rsid w:val="00853B3E"/>
    <w:rsid w:val="008A69D4"/>
    <w:rsid w:val="008B596A"/>
    <w:rsid w:val="008F1A26"/>
    <w:rsid w:val="0095131D"/>
    <w:rsid w:val="00981D37"/>
    <w:rsid w:val="009A01C2"/>
    <w:rsid w:val="00A50464"/>
    <w:rsid w:val="00AC76BA"/>
    <w:rsid w:val="00AD3E49"/>
    <w:rsid w:val="00B102E0"/>
    <w:rsid w:val="00BE4A98"/>
    <w:rsid w:val="00C2009C"/>
    <w:rsid w:val="00C511A3"/>
    <w:rsid w:val="00CB0A79"/>
    <w:rsid w:val="00CE7751"/>
    <w:rsid w:val="00CF5106"/>
    <w:rsid w:val="00D33860"/>
    <w:rsid w:val="00D7081E"/>
    <w:rsid w:val="00D7663B"/>
    <w:rsid w:val="00DA5A2F"/>
    <w:rsid w:val="00DD0D50"/>
    <w:rsid w:val="00DD20EF"/>
    <w:rsid w:val="00E62B36"/>
    <w:rsid w:val="00E83F7A"/>
    <w:rsid w:val="00ED66FD"/>
    <w:rsid w:val="00F012AC"/>
    <w:rsid w:val="00FA3B85"/>
    <w:rsid w:val="00FC1E52"/>
    <w:rsid w:val="00FE21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20F48"/>
    <w:pPr>
      <w:tabs>
        <w:tab w:pos="4536" w:val="center"/>
        <w:tab w:pos="9072" w:val="right"/>
      </w:tabs>
    </w:pPr>
  </w:style>
  <w:style w:customStyle="true" w:styleId="ZaglavljeChar" w:type="character">
    <w:name w:val="Zaglavlje Char"/>
    <w:basedOn w:val="Zadanifontodlomka"/>
    <w:link w:val="Zaglavlje"/>
    <w:uiPriority w:val="99"/>
    <w:rsid w:val="00420F48"/>
  </w:style>
  <w:style w:styleId="Podnoje" w:type="paragraph">
    <w:name w:val="footer"/>
    <w:basedOn w:val="Normal"/>
    <w:link w:val="PodnojeChar"/>
    <w:uiPriority w:val="99"/>
    <w:unhideWhenUsed/>
    <w:rsid w:val="00420F48"/>
    <w:pPr>
      <w:tabs>
        <w:tab w:pos="4536" w:val="center"/>
        <w:tab w:pos="9072" w:val="right"/>
      </w:tabs>
    </w:pPr>
  </w:style>
  <w:style w:customStyle="true" w:styleId="PodnojeChar" w:type="character">
    <w:name w:val="Podnožje Char"/>
    <w:basedOn w:val="Zadanifontodlomka"/>
    <w:link w:val="Podnoje"/>
    <w:uiPriority w:val="99"/>
    <w:rsid w:val="00420F48"/>
  </w:style>
  <w:style w:styleId="Tekstbalonia" w:type="paragraph">
    <w:name w:val="Balloon Text"/>
    <w:basedOn w:val="Normal"/>
    <w:link w:val="TekstbaloniaChar"/>
    <w:uiPriority w:val="99"/>
    <w:semiHidden/>
    <w:unhideWhenUsed/>
    <w:rsid w:val="00420F4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20F48"/>
    <w:rPr>
      <w:rFonts w:cs="Tahoma" w:hAnsi="Tahoma" w:ascii="Tahoma"/>
      <w:sz w:val="16"/>
      <w:szCs w:val="16"/>
    </w:rPr>
  </w:style>
  <w:style w:styleId="Odlomakpopisa" w:type="paragraph">
    <w:name w:val="List Paragraph"/>
    <w:basedOn w:val="Normal"/>
    <w:uiPriority w:val="34"/>
    <w:qFormat/>
    <w:rsid w:val="00420F48"/>
    <w:pPr>
      <w:ind w:left="720"/>
      <w:contextualSpacing/>
    </w:pPr>
  </w:style>
  <w:style w:styleId="Bezproreda" w:type="paragraph">
    <w:name w:val="No Spacing"/>
    <w:uiPriority w:val="1"/>
    <w:qFormat/>
    <w:rsid w:val="002332F0"/>
    <w:rPr>
      <w:rFonts w:hAnsiTheme="minorHAnsi" w:asciiTheme="minorHAnsi"/>
      <w:sz w:val="22"/>
    </w:rPr>
  </w:style>
  <w:style w:styleId="Tijeloteksta-uvlaka3" w:type="paragraph">
    <w:name w:val="Body Text Indent 3"/>
    <w:aliases w:val=" uvlaka 3"/>
    <w:basedOn w:val="Normal"/>
    <w:link w:val="Tijeloteksta-uvlaka3Char"/>
    <w:rsid w:val="003B6852"/>
    <w:pPr>
      <w:ind w:left="708"/>
    </w:pPr>
    <w:rPr>
      <w:rFonts w:cs="Times New Roman" w:eastAsia="Times New Roman"/>
      <w:szCs w:val="24"/>
      <w:lang w:eastAsia="hr-HR"/>
    </w:rPr>
  </w:style>
  <w:style w:customStyle="true" w:styleId="Tijeloteksta-uvlaka3Char" w:type="character">
    <w:name w:val="Tijelo teksta - uvlaka 3 Char"/>
    <w:aliases w:val=" uvlaka 3 Char"/>
    <w:basedOn w:val="Zadanifontodlomka"/>
    <w:link w:val="Tijeloteksta-uvlaka3"/>
    <w:rsid w:val="003B6852"/>
    <w:rPr>
      <w:rFonts w:cs="Times New Roman" w:eastAsia="Times New Roman"/>
      <w:szCs w:val="24"/>
      <w:lang w:eastAsia="hr-HR"/>
    </w:rPr>
  </w:style>
  <w:style w:styleId="Tijeloteksta" w:type="paragraph">
    <w:name w:val="Body Text"/>
    <w:basedOn w:val="Normal"/>
    <w:link w:val="TijelotekstaChar"/>
    <w:rsid w:val="00F012AC"/>
    <w:pPr>
      <w:spacing w:after="120"/>
    </w:pPr>
    <w:rPr>
      <w:rFonts w:cs="Times New Roman" w:eastAsia="Times New Roman"/>
      <w:szCs w:val="24"/>
      <w:lang w:eastAsia="hr-HR"/>
    </w:rPr>
  </w:style>
  <w:style w:customStyle="true" w:styleId="TijelotekstaChar" w:type="character">
    <w:name w:val="Tijelo teksta Char"/>
    <w:basedOn w:val="Zadanifontodlomka"/>
    <w:link w:val="Tijeloteksta"/>
    <w:rsid w:val="00F012AC"/>
    <w:rPr>
      <w:rFonts w:cs="Times New Roman" w:eastAsia="Times New Roman"/>
      <w:szCs w:val="24"/>
      <w:lang w:eastAsia="hr-HR"/>
    </w:rPr>
  </w:style>
  <w:style w:styleId="Tekstrezerviranogmjesta" w:type="character">
    <w:name w:val="Placeholder Text"/>
    <w:basedOn w:val="Zadanifontodlomka"/>
    <w:uiPriority w:val="99"/>
    <w:semiHidden/>
    <w:rsid w:val="000A2C63"/>
    <w:rPr>
      <w:color w:val="808080"/>
      <w:bdr w:space="0" w:sz="0" w:color="auto" w:val="none"/>
      <w:shd w:fill="auto" w:color="auto" w:val="clear"/>
    </w:rPr>
  </w:style>
  <w:style w:customStyle="true" w:styleId="eSPISCCParagraphDefaultFont" w:type="character">
    <w:name w:val="eSPIS_CC_Paragraph Default Font"/>
    <w:basedOn w:val="Zadanifontodlomka"/>
    <w:rsid w:val="000A2C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A2C63"/>
    <w:rPr>
      <w:bdr w:space="0" w:sz="0" w:color="auto" w:val="none"/>
      <w:shd w:fill="FFFFCC" w:color="auto" w:val="clear"/>
      <w:lang w:val="hr-HR"/>
    </w:rPr>
  </w:style>
  <w:style w:customStyle="true" w:styleId="PozadinaSvijetloCrvena" w:type="character">
    <w:name w:val="Pozadina_SvijetloCrvena"/>
    <w:basedOn w:val="eSPISCCParagraphDefaultFont"/>
    <w:rsid w:val="000A2C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A2C6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20F48"/>
    <w:pPr>
      <w:tabs>
        <w:tab w:pos="4536" w:val="center"/>
        <w:tab w:pos="9072" w:val="right"/>
      </w:tabs>
    </w:pPr>
  </w:style>
  <w:style w:customStyle="1" w:styleId="ZaglavljeChar" w:type="character">
    <w:name w:val="Zaglavlje Char"/>
    <w:basedOn w:val="Zadanifontodlomka"/>
    <w:link w:val="Zaglavlje"/>
    <w:uiPriority w:val="99"/>
    <w:rsid w:val="00420F48"/>
  </w:style>
  <w:style w:styleId="Podnoje" w:type="paragraph">
    <w:name w:val="footer"/>
    <w:basedOn w:val="Normal"/>
    <w:link w:val="PodnojeChar"/>
    <w:uiPriority w:val="99"/>
    <w:unhideWhenUsed/>
    <w:rsid w:val="00420F48"/>
    <w:pPr>
      <w:tabs>
        <w:tab w:pos="4536" w:val="center"/>
        <w:tab w:pos="9072" w:val="right"/>
      </w:tabs>
    </w:pPr>
  </w:style>
  <w:style w:customStyle="1" w:styleId="PodnojeChar" w:type="character">
    <w:name w:val="Podnožje Char"/>
    <w:basedOn w:val="Zadanifontodlomka"/>
    <w:link w:val="Podnoje"/>
    <w:uiPriority w:val="99"/>
    <w:rsid w:val="00420F48"/>
  </w:style>
  <w:style w:styleId="Tekstbalonia" w:type="paragraph">
    <w:name w:val="Balloon Text"/>
    <w:basedOn w:val="Normal"/>
    <w:link w:val="TekstbaloniaChar"/>
    <w:uiPriority w:val="99"/>
    <w:semiHidden/>
    <w:unhideWhenUsed/>
    <w:rsid w:val="00420F48"/>
    <w:rPr>
      <w:rFonts w:ascii="Tahoma" w:cs="Tahoma" w:hAnsi="Tahoma"/>
      <w:sz w:val="16"/>
      <w:szCs w:val="16"/>
    </w:rPr>
  </w:style>
  <w:style w:customStyle="1" w:styleId="TekstbaloniaChar" w:type="character">
    <w:name w:val="Tekst balončića Char"/>
    <w:basedOn w:val="Zadanifontodlomka"/>
    <w:link w:val="Tekstbalonia"/>
    <w:uiPriority w:val="99"/>
    <w:semiHidden/>
    <w:rsid w:val="00420F48"/>
    <w:rPr>
      <w:rFonts w:ascii="Tahoma" w:cs="Tahoma" w:hAnsi="Tahoma"/>
      <w:sz w:val="16"/>
      <w:szCs w:val="16"/>
    </w:rPr>
  </w:style>
  <w:style w:styleId="Odlomakpopisa" w:type="paragraph">
    <w:name w:val="List Paragraph"/>
    <w:basedOn w:val="Normal"/>
    <w:uiPriority w:val="34"/>
    <w:qFormat/>
    <w:rsid w:val="00420F48"/>
    <w:pPr>
      <w:ind w:left="720"/>
      <w:contextualSpacing/>
    </w:pPr>
  </w:style>
  <w:style w:styleId="Bezproreda" w:type="paragraph">
    <w:name w:val="No Spacing"/>
    <w:uiPriority w:val="1"/>
    <w:qFormat/>
    <w:rsid w:val="002332F0"/>
    <w:rPr>
      <w:rFonts w:asciiTheme="minorHAnsi" w:hAnsiTheme="minorHAnsi"/>
      <w:sz w:val="22"/>
    </w:rPr>
  </w:style>
  <w:style w:styleId="Tijeloteksta-uvlaka3" w:type="paragraph">
    <w:name w:val="Body Text Indent 3"/>
    <w:aliases w:val=" uvlaka 3"/>
    <w:basedOn w:val="Normal"/>
    <w:link w:val="Tijeloteksta-uvlaka3Char"/>
    <w:rsid w:val="003B6852"/>
    <w:pPr>
      <w:ind w:left="708"/>
    </w:pPr>
    <w:rPr>
      <w:rFonts w:cs="Times New Roman" w:eastAsia="Times New Roman"/>
      <w:szCs w:val="24"/>
      <w:lang w:eastAsia="hr-HR"/>
    </w:rPr>
  </w:style>
  <w:style w:customStyle="1" w:styleId="Tijeloteksta-uvlaka3Char" w:type="character">
    <w:name w:val="Tijelo teksta - uvlaka 3 Char"/>
    <w:aliases w:val=" uvlaka 3 Char"/>
    <w:basedOn w:val="Zadanifontodlomka"/>
    <w:link w:val="Tijeloteksta-uvlaka3"/>
    <w:rsid w:val="003B6852"/>
    <w:rPr>
      <w:rFonts w:cs="Times New Roman" w:eastAsia="Times New Roman"/>
      <w:szCs w:val="24"/>
      <w:lang w:eastAsia="hr-HR"/>
    </w:rPr>
  </w:style>
  <w:style w:styleId="Tijeloteksta" w:type="paragraph">
    <w:name w:val="Body Text"/>
    <w:basedOn w:val="Normal"/>
    <w:link w:val="TijelotekstaChar"/>
    <w:rsid w:val="00F012AC"/>
    <w:pPr>
      <w:spacing w:after="120"/>
    </w:pPr>
    <w:rPr>
      <w:rFonts w:cs="Times New Roman" w:eastAsia="Times New Roman"/>
      <w:szCs w:val="24"/>
      <w:lang w:eastAsia="hr-HR"/>
    </w:rPr>
  </w:style>
  <w:style w:customStyle="1" w:styleId="TijelotekstaChar" w:type="character">
    <w:name w:val="Tijelo teksta Char"/>
    <w:basedOn w:val="Zadanifontodlomka"/>
    <w:link w:val="Tijeloteksta"/>
    <w:rsid w:val="00F012AC"/>
    <w:rPr>
      <w:rFonts w:cs="Times New Roman" w:eastAsia="Times New Roman"/>
      <w:szCs w:val="24"/>
      <w:lang w:eastAsia="hr-HR"/>
    </w:rPr>
  </w:style>
  <w:style w:styleId="Tekstrezerviranogmjesta" w:type="character">
    <w:name w:val="Placeholder Text"/>
    <w:basedOn w:val="Zadanifontodlomka"/>
    <w:uiPriority w:val="99"/>
    <w:semiHidden/>
    <w:rsid w:val="000A2C63"/>
    <w:rPr>
      <w:color w:val="808080"/>
      <w:bdr w:color="auto" w:space="0" w:sz="0" w:val="none"/>
      <w:shd w:color="auto" w:fill="auto" w:val="clear"/>
    </w:rPr>
  </w:style>
  <w:style w:customStyle="1" w:styleId="eSPISCCParagraphDefaultFont" w:type="character">
    <w:name w:val="eSPIS_CC_Paragraph Default Font"/>
    <w:basedOn w:val="Zadanifontodlomka"/>
    <w:rsid w:val="000A2C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2C63"/>
    <w:rPr>
      <w:bdr w:color="auto" w:space="0" w:sz="0" w:val="none"/>
      <w:shd w:color="auto" w:fill="FFFFCC" w:val="clear"/>
      <w:lang w:val="hr-HR"/>
    </w:rPr>
  </w:style>
  <w:style w:customStyle="1" w:styleId="PozadinaSvijetloCrvena" w:type="character">
    <w:name w:val="Pozadina_SvijetloCrvena"/>
    <w:basedOn w:val="eSPISCCParagraphDefaultFont"/>
    <w:rsid w:val="000A2C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A2C6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zakon.hr/cms.htm?id=199" TargetMode="External"/><Relationship Id="rId18" Type="http://schemas.openxmlformats.org/officeDocument/2006/relationships/hyperlink" Target="http://www.zakon.hr/cms.htm?id=204"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zakon.hr/cms.htm?id=198" TargetMode="External"/><Relationship Id="rId17" Type="http://schemas.openxmlformats.org/officeDocument/2006/relationships/hyperlink" Target="http://www.zakon.hr/cms.htm?id=203" TargetMode="External"/><Relationship Id="rId2" Type="http://schemas.openxmlformats.org/officeDocument/2006/relationships/customXml" Target="../customXml/item2.xml"/><Relationship Id="rId16" Type="http://schemas.openxmlformats.org/officeDocument/2006/relationships/hyperlink" Target="http://www.zakon.hr/cms.htm?id=20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zakon.hr/cms.htm?id=197"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www.zakon.hr/cms.htm?id=201"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www.zakon.hr/cms.htm?id=11194"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zakon.hr/cms.htm?id=200" TargetMode="External"/><Relationship Id="rId22"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izvorni_sadrzaj>
    <derivirana_varijabla naziv="DomainObject.Predmet.Broj_1">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St-220/2013</izvorni_sadrzaj>
    <derivirana_varijabla naziv="DomainObject.Predmet.OznakaBroj_1">St-220/2013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LAVČEVIĆ-MONTAŽA društvo s ograničenom odgovornošću za graditeljstvo i trgovinu u stečaju zastupanog po punomoćniku Tomislav Krka</izvorni_sadrzaj>
    <derivirana_varijabla naziv="DomainObject.Predmet.ProtustrankaFormated_1">  LAVČEVIĆ-MONTAŽA društvo s ograničenom odgovornošću za graditeljstvo i trgovinu u stečaju zastupanog po punomoćniku Tomislav Krka</derivirana_varijabla>
  </DomainObject.Predmet.ProtustrankaFormated>
  <DomainObject.Predmet.ProtustrankaFormatedOIB>
    <izvorni_sadrzaj>  LAVČEVIĆ-MONTAŽA društvo s ograničenom odgovornošću za graditeljstvo i trgovinu u stečaju, OIB 73222982621 zastupanog po punomoćniku Tomislav Krka</izvorni_sadrzaj>
    <derivirana_varijabla naziv="DomainObject.Predmet.ProtustrankaFormatedOIB_1">  LAVČEVIĆ-MONTAŽA društvo s ograničenom odgovornošću za graditeljstvo i trgovinu u stečaju, OIB 73222982621 zastupanog po punomoćniku Tomislav Krka</derivirana_varijabla>
  </DomainObject.Predmet.ProtustrankaFormatedOIB>
  <DomainObject.Predmet.ProtustrankaFormatedWithAdress>
    <izvorni_sadrzaj> LAVČEVIĆ-MONTAŽA društvo s ograničenom odgovornošću za graditeljstvo i trgovinu u stečaju, Bihaćka 2, 21000 Split zastupanog po punomoćniku Tomislav Krka</izvorni_sadrzaj>
    <derivirana_varijabla naziv="DomainObject.Predmet.ProtustrankaFormatedWithAdress_1"> LAVČEVIĆ-MONTAŽA društvo s ograničenom odgovornošću za graditeljstvo i trgovinu u stečaju, Bihaćka 2, 21000 Split zastupanog po punomoćniku Tomislav Krka</derivirana_varijabla>
  </DomainObject.Predmet.ProtustrankaFormatedWithAdress>
  <DomainObject.Predmet.ProtustrankaFormatedWithAdressOIB>
    <izvorni_sadrzaj> LAVČEVIĆ-MONTAŽA društvo s ograničenom odgovornošću za graditeljstvo i trgovinu u stečaju, OIB 73222982621, Bihaćka 2, 21000 Split zastupanog po punomoćniku Tomislav Krka</izvorni_sadrzaj>
    <derivirana_varijabla naziv="DomainObject.Predmet.ProtustrankaFormatedWithAdressOIB_1"> LAVČEVIĆ-MONTAŽA društvo s ograničenom odgovornošću za graditeljstvo i trgovinu u stečaju, OIB 73222982621, Bihaćka 2, 21000 Split zastupanog po punomoćniku Tomislav Krka</derivirana_varijabla>
  </DomainObject.Predmet.ProtustrankaFormatedWithAdressOIB>
  <DomainObject.Predmet.ProtustrankaWithAdress>
    <izvorni_sadrzaj>LAVČEVIĆ-MONTAŽA društvo s ograničenom odgovornošću za graditeljstvo i trgovinu u stečaju Bihaćka 2, 21000 Split</izvorni_sadrzaj>
    <derivirana_varijabla naziv="DomainObject.Predmet.ProtustrankaWithAdress_1">LAVČEVIĆ-MONTAŽA društvo s ograničenom odgovornošću za graditeljstvo i trgovinu u stečaju Bihaćka 2, 21000 Split</derivirana_varijabla>
  </DomainObject.Predmet.ProtustrankaWithAdress>
  <DomainObject.Predmet.ProtustrankaWithAdressOIB>
    <izvorni_sadrzaj>LAVČEVIĆ-MONTAŽA društvo s ograničenom odgovornošću za graditeljstvo i trgovinu u stečaju, OIB 73222982621, Bihaćka 2, 21000 Split</izvorni_sadrzaj>
    <derivirana_varijabla naziv="DomainObject.Predmet.ProtustrankaWithAdressOIB_1">LAVČEVIĆ-MONTAŽA društvo s ograničenom odgovornošću za graditeljstvo i trgovinu u stečaju, OIB 73222982621, Bihaćka 2, 21000 Split</derivirana_varijabla>
  </DomainObject.Predmet.ProtustrankaWithAdressOIB>
  <DomainObject.Predmet.ProtustrankaNazivFormated>
    <izvorni_sadrzaj>LAVČEVIĆ-MONTAŽA društvo s ograničenom odgovornošću za graditeljstvo i trgovinu u stečaju</izvorni_sadrzaj>
    <derivirana_varijabla naziv="DomainObject.Predmet.ProtustrankaNazivFormated_1">LAVČEVIĆ-MONTAŽA društvo s ograničenom odgovornošću za graditeljstvo i trgovinu u stečaju</derivirana_varijabla>
  </DomainObject.Predmet.ProtustrankaNazivFormated>
  <DomainObject.Predmet.ProtustrankaNazivFormatedOIB>
    <izvorni_sadrzaj>LAVČEVIĆ-MONTAŽA društvo s ograničenom odgovornošću za graditeljstvo i trgovinu u stečaju, OIB 73222982621</izvorni_sadrzaj>
    <derivirana_varijabla naziv="DomainObject.Predmet.ProtustrankaNazivFormatedOIB_1">LAVČEVIĆ-MONTAŽA društvo s ograničenom odgovornošću za graditeljstvo i trgovinu u stečaju, OIB 73222982621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Ministarstvo financija RH zastupanog po punomoćniku Županijsko državno odvjetništvo u Splitu; Mario Baković; Marija Balić; Jagoda Barišić; Željka Bašić; Ivica Bezmalinović; Mira Bošnjak; Cvita Čelebija; Ivan Ćosić; Petar Dedić; Jasminka Dimitrijević; Željka Dragović; Olgica Galić; Sead Hajdarević; Stjepo Iličić; Ivan Ivišić; Ivica Jakšić; Ankica Karaman; Marica Kokeza; Ivica Kolumbić; Jozo Kosor; Petar Matešić; Marina Mijić-Krstanović; Marija Milanović-Litre; Ivan Milin; Dijana Mužinić Goić; Anđelka Nejašmić; Sanja Pavić; Jure Piplica; Davor Prižmić; Teo Prvinić; Sanja Renić; Ivan Runtić, Duje zastupanog po punomoćniku Milan Remetin; Ivan Runtić pok. Ante; Jozo Salapić; Jasmin Stančin-Lukas; Ante Šućur; Marijana Šućur; Jakov Šunjić; Barbara Teležar; Mara Tokić; Renata Varvodić; Diana Vodanović; Ljiljanka Vojković; Nada Vukušić; Veseljko Vodanović; CIVIS d.o.o. za gradjevinarstvo, trgovinu i inženjering; LAVČEVIĆ - GRADITELJSTVO društvo s ograničenom odgovornošću za graditeljstvo i trgovinu u stečaju; LAVČEVIĆ dioničko društvo za inženjering i izgradnju; Financijska agencija; CROATIA osiguranje d.d.; JADRANSKO OSIGURANJE dioničko društvo; HRVATSKE ŠUME društvo s ograničenom odgovornošću zastupanog po punomoćniku Odvjetničko društvo KLIŠANIN &amp; PARTNERI društvo s ograničenom odgovornošću; Ivan Križanac; Predrag Nerlović</izvorni_sadrzaj>
    <derivirana_varijabla naziv="DomainObject.Predmet.StrankaFormated_1">  FINA ZAGREB; Ministarstvo financija RH zastupanog po punomoćniku Županijsko državno odvjetništvo u Splitu; Mario Baković; Marija Balić; Jagoda Barišić; Željka Bašić; Ivica Bezmalinović; Mira Bošnjak; Cvita Čelebija; Ivan Ćosić; Petar Dedić; Jasminka Dimitrijević; Željka Dragović; Olgica Galić; Sead Hajdarević; Stjepo Iličić; Ivan Ivišić; Ivica Jakšić; Ankica Karaman; Marica Kokeza; Ivica Kolumbić; Jozo Kosor; Petar Matešić; Marina Mijić-Krstanović; Marija Milanović-Litre; Ivan Milin; Dijana Mužinić Goić; Anđelka Nejašmić; Sanja Pavić; Jure Piplica; Davor Prižmić; Teo Prvinić; Sanja Renić; Ivan Runtić, Duje zastupanog po punomoćniku Milan Remetin; Ivan Runtić pok. Ante; Jozo Salapić; Jasmin Stančin-Lukas; Ante Šućur; Marijana Šućur; Jakov Šunjić; Barbara Teležar; Mara Tokić; Renata Varvodić; Diana Vodanović; Ljiljanka Vojković; Nada Vukušić; Veseljko Vodanović; CIVIS d.o.o. za gradjevinarstvo, trgovinu i inženjering; LAVČEVIĆ - GRADITELJSTVO društvo s ograničenom odgovornošću za graditeljstvo i trgovinu u stečaju; LAVČEVIĆ dioničko društvo za inženjering i izgradnju; Financijska agencija; CROATIA osiguranje d.d.; JADRANSKO OSIGURANJE dioničko društvo; HRVATSKE ŠUME društvo s ograničenom odgovornošću zastupanog po punomoćniku Odvjetničko društvo KLIŠANIN &amp; PARTNERI društvo s ograničenom odgovornošću; Ivan Križanac; Predrag Nerlović</derivirana_varijabla>
  </DomainObject.Predmet.StrankaFormated>
  <DomainObject.Predmet.StrankaFormatedOIB>
    <izvorni_sadrzaj>  FINA ZAGREB, OIB 85821130368; Ministarstvo financija RH, OIB 18683136487 zastupanog po punomoćniku Županijsko državno odvjetništvo u Splitu; Mario Baković, OIB 00286962151; Marija Balić, OIB 72290805711; Jagoda Barišić, OIB 70521192864; Željka Bašić, OIB 07169375005; Ivica Bezmalinović, OIB 86454922886; Mira Bošnjak, OIB 78244082657; Cvita Čelebija, OIB 62965683182; Ivan Ćosić, OIB 54220298745; Petar Dedić, OIB 88790913719; Jasminka Dimitrijević, OIB 00358134180; Željka Dragović, OIB 26534171041; Olgica Galić, OIB 73221453507; Sead Hajdarević, OIB 40277328341; Stjepo Iličić, OIB 48022164778; Ivan Ivišić, OIB 03619335303; Ivica Jakšić, OIB 00286962151; Ankica Karaman, OIB 96267036673; Marica Kokeza, OIB 12838677007; Ivica Kolumbić, OIB 86482193765; Jozo Kosor, OIB 09395371048; Petar Matešić, OIB 90880603989; Marina Mijić-Krstanović, OIB 24920045998; Marija Milanović-Litre, OIB 37493537079; Ivan Milin, OIB 16336491196; Dijana Mužinić Goić, OIB 16629610692; Anđelka Nejašmić, OIB 16099384203; Sanja Pavić, OIB 49919392034; Jure Piplica, OIB 58469928447; Davor Prižmić, OIB 89861022519; Teo Prvinić, OIB 43643922140; Sanja Renić, OIB 12704933886; Ivan Runtić, Duje, OIB 10663098577 zastupanog po punomoćniku Milan Remetin; Ivan Runtić pok. Ante, OIB 51557208848; Jozo Salapić, OIB 05151989474; Jasmin Stančin-Lukas, OIB 82242268412; Ante Šućur, OIB 80771614793; Marijana Šućur, OIB 86439775584; Jakov Šunjić, OIB 33630383643; Barbara Teležar, OIB 53670263970; Mara Tokić, OIB 95431001088; Renata Varvodić, OIB 41042628735; Diana Vodanović, OIB 52048663943; Ljiljanka Vojković, OIB 23489061282; Nada Vukušić, OIB 56589230294; Veseljko Vodanović, OIB 16318266581; CIVIS d.o.o. za gradjevinarstvo, trgovinu i inženjering, OIB 74066299724; LAVČEVIĆ - GRADITELJSTVO društvo s ograničenom odgovornošću za graditeljstvo i trgovinu u stečaju, OIB 54872671722; LAVČEVIĆ dioničko društvo za inženjering i izgradnju, OIB 71421617824; Financijska agencija, OIB 85821130368; CROATIA osiguranje d.d., OIB 26187994862; JADRANSKO OSIGURANJE dioničko društvo, OIB 94472454976; HRVATSKE ŠUME društvo s ograničenom odgovornošću, OIB 69693144506 zastupanog po punomoćniku Odvjetničko društvo KLIŠANIN &amp; PARTNERI društvo s ograničenom odgovornošću; Ivan Križanac, OIB 59878006403; Predrag Nerlović, OIB 10134701017</izvorni_sadrzaj>
    <derivirana_varijabla naziv="DomainObject.Predmet.StrankaFormatedOIB_1">  FINA ZAGREB, OIB 85821130368; Ministarstvo financija RH, OIB 18683136487 zastupanog po punomoćniku Županijsko državno odvjetništvo u Splitu; Mario Baković, OIB 00286962151; Marija Balić, OIB 72290805711; Jagoda Barišić, OIB 70521192864; Željka Bašić, OIB 07169375005; Ivica Bezmalinović, OIB 86454922886; Mira Bošnjak, OIB 78244082657; Cvita Čelebija, OIB 62965683182; Ivan Ćosić, OIB 54220298745; Petar Dedić, OIB 88790913719; Jasminka Dimitrijević, OIB 00358134180; Željka Dragović, OIB 26534171041; Olgica Galić, OIB 73221453507; Sead Hajdarević, OIB 40277328341; Stjepo Iličić, OIB 48022164778; Ivan Ivišić, OIB 03619335303; Ivica Jakšić, OIB 00286962151; Ankica Karaman, OIB 96267036673; Marica Kokeza, OIB 12838677007; Ivica Kolumbić, OIB 86482193765; Jozo Kosor, OIB 09395371048; Petar Matešić, OIB 90880603989; Marina Mijić-Krstanović, OIB 24920045998; Marija Milanović-Litre, OIB 37493537079; Ivan Milin, OIB 16336491196; Dijana Mužinić Goić, OIB 16629610692; Anđelka Nejašmić, OIB 16099384203; Sanja Pavić, OIB 49919392034; Jure Piplica, OIB 58469928447; Davor Prižmić, OIB 89861022519; Teo Prvinić, OIB 43643922140; Sanja Renić, OIB 12704933886; Ivan Runtić, Duje, OIB 10663098577 zastupanog po punomoćniku Milan Remetin; Ivan Runtić pok. Ante, OIB 51557208848; Jozo Salapić, OIB 05151989474; Jasmin Stančin-Lukas, OIB 82242268412; Ante Šućur, OIB 80771614793; Marijana Šućur, OIB 86439775584; Jakov Šunjić, OIB 33630383643; Barbara Teležar, OIB 53670263970; Mara Tokić, OIB 95431001088; Renata Varvodić, OIB 41042628735; Diana Vodanović, OIB 52048663943; Ljiljanka Vojković, OIB 23489061282; Nada Vukušić, OIB 56589230294; Veseljko Vodanović, OIB 16318266581; CIVIS d.o.o. za gradjevinarstvo, trgovinu i inženjering, OIB 74066299724; LAVČEVIĆ - GRADITELJSTVO društvo s ograničenom odgovornošću za graditeljstvo i trgovinu u stečaju, OIB 54872671722; LAVČEVIĆ dioničko društvo za inženjering i izgradnju, OIB 71421617824; Financijska agencija, OIB 85821130368; CROATIA osiguranje d.d., OIB 26187994862; JADRANSKO OSIGURANJE dioničko društvo, OIB 94472454976; HRVATSKE ŠUME društvo s ograničenom odgovornošću, OIB 69693144506 zastupanog po punomoćniku Odvjetničko društvo KLIŠANIN &amp; PARTNERI društvo s ograničenom odgovornošću; Ivan Križanac, OIB 59878006403; Predrag Nerlović, OIB 10134701017</derivirana_varijabla>
  </DomainObject.Predmet.StrankaFormatedOIB>
  <DomainObject.Predmet.StrankaFormatedWithAdress>
    <izvorni_sadrzaj> FINA ZAGREB, Albrechtova 42, 10000 Zagreb; Ministarstvo financija RH, Katančićeva 5, 10000 Zagreb zastupanog po punomoćniku Županijsko državno odvjetništvo u Splitu; Mario Baković, Vukovarska 110, 21000 Split; Marija Balić, Mihovilovići 45, 21231 Klis; Jagoda Barišić, Mike Tripala 2, 21000 Split; Željka Bašić, Hercegovačka 44, 21000 Split; Ivica Bezmalinović, Doverska 33, 21000 Split; Mira Bošnjak, Ante Anića 23, 22300 Knin; Cvita Čelebija, Klaićeva poljana 3, 21000 Split; Ivan Ćosić, Smojina 1, 21000 Split; Petar Dedić, Gospe od mira 20, 21311 Stobreč; Jasminka Dimitrijević, Benkovačka 11, 21000 Split; Željka Dragović, Omiška 24, 21000 Split; Olgica Galić, Nadbiskupa Scotija 8, 21217 Kaštel Stari; Sead Hajdarević, Mandićeva 110, 21311 Stobreč; Stjepo Iličić, Dragoševića bb, 21212 Kaštel Sućurac; Ivan Ivišić, Košute, 21240 Trilj; Ivica Jakšić, Domovinskog rata 18, 21210 Solin; Ankica Karaman, Srijane, 21310 Omiš; Marica Kokeza, Pujanke 31, 21000 Split; Ivica Kolumbić, Tršćanska 35, 21000 Split; Jozo Kosor, Matoševa 73, 21210 Solin; Petar Matešić, Babina 5, 21000 Split; Marina Mijić-Krstanović, Hercegovačka 100, 21000 Split; Marija Milanović-Litre, Otok, 21238 Otok; Ivan Milin, Vukovarska 117, 21000 Split; Dijana Mužinić Goić, Mosorska 28, 21292 Srinjine; Anđelka Nejašmić, Marušićić 17, 21250 Šestanovac; Sanja Pavić, Put Vrila 19, 21311 Žrnovnica; Jure Piplica, Hrvatskih velikana 53, 21311 Žrnovnica; Davor Prižmić, Ulica 64 10, 20270 Vela Luka; Teo Prvinić, Obala sv.Tereze 33, 21430 Rogač; Sanja Renić, Vukasova 14, 21000 Split; Ivan Runtić, Duje, Podstinice 50, 21214 Kaštel Gomilica zastupanog po punomoćniku Milan Remetin; Ivan Runtić pok. Ante, Bunje 5, 21210 Solin; Jozo Salapić, Braće Radić 27, 21210 Solin; Jasmin Stančin-Lukas, Josipa Omašića 55, 21214 Kaštel Lukšić; Ante Šućur, Brnik 14, 21000 Split; Marijana Šućur, Vrh visoke 113, 21000 Split; Jakov Šunjić, Gizdavac bb, 21203 Gizdavac; Barbara Teležar, Starčevićeva 4, 21311 Žrnovnica; Mara Tokić, Šenoina 15, 21000 Split; Renata Varvodić, Imotska 30, 21000 Split; Diana Vodanović, Pavla Šubića 8, 22211 Vodice; Ljiljanka Vojković, Gala, 21238 Otok; Nada Vukušić, Vojka Krstulovića 4, 21000 Split; Veseljko Vodanović, Ulica Pavla Šubića 8, 22211 Vodice; CIVIS d.o.o. za gradjevinarstvo, trgovinu i inženjering, Put Plokita 57, 21000 Split; LAVČEVIĆ - GRADITELJSTVO društvo s ograničenom odgovornošću za graditeljstvo i trgovinu u stečaju, Bihaćka 2, 21000 Split; LAVČEVIĆ dioničko društvo za inženjering i izgradnju, Bihaćka 2, 21000 Split; Financijska agencija, Vrtni put 3, 10000 Zagreb; CROATIA osiguranje d.d., Miramarska 22, Zagreb; JADRANSKO OSIGURANJE dioničko društvo, Listopadska 2, Zagreb; HRVATSKE ŠUME društvo s ograničenom odgovornošću, Ul.Ljudevita Farkaša Vukotinovića 2, Zagreb zastupanog po punomoćniku Odvjetničko društvo KLIŠANIN &amp; PARTNERI društvo s ograničenom odgovornošću; Ivan Križanac, Radošić 109, 21230 Radošić; Predrag Nerlović, Fra F.Careva 48, 21214 Kaštel Gomilica</izvorni_sadrzaj>
    <derivirana_varijabla naziv="DomainObject.Predmet.StrankaFormatedWithAdress_1"> FINA ZAGREB, Albrechtova 42, 10000 Zagreb; Ministarstvo financija RH, Katančićeva 5, 10000 Zagreb zastupanog po punomoćniku Županijsko državno odvjetništvo u Splitu; Mario Baković, Vukovarska 110, 21000 Split; Marija Balić, Mihovilovići 45, 21231 Klis; Jagoda Barišić, Mike Tripala 2, 21000 Split; Željka Bašić, Hercegovačka 44, 21000 Split; Ivica Bezmalinović, Doverska 33, 21000 Split; Mira Bošnjak, Ante Anića 23, 22300 Knin; Cvita Čelebija, Klaićeva poljana 3, 21000 Split; Ivan Ćosić, Smojina 1, 21000 Split; Petar Dedić, Gospe od mira 20, 21311 Stobreč; Jasminka Dimitrijević, Benkovačka 11, 21000 Split; Željka Dragović, Omiška 24, 21000 Split; Olgica Galić, Nadbiskupa Scotija 8, 21217 Kaštel Stari; Sead Hajdarević, Mandićeva 110, 21311 Stobreč; Stjepo Iličić, Dragoševića bb, 21212 Kaštel Sućurac; Ivan Ivišić, Košute, 21240 Trilj; Ivica Jakšić, Domovinskog rata 18, 21210 Solin; Ankica Karaman, Srijane, 21310 Omiš; Marica Kokeza, Pujanke 31, 21000 Split; Ivica Kolumbić, Tršćanska 35, 21000 Split; Jozo Kosor, Matoševa 73, 21210 Solin; Petar Matešić, Babina 5, 21000 Split; Marina Mijić-Krstanović, Hercegovačka 100, 21000 Split; Marija Milanović-Litre, Otok, 21238 Otok; Ivan Milin, Vukovarska 117, 21000 Split; Dijana Mužinić Goić, Mosorska 28, 21292 Srinjine; Anđelka Nejašmić, Marušićić 17, 21250 Šestanovac; Sanja Pavić, Put Vrila 19, 21311 Žrnovnica; Jure Piplica, Hrvatskih velikana 53, 21311 Žrnovnica; Davor Prižmić, Ulica 64 10, 20270 Vela Luka; Teo Prvinić, Obala sv.Tereze 33, 21430 Rogač; Sanja Renić, Vukasova 14, 21000 Split; Ivan Runtić, Duje, Podstinice 50, 21214 Kaštel Gomilica zastupanog po punomoćniku Milan Remetin; Ivan Runtić pok. Ante, Bunje 5, 21210 Solin; Jozo Salapić, Braće Radić 27, 21210 Solin; Jasmin Stančin-Lukas, Josipa Omašića 55, 21214 Kaštel Lukšić; Ante Šućur, Brnik 14, 21000 Split; Marijana Šućur, Vrh visoke 113, 21000 Split; Jakov Šunjić, Gizdavac bb, 21203 Gizdavac; Barbara Teležar, Starčevićeva 4, 21311 Žrnovnica; Mara Tokić, Šenoina 15, 21000 Split; Renata Varvodić, Imotska 30, 21000 Split; Diana Vodanović, Pavla Šubića 8, 22211 Vodice; Ljiljanka Vojković, Gala, 21238 Otok; Nada Vukušić, Vojka Krstulovića 4, 21000 Split; Veseljko Vodanović, Ulica Pavla Šubića 8, 22211 Vodice; CIVIS d.o.o. za gradjevinarstvo, trgovinu i inženjering, Put Plokita 57, 21000 Split; LAVČEVIĆ - GRADITELJSTVO društvo s ograničenom odgovornošću za graditeljstvo i trgovinu u stečaju, Bihaćka 2, 21000 Split; LAVČEVIĆ dioničko društvo za inženjering i izgradnju, Bihaćka 2, 21000 Split; Financijska agencija, Vrtni put 3, 10000 Zagreb; CROATIA osiguranje d.d., Miramarska 22, Zagreb; JADRANSKO OSIGURANJE dioničko društvo, Listopadska 2, Zagreb; HRVATSKE ŠUME društvo s ograničenom odgovornošću, Ul.Ljudevita Farkaša Vukotinovića 2, Zagreb zastupanog po punomoćniku Odvjetničko društvo KLIŠANIN &amp; PARTNERI društvo s ograničenom odgovornošću; Ivan Križanac, Radošić 109, 21230 Radošić; Predrag Nerlović, Fra F.Careva 48, 21214 Kaštel Gomilica</derivirana_varijabla>
  </DomainObject.Predmet.StrankaFormatedWithAdress>
  <DomainObject.Predmet.StrankaFormatedWithAdressOIB>
    <izvorni_sadrzaj> FINA ZAGREB, OIB 85821130368, Albrechtova 42, 10000 Zagreb; Ministarstvo financija RH, OIB 18683136487, Katančićeva 5, 10000 Zagreb zastupanog po punomoćniku Županijsko državno odvjetništvo u Splitu; Mario Baković, OIB 00286962151, Vukovarska 110, 21000 Split; Marija Balić, OIB 72290805711, Mihovilovići 45, 21231 Klis; Jagoda Barišić, OIB 70521192864, Mike Tripala 2, 21000 Split; Željka Bašić, OIB 07169375005, Hercegovačka 44, 21000 Split; Ivica Bezmalinović, OIB 86454922886, Doverska 33, 21000 Split; Mira Bošnjak, OIB 78244082657, Ante Anića 23, 22300 Knin; Cvita Čelebija, OIB 62965683182, Klaićeva poljana 3, 21000 Split; Ivan Ćosić, OIB 54220298745, Smojina 1, 21000 Split; Petar Dedić, OIB 88790913719, Gospe od mira 20, 21311 Stobreč; Jasminka Dimitrijević, OIB 00358134180, Benkovačka 11, 21000 Split; Željka Dragović, OIB 26534171041, Omiška 24, 21000 Split; Olgica Galić, OIB 73221453507, Nadbiskupa Scotija 8, 21217 Kaštel Stari; Sead Hajdarević, OIB 40277328341, Mandićeva 110, 21311 Stobreč; Stjepo Iličić, OIB 48022164778, Dragoševića bb, 21212 Kaštel Sućurac; Ivan Ivišić, OIB 03619335303, Košute, 21240 Trilj; Ivica Jakšić, OIB 00286962151, Domovinskog rata 18, 21210 Solin; Ankica Karaman, OIB 96267036673, Srijane, 21310 Omiš; Marica Kokeza, OIB 12838677007, Pujanke 31, 21000 Split; Ivica Kolumbić, OIB 86482193765, Tršćanska 35, 21000 Split; Jozo Kosor, OIB 09395371048, Matoševa 73, 21210 Solin; Petar Matešić, OIB 90880603989, Babina 5, 21000 Split; Marina Mijić-Krstanović, OIB 24920045998, Hercegovačka 100, 21000 Split; Marija Milanović-Litre, OIB 37493537079, Otok, 21238 Otok; Ivan Milin, OIB 16336491196, Vukovarska 117, 21000 Split; Dijana Mužinić Goić, OIB 16629610692, Mosorska 28, 21292 Srinjine; Anđelka Nejašmić, OIB 16099384203, Marušićić 17, 21250 Šestanovac; Sanja Pavić, OIB 49919392034, Put Vrila 19, 21311 Žrnovnica; Jure Piplica, OIB 58469928447, Hrvatskih velikana 53, 21311 Žrnovnica; Davor Prižmić, OIB 89861022519, Ulica 64 10, 20270 Vela Luka; Teo Prvinić, OIB 43643922140, Obala sv.Tereze 33, 21430 Rogač; Sanja Renić, OIB 12704933886, Vukasova 14, 21000 Split; Ivan Runtić, Duje, OIB 10663098577, Podstinice 50, 21214 Kaštel Gomilica zastupanog po punomoćniku Milan Remetin; Ivan Runtić pok. Ante, OIB 51557208848, Bunje 5, 21210 Solin; Jozo Salapić, OIB 05151989474, Braće Radić 27, 21210 Solin; Jasmin Stančin-Lukas, OIB 82242268412, Josipa Omašića 55, 21214 Kaštel Lukšić; Ante Šućur, OIB 80771614793, Brnik 14, 21000 Split; Marijana Šućur, OIB 86439775584, Vrh visoke 113, 21000 Split; Jakov Šunjić, OIB 33630383643, Gizdavac bb, 21203 Gizdavac; Barbara Teležar, OIB 53670263970, Starčevićeva 4, 21311 Žrnovnica; Mara Tokić, OIB 95431001088, Šenoina 15, 21000 Split; Renata Varvodić, OIB 41042628735, Imotska 30, 21000 Split; Diana Vodanović, OIB 52048663943, Pavla Šubića 8, 22211 Vodice; Ljiljanka Vojković, OIB 23489061282, Gala, 21238 Otok; Nada Vukušić, OIB 56589230294, Vojka Krstulovića 4, 21000 Split; Veseljko Vodanović, OIB 16318266581, Ulica Pavla Šubića 8, 22211 Vodice; CIVIS d.o.o. za gradjevinarstvo, trgovinu i inženjering, OIB 74066299724, Put Plokita 57, 21000 Split; LAVČEVIĆ - GRADITELJSTVO društvo s ograničenom odgovornošću za graditeljstvo i trgovinu u stečaju, OIB 54872671722, Bihaćka 2, 21000 Split; LAVČEVIĆ dioničko društvo za inženjering i izgradnju, OIB 71421617824, Bihaćka 2, 21000 Split; Financijska agencija, OIB 85821130368, Vrtni put 3, 10000 Zagreb; CROATIA osiguranje d.d., OIB 26187994862, Miramarska 22, Zagreb; JADRANSKO OSIGURANJE dioničko društvo, OIB 94472454976, Listopadska 2, Zagreb; HRVATSKE ŠUME društvo s ograničenom odgovornošću, OIB 69693144506, Ul.Ljudevita Farkaša Vukotinovića 2, Zagreb zastupanog po punomoćniku Odvjetničko društvo KLIŠANIN &amp; PARTNERI društvo s ograničenom odgovornošću; Ivan Križanac, OIB 59878006403, Radošić 109, 21230 Radošić; Predrag Nerlović, OIB 10134701017, Fra F.Careva 48, 21214 Kaštel Gomilica</izvorni_sadrzaj>
    <derivirana_varijabla naziv="DomainObject.Predmet.StrankaFormatedWithAdressOIB_1"> FINA ZAGREB, OIB 85821130368, Albrechtova 42, 10000 Zagreb; Ministarstvo financija RH, OIB 18683136487, Katančićeva 5, 10000 Zagreb zastupanog po punomoćniku Županijsko državno odvjetništvo u Splitu; Mario Baković, OIB 00286962151, Vukovarska 110, 21000 Split; Marija Balić, OIB 72290805711, Mihovilovići 45, 21231 Klis; Jagoda Barišić, OIB 70521192864, Mike Tripala 2, 21000 Split; Željka Bašić, OIB 07169375005, Hercegovačka 44, 21000 Split; Ivica Bezmalinović, OIB 86454922886, Doverska 33, 21000 Split; Mira Bošnjak, OIB 78244082657, Ante Anića 23, 22300 Knin; Cvita Čelebija, OIB 62965683182, Klaićeva poljana 3, 21000 Split; Ivan Ćosić, OIB 54220298745, Smojina 1, 21000 Split; Petar Dedić, OIB 88790913719, Gospe od mira 20, 21311 Stobreč; Jasminka Dimitrijević, OIB 00358134180, Benkovačka 11, 21000 Split; Željka Dragović, OIB 26534171041, Omiška 24, 21000 Split; Olgica Galić, OIB 73221453507, Nadbiskupa Scotija 8, 21217 Kaštel Stari; Sead Hajdarević, OIB 40277328341, Mandićeva 110, 21311 Stobreč; Stjepo Iličić, OIB 48022164778, Dragoševića bb, 21212 Kaštel Sućurac; Ivan Ivišić, OIB 03619335303, Košute, 21240 Trilj; Ivica Jakšić, OIB 00286962151, Domovinskog rata 18, 21210 Solin; Ankica Karaman, OIB 96267036673, Srijane, 21310 Omiš; Marica Kokeza, OIB 12838677007, Pujanke 31, 21000 Split; Ivica Kolumbić, OIB 86482193765, Tršćanska 35, 21000 Split; Jozo Kosor, OIB 09395371048, Matoševa 73, 21210 Solin; Petar Matešić, OIB 90880603989, Babina 5, 21000 Split; Marina Mijić-Krstanović, OIB 24920045998, Hercegovačka 100, 21000 Split; Marija Milanović-Litre, OIB 37493537079, Otok, 21238 Otok; Ivan Milin, OIB 16336491196, Vukovarska 117, 21000 Split; Dijana Mužinić Goić, OIB 16629610692, Mosorska 28, 21292 Srinjine; Anđelka Nejašmić, OIB 16099384203, Marušićić 17, 21250 Šestanovac; Sanja Pavić, OIB 49919392034, Put Vrila 19, 21311 Žrnovnica; Jure Piplica, OIB 58469928447, Hrvatskih velikana 53, 21311 Žrnovnica; Davor Prižmić, OIB 89861022519, Ulica 64 10, 20270 Vela Luka; Teo Prvinić, OIB 43643922140, Obala sv.Tereze 33, 21430 Rogač; Sanja Renić, OIB 12704933886, Vukasova 14, 21000 Split; Ivan Runtić, Duje, OIB 10663098577, Podstinice 50, 21214 Kaštel Gomilica zastupanog po punomoćniku Milan Remetin; Ivan Runtić pok. Ante, OIB 51557208848, Bunje 5, 21210 Solin; Jozo Salapić, OIB 05151989474, Braće Radić 27, 21210 Solin; Jasmin Stančin-Lukas, OIB 82242268412, Josipa Omašića 55, 21214 Kaštel Lukšić; Ante Šućur, OIB 80771614793, Brnik 14, 21000 Split; Marijana Šućur, OIB 86439775584, Vrh visoke 113, 21000 Split; Jakov Šunjić, OIB 33630383643, Gizdavac bb, 21203 Gizdavac; Barbara Teležar, OIB 53670263970, Starčevićeva 4, 21311 Žrnovnica; Mara Tokić, OIB 95431001088, Šenoina 15, 21000 Split; Renata Varvodić, OIB 41042628735, Imotska 30, 21000 Split; Diana Vodanović, OIB 52048663943, Pavla Šubića 8, 22211 Vodice; Ljiljanka Vojković, OIB 23489061282, Gala, 21238 Otok; Nada Vukušić, OIB 56589230294, Vojka Krstulovića 4, 21000 Split; Veseljko Vodanović, OIB 16318266581, Ulica Pavla Šubića 8, 22211 Vodice; CIVIS d.o.o. za gradjevinarstvo, trgovinu i inženjering, OIB 74066299724, Put Plokita 57, 21000 Split; LAVČEVIĆ - GRADITELJSTVO društvo s ograničenom odgovornošću za graditeljstvo i trgovinu u stečaju, OIB 54872671722, Bihaćka 2, 21000 Split; LAVČEVIĆ dioničko društvo za inženjering i izgradnju, OIB 71421617824, Bihaćka 2, 21000 Split; Financijska agencija, OIB 85821130368, Vrtni put 3, 10000 Zagreb; CROATIA osiguranje d.d., OIB 26187994862, Miramarska 22, Zagreb; JADRANSKO OSIGURANJE dioničko društvo, OIB 94472454976, Listopadska 2, Zagreb; HRVATSKE ŠUME društvo s ograničenom odgovornošću, OIB 69693144506, Ul.Ljudevita Farkaša Vukotinovića 2, Zagreb zastupanog po punomoćniku Odvjetničko društvo KLIŠANIN &amp; PARTNERI društvo s ograničenom odgovornošću; Ivan Križanac, OIB 59878006403, Radošić 109, 21230 Radošić; Predrag Nerlović, OIB 10134701017, Fra F.Careva 48, 21214 Kaštel Gomilica</derivirana_varijabla>
  </DomainObject.Predmet.StrankaFormatedWithAdressOIB>
  <DomainObject.Predmet.StrankaWithAdress>
    <izvorni_sadrzaj>FINA ZAGREB Albrechtova 42,10000 Zagreb,Ministarstvo financija RH Katančićeva 5,10000 Zagreb,Mario Baković Vukovarska 110,21000 Split,Marija Balić Mihovilovići 45,21231 Klis,Jagoda Barišić Mike Tripala 2,21000 Split,Željka Bašić Hercegovačka 44,21000 Split,Ivica Bezmalinović Doverska 33,21000 Split,Mira Bošnjak Ante Anića 23,22300 Knin,Cvita Čelebija Klaićeva poljana 3,21000 Split,Ivan Ćosić Smojina 1,21000 Split,Petar Dedić Gospe od mira 20,21311 Stobreč,Jasminka Dimitrijević Benkovačka 11,21000 Split,Željka Dragović Omiška 24,21000 Split,Olgica Galić Nadbiskupa Scotija 8,21217 Kaštel Stari,Sead Hajdarević Mandićeva 110,21311 Stobreč,Stjepo Iličić Dragoševića bb,21212 Kaštel Sućurac,Ivan Ivišić Košute,21240 Trilj,Ivica Jakšić Domovinskog rata 18,21210 Solin,Ankica Karaman Srijane,21310 Omiš,Marica Kokeza Pujanke 31,21000 Split,Ivica Kolumbić Tršćanska 35,21000 Split,Jozo Kosor Matoševa 73,21210 Solin,Petar Matešić Babina 5,21000 Split,Marina Mijić-Krstanović Hercegovačka 100,21000 Split,Marija Milanović-Litre Otok,21238 Otok,Ivan Milin Vukovarska 117,21000 Split,Dijana Mužinić Goić Mosorska 28,21292 Srinjine,Anđelka Nejašmić Marušićić 17,21250 Šestanovac,Sanja Pavić Put Vrila 19,21311 Žrnovnica,Jure Piplica Hrvatskih velikana 53,21311 Žrnovnica,Davor Prižmić Ulica 64 10,20270 Vela Luka,Teo Prvinić Obala sv.Tereze 33,21430 Rogač,Sanja Renić Vukasova 14,21000 Split,Ivan Runtić, Duje Podstinice 50,21214 Kaštel Gomilica,Ivan Runtić pok. Ante Bunje 5,21210 Solin,Jozo Salapić Braće Radić 27,21210 Solin,Jasmin Stančin-Lukas Josipa Omašića 55,21214 Kaštel Lukšić,Ante Šućur Brnik 14,21000 Split,Marijana Šućur Vrh visoke 113,21000 Split,Jakov Šunjić Gizdavac bb,21203 Gizdavac,Barbara Teležar Starčevićeva 4,21311 Žrnovnica,Mara Tokić Šenoina 15,21000 Split,Renata Varvodić Imotska 30,21000 Split,Diana Vodanović Pavla Šubića 8,22211 Vodice,Ljiljanka Vojković Gala,21238 Otok,Nada Vukušić Vojka Krstulovića 4,21000 Split,Veseljko Vodanović Ulica Pavla Šubića 8,22211 Vodice,CIVIS d.o.o. za gradjevinarstvo, trgovinu i inženjering Put Plokita 57,21000 Split,LAVČEVIĆ - GRADITELJSTVO društvo s ograničenom odgovornošću za graditeljstvo i trgovinu u stečaju Bihaćka 2,21000 Split,LAVČEVIĆ dioničko društvo za inženjering i izgradnju Bihaćka 2,21000 Split,Financijska agencija Vrtni put 3,10000 Zagreb,CROATIA osiguranje d.d. Miramarska 22,Zagreb,JADRANSKO OSIGURANJE dioničko društvo Listopadska 2,Zagreb,HRVATSKE ŠUME društvo s ograničenom odgovornošću Ul.Ljudevita Farkaša Vukotinovića 2,Zagreb,Ivan Križanac Radošić 109,21230 Radošić,Predrag Nerlović Fra F.Careva 48,21214 Kaštel Gomilica</izvorni_sadrzaj>
    <derivirana_varijabla naziv="DomainObject.Predmet.StrankaWithAdress_1">FINA ZAGREB Albrechtova 42,10000 Zagreb,Ministarstvo financija RH Katančićeva 5,10000 Zagreb,Mario Baković Vukovarska 110,21000 Split,Marija Balić Mihovilovići 45,21231 Klis,Jagoda Barišić Mike Tripala 2,21000 Split,Željka Bašić Hercegovačka 44,21000 Split,Ivica Bezmalinović Doverska 33,21000 Split,Mira Bošnjak Ante Anića 23,22300 Knin,Cvita Čelebija Klaićeva poljana 3,21000 Split,Ivan Ćosić Smojina 1,21000 Split,Petar Dedić Gospe od mira 20,21311 Stobreč,Jasminka Dimitrijević Benkovačka 11,21000 Split,Željka Dragović Omiška 24,21000 Split,Olgica Galić Nadbiskupa Scotija 8,21217 Kaštel Stari,Sead Hajdarević Mandićeva 110,21311 Stobreč,Stjepo Iličić Dragoševića bb,21212 Kaštel Sućurac,Ivan Ivišić Košute,21240 Trilj,Ivica Jakšić Domovinskog rata 18,21210 Solin,Ankica Karaman Srijane,21310 Omiš,Marica Kokeza Pujanke 31,21000 Split,Ivica Kolumbić Tršćanska 35,21000 Split,Jozo Kosor Matoševa 73,21210 Solin,Petar Matešić Babina 5,21000 Split,Marina Mijić-Krstanović Hercegovačka 100,21000 Split,Marija Milanović-Litre Otok,21238 Otok,Ivan Milin Vukovarska 117,21000 Split,Dijana Mužinić Goić Mosorska 28,21292 Srinjine,Anđelka Nejašmić Marušićić 17,21250 Šestanovac,Sanja Pavić Put Vrila 19,21311 Žrnovnica,Jure Piplica Hrvatskih velikana 53,21311 Žrnovnica,Davor Prižmić Ulica 64 10,20270 Vela Luka,Teo Prvinić Obala sv.Tereze 33,21430 Rogač,Sanja Renić Vukasova 14,21000 Split,Ivan Runtić, Duje Podstinice 50,21214 Kaštel Gomilica,Ivan Runtić pok. Ante Bunje 5,21210 Solin,Jozo Salapić Braće Radić 27,21210 Solin,Jasmin Stančin-Lukas Josipa Omašića 55,21214 Kaštel Lukšić,Ante Šućur Brnik 14,21000 Split,Marijana Šućur Vrh visoke 113,21000 Split,Jakov Šunjić Gizdavac bb,21203 Gizdavac,Barbara Teležar Starčevićeva 4,21311 Žrnovnica,Mara Tokić Šenoina 15,21000 Split,Renata Varvodić Imotska 30,21000 Split,Diana Vodanović Pavla Šubića 8,22211 Vodice,Ljiljanka Vojković Gala,21238 Otok,Nada Vukušić Vojka Krstulovića 4,21000 Split,Veseljko Vodanović Ulica Pavla Šubića 8,22211 Vodice,CIVIS d.o.o. za gradjevinarstvo, trgovinu i inženjering Put Plokita 57,21000 Split,LAVČEVIĆ - GRADITELJSTVO društvo s ograničenom odgovornošću za graditeljstvo i trgovinu u stečaju Bihaćka 2,21000 Split,LAVČEVIĆ dioničko društvo za inženjering i izgradnju Bihaćka 2,21000 Split,Financijska agencija Vrtni put 3,10000 Zagreb,CROATIA osiguranje d.d. Miramarska 22,Zagreb,JADRANSKO OSIGURANJE dioničko društvo Listopadska 2,Zagreb,HRVATSKE ŠUME društvo s ograničenom odgovornošću Ul.Ljudevita Farkaša Vukotinovića 2,Zagreb,Ivan Križanac Radošić 109,21230 Radošić,Predrag Nerlović Fra F.Careva 48,21214 Kaštel Gomilica</derivirana_varijabla>
  </DomainObject.Predmet.StrankaWithAdress>
  <DomainObject.Predmet.StrankaWithAdressOIB>
    <izvorni_sadrzaj>FINA ZAGREB, OIB 85821130368, Albrechtova 42,10000 Zagreb,Ministarstvo financija RH, OIB 18683136487, Katančićeva 5,10000 Zagreb,Mario Baković, OIB 00286962151, Vukovarska 110,21000 Split,Marija Balić, OIB 72290805711, Mihovilovići 45,21231 Klis,Jagoda Barišić, OIB 70521192864, Mike Tripala 2,21000 Split,Željka Bašić, OIB 07169375005, Hercegovačka 44,21000 Split,Ivica Bezmalinović, OIB 86454922886, Doverska 33,21000 Split,Mira Bošnjak, OIB 78244082657, Ante Anića 23,22300 Knin,Cvita Čelebija, OIB 62965683182, Klaićeva poljana 3,21000 Split,Ivan Ćosić, OIB 54220298745, Smojina 1,21000 Split,Petar Dedić, OIB 88790913719, Gospe od mira 20,21311 Stobreč,Jasminka Dimitrijević, OIB 00358134180, Benkovačka 11,21000 Split,Željka Dragović, OIB 26534171041, Omiška 24,21000 Split,Olgica Galić, OIB 73221453507, Nadbiskupa Scotija 8,21217 Kaštel Stari,Sead Hajdarević, OIB 40277328341, Mandićeva 110,21311 Stobreč,Stjepo Iličić, OIB 48022164778, Dragoševića bb,21212 Kaštel Sućurac,Ivan Ivišić, OIB 03619335303, Košute,21240 Trilj,Ivica Jakšić, OIB 00286962151, Domovinskog rata 18,21210 Solin,Ankica Karaman, OIB 96267036673, Srijane,21310 Omiš,Marica Kokeza, OIB 12838677007, Pujanke 31,21000 Split,Ivica Kolumbić, OIB 86482193765, Tršćanska 35,21000 Split,Jozo Kosor, OIB 09395371048, Matoševa 73,21210 Solin,Petar Matešić, OIB 90880603989, Babina 5,21000 Split,Marina Mijić-Krstanović, OIB 24920045998, Hercegovačka 100,21000 Split,Marija Milanović-Litre, OIB 37493537079, Otok,21238 Otok,Ivan Milin, OIB 16336491196, Vukovarska 117,21000 Split,Dijana Mužinić Goić, OIB 16629610692, Mosorska 28,21292 Srinjine,Anđelka Nejašmić, OIB 16099384203, Marušićić 17,21250 Šestanovac,Sanja Pavić, OIB 49919392034, Put Vrila 19,21311 Žrnovnica,Jure Piplica, OIB 58469928447, Hrvatskih velikana 53,21311 Žrnovnica,Davor Prižmić, OIB 89861022519, Ulica 64 10,20270 Vela Luka,Teo Prvinić, OIB 43643922140, Obala sv.Tereze 33,21430 Rogač,Sanja Renić, OIB 12704933886, Vukasova 14,21000 Split,Ivan Runtić, Duje, OIB 10663098577, Podstinice 50,21214 Kaštel Gomilica,Ivan Runtić pok. Ante, OIB 51557208848, Bunje 5,21210 Solin,Jozo Salapić, OIB 05151989474, Braće Radić 27,21210 Solin,Jasmin Stančin-Lukas, OIB 82242268412, Josipa Omašića 55,21214 Kaštel Lukšić,Ante Šućur, OIB 80771614793, Brnik 14,21000 Split,Marijana Šućur, OIB 86439775584, Vrh visoke 113,21000 Split,Jakov Šunjić, OIB 33630383643, Gizdavac bb,21203 Gizdavac,Barbara Teležar, OIB 53670263970, Starčevićeva 4,21311 Žrnovnica,Mara Tokić, OIB 95431001088, Šenoina 15,21000 Split,Renata Varvodić, OIB 41042628735, Imotska 30,21000 Split,Diana Vodanović, OIB 52048663943, Pavla Šubića 8,22211 Vodice,Ljiljanka Vojković, OIB 23489061282, Gala,21238 Otok,Nada Vukušić, OIB 56589230294, Vojka Krstulovića 4,21000 Split,Veseljko Vodanović, OIB 16318266581, Ulica Pavla Šubića 8,22211 Vodice,CIVIS d.o.o. za gradjevinarstvo, trgovinu i inženjering, OIB 74066299724, Put Plokita 57,21000 Split,LAVČEVIĆ - GRADITELJSTVO društvo s ograničenom odgovornošću za graditeljstvo i trgovinu u stečaju, OIB 54872671722, Bihaćka 2,21000 Split,LAVČEVIĆ dioničko društvo za inženjering i izgradnju, OIB 71421617824, Bihaćka 2,21000 Split,Financijska agencija, OIB 85821130368, Vrtni put 3,10000 Zagreb,CROATIA osiguranje d.d., OIB 26187994862, Miramarska 22,Zagreb,JADRANSKO OSIGURANJE dioničko društvo, OIB 94472454976, Listopadska 2,Zagreb,HRVATSKE ŠUME društvo s ograničenom odgovornošću, OIB 69693144506, Ul.Ljudevita Farkaša Vukotinovića 2,Zagreb,Ivan Križanac, OIB 59878006403, Radošić 109,21230 Radošić,Predrag Nerlović, OIB 10134701017, Fra F.Careva 48,21214 Kaštel Gomilica</izvorni_sadrzaj>
    <derivirana_varijabla naziv="DomainObject.Predmet.StrankaWithAdressOIB_1">FINA ZAGREB, OIB 85821130368, Albrechtova 42,10000 Zagreb,Ministarstvo financija RH, OIB 18683136487, Katančićeva 5,10000 Zagreb,Mario Baković, OIB 00286962151, Vukovarska 110,21000 Split,Marija Balić, OIB 72290805711, Mihovilovići 45,21231 Klis,Jagoda Barišić, OIB 70521192864, Mike Tripala 2,21000 Split,Željka Bašić, OIB 07169375005, Hercegovačka 44,21000 Split,Ivica Bezmalinović, OIB 86454922886, Doverska 33,21000 Split,Mira Bošnjak, OIB 78244082657, Ante Anića 23,22300 Knin,Cvita Čelebija, OIB 62965683182, Klaićeva poljana 3,21000 Split,Ivan Ćosić, OIB 54220298745, Smojina 1,21000 Split,Petar Dedić, OIB 88790913719, Gospe od mira 20,21311 Stobreč,Jasminka Dimitrijević, OIB 00358134180, Benkovačka 11,21000 Split,Željka Dragović, OIB 26534171041, Omiška 24,21000 Split,Olgica Galić, OIB 73221453507, Nadbiskupa Scotija 8,21217 Kaštel Stari,Sead Hajdarević, OIB 40277328341, Mandićeva 110,21311 Stobreč,Stjepo Iličić, OIB 48022164778, Dragoševića bb,21212 Kaštel Sućurac,Ivan Ivišić, OIB 03619335303, Košute,21240 Trilj,Ivica Jakšić, OIB 00286962151, Domovinskog rata 18,21210 Solin,Ankica Karaman, OIB 96267036673, Srijane,21310 Omiš,Marica Kokeza, OIB 12838677007, Pujanke 31,21000 Split,Ivica Kolumbić, OIB 86482193765, Tršćanska 35,21000 Split,Jozo Kosor, OIB 09395371048, Matoševa 73,21210 Solin,Petar Matešić, OIB 90880603989, Babina 5,21000 Split,Marina Mijić-Krstanović, OIB 24920045998, Hercegovačka 100,21000 Split,Marija Milanović-Litre, OIB 37493537079, Otok,21238 Otok,Ivan Milin, OIB 16336491196, Vukovarska 117,21000 Split,Dijana Mužinić Goić, OIB 16629610692, Mosorska 28,21292 Srinjine,Anđelka Nejašmić, OIB 16099384203, Marušićić 17,21250 Šestanovac,Sanja Pavić, OIB 49919392034, Put Vrila 19,21311 Žrnovnica,Jure Piplica, OIB 58469928447, Hrvatskih velikana 53,21311 Žrnovnica,Davor Prižmić, OIB 89861022519, Ulica 64 10,20270 Vela Luka,Teo Prvinić, OIB 43643922140, Obala sv.Tereze 33,21430 Rogač,Sanja Renić, OIB 12704933886, Vukasova 14,21000 Split,Ivan Runtić, Duje, OIB 10663098577, Podstinice 50,21214 Kaštel Gomilica,Ivan Runtić pok. Ante, OIB 51557208848, Bunje 5,21210 Solin,Jozo Salapić, OIB 05151989474, Braće Radić 27,21210 Solin,Jasmin Stančin-Lukas, OIB 82242268412, Josipa Omašića 55,21214 Kaštel Lukšić,Ante Šućur, OIB 80771614793, Brnik 14,21000 Split,Marijana Šućur, OIB 86439775584, Vrh visoke 113,21000 Split,Jakov Šunjić, OIB 33630383643, Gizdavac bb,21203 Gizdavac,Barbara Teležar, OIB 53670263970, Starčevićeva 4,21311 Žrnovnica,Mara Tokić, OIB 95431001088, Šenoina 15,21000 Split,Renata Varvodić, OIB 41042628735, Imotska 30,21000 Split,Diana Vodanović, OIB 52048663943, Pavla Šubića 8,22211 Vodice,Ljiljanka Vojković, OIB 23489061282, Gala,21238 Otok,Nada Vukušić, OIB 56589230294, Vojka Krstulovića 4,21000 Split,Veseljko Vodanović, OIB 16318266581, Ulica Pavla Šubića 8,22211 Vodice,CIVIS d.o.o. za gradjevinarstvo, trgovinu i inženjering, OIB 74066299724, Put Plokita 57,21000 Split,LAVČEVIĆ - GRADITELJSTVO društvo s ograničenom odgovornošću za graditeljstvo i trgovinu u stečaju, OIB 54872671722, Bihaćka 2,21000 Split,LAVČEVIĆ dioničko društvo za inženjering i izgradnju, OIB 71421617824, Bihaćka 2,21000 Split,Financijska agencija, OIB 85821130368, Vrtni put 3,10000 Zagreb,CROATIA osiguranje d.d., OIB 26187994862, Miramarska 22,Zagreb,JADRANSKO OSIGURANJE dioničko društvo, OIB 94472454976, Listopadska 2,Zagreb,HRVATSKE ŠUME društvo s ograničenom odgovornošću, OIB 69693144506, Ul.Ljudevita Farkaša Vukotinovića 2,Zagreb,Ivan Križanac, OIB 59878006403, Radošić 109,21230 Radošić,Predrag Nerlović, OIB 10134701017, Fra F.Careva 48,21214 Kaštel Gomilica</derivirana_varijabla>
  </DomainObject.Predmet.StrankaWithAdressOIB>
  <DomainObject.Predmet.StrankaNazivFormated>
    <izvorni_sadrzaj>FINA ZAGREB,Ministarstvo financija RH,Mario Baković,Marija Balić,Jagoda Barišić,Željka Bašić,Ivica Bezmalinović,Mira Bošnjak,Cvita Čelebija,Ivan Ćosić,Petar Dedić,Jasminka Dimitrijević,Željka Dragović,Olgica Galić,Sead Hajdarević,Stjepo Iličić,Ivan Ivišić,Ivica Jakšić,Ankica Karaman,Marica Kokeza,Ivica Kolumbić,Jozo Kosor,Petar Matešić,Marina Mijić-Krstanović,Marija Milanović-Litre,Ivan Milin,Dijana Mužinić Goić,Anđelka Nejašmić,Sanja Pavić,Jure Piplica,Davor Prižmić,Teo Prvinić,Sanja Renić,Ivan Runtić, Duje,Ivan Runtić pok. Ante,Jozo Salapić,Jasmin Stančin-Lukas,Ante Šućur,Marijana Šućur,Jakov Šunjić,Barbara Teležar,Mara Tokić,Renata Varvodić,Diana Vodanović,Ljiljanka Vojković,Nada Vukušić,Veseljko Vodanović,CIVIS d.o.o. za gradjevinarstvo, trgovinu i inženjering,LAVČEVIĆ - GRADITELJSTVO društvo s ograničenom odgovornošću za graditeljstvo i trgovinu u stečaju,LAVČEVIĆ dioničko društvo za inženjering i izgradnju,Financijska agencija,CROATIA osiguranje d.d.,JADRANSKO OSIGURANJE dioničko društvo,HRVATSKE ŠUME društvo s ograničenom odgovornošću,Ivan Križanac,Predrag Nerlović</izvorni_sadrzaj>
    <derivirana_varijabla naziv="DomainObject.Predmet.StrankaNazivFormated_1">FINA ZAGREB,Ministarstvo financija RH,Mario Baković,Marija Balić,Jagoda Barišić,Željka Bašić,Ivica Bezmalinović,Mira Bošnjak,Cvita Čelebija,Ivan Ćosić,Petar Dedić,Jasminka Dimitrijević,Željka Dragović,Olgica Galić,Sead Hajdarević,Stjepo Iličić,Ivan Ivišić,Ivica Jakšić,Ankica Karaman,Marica Kokeza,Ivica Kolumbić,Jozo Kosor,Petar Matešić,Marina Mijić-Krstanović,Marija Milanović-Litre,Ivan Milin,Dijana Mužinić Goić,Anđelka Nejašmić,Sanja Pavić,Jure Piplica,Davor Prižmić,Teo Prvinić,Sanja Renić,Ivan Runtić, Duje,Ivan Runtić pok. Ante,Jozo Salapić,Jasmin Stančin-Lukas,Ante Šućur,Marijana Šućur,Jakov Šunjić,Barbara Teležar,Mara Tokić,Renata Varvodić,Diana Vodanović,Ljiljanka Vojković,Nada Vukušić,Veseljko Vodanović,CIVIS d.o.o. za gradjevinarstvo, trgovinu i inženjering,LAVČEVIĆ - GRADITELJSTVO društvo s ograničenom odgovornošću za graditeljstvo i trgovinu u stečaju,LAVČEVIĆ dioničko društvo za inženjering i izgradnju,Financijska agencija,CROATIA osiguranje d.d.,JADRANSKO OSIGURANJE dioničko društvo,HRVATSKE ŠUME društvo s ograničenom odgovornošću,Ivan Križanac,Predrag Nerlović</derivirana_varijabla>
  </DomainObject.Predmet.StrankaNazivFormated>
  <DomainObject.Predmet.StrankaNazivFormatedOIB>
    <izvorni_sadrzaj>FINA ZAGREB, OIB 85821130368,Ministarstvo financija RH, OIB 18683136487,Mario Baković, OIB 00286962151,Marija Balić, OIB 72290805711,Jagoda Barišić, OIB 70521192864,Željka Bašić, OIB 07169375005,Ivica Bezmalinović, OIB 86454922886,Mira Bošnjak, OIB 78244082657,Cvita Čelebija, OIB 62965683182,Ivan Ćosić, OIB 54220298745,Petar Dedić, OIB 88790913719,Jasminka Dimitrijević, OIB 00358134180,Željka Dragović, OIB 26534171041,Olgica Galić, OIB 73221453507,Sead Hajdarević, OIB 40277328341,Stjepo Iličić, OIB 48022164778,Ivan Ivišić, OIB 03619335303,Ivica Jakšić, OIB 00286962151,Ankica Karaman, OIB 96267036673,Marica Kokeza, OIB 12838677007,Ivica Kolumbić, OIB 86482193765,Jozo Kosor, OIB 09395371048,Petar Matešić, OIB 90880603989,Marina Mijić-Krstanović, OIB 24920045998,Marija Milanović-Litre, OIB 37493537079,Ivan Milin, OIB 16336491196,Dijana Mužinić Goić, OIB 16629610692,Anđelka Nejašmić, OIB 16099384203,Sanja Pavić, OIB 49919392034,Jure Piplica, OIB 58469928447,Davor Prižmić, OIB 89861022519,Teo Prvinić, OIB 43643922140,Sanja Renić, OIB 12704933886,Ivan Runtić, Duje, OIB 10663098577,Ivan Runtić pok. Ante, OIB 51557208848,Jozo Salapić, OIB 05151989474,Jasmin Stančin-Lukas, OIB 82242268412,Ante Šućur, OIB 80771614793,Marijana Šućur, OIB 86439775584,Jakov Šunjić, OIB 33630383643,Barbara Teležar, OIB 53670263970,Mara Tokić, OIB 95431001088,Renata Varvodić, OIB 41042628735,Diana Vodanović, OIB 52048663943,Ljiljanka Vojković, OIB 23489061282,Nada Vukušić, OIB 56589230294,Veseljko Vodanović, OIB 16318266581,CIVIS d.o.o. za gradjevinarstvo, trgovinu i inženjering, OIB 74066299724,LAVČEVIĆ - GRADITELJSTVO društvo s ograničenom odgovornošću za graditeljstvo i trgovinu u stečaju, OIB 54872671722,LAVČEVIĆ dioničko društvo za inženjering i izgradnju, OIB 71421617824,Financijska agencija, OIB 85821130368,CROATIA osiguranje d.d., OIB 26187994862,JADRANSKO OSIGURANJE dioničko društvo, OIB 94472454976,HRVATSKE ŠUME društvo s ograničenom odgovornošću, OIB 69693144506,Ivan Križanac, OIB 59878006403,Predrag Nerlović, OIB 10134701017</izvorni_sadrzaj>
    <derivirana_varijabla naziv="DomainObject.Predmet.StrankaNazivFormatedOIB_1">FINA ZAGREB, OIB 85821130368,Ministarstvo financija RH, OIB 18683136487,Mario Baković, OIB 00286962151,Marija Balić, OIB 72290805711,Jagoda Barišić, OIB 70521192864,Željka Bašić, OIB 07169375005,Ivica Bezmalinović, OIB 86454922886,Mira Bošnjak, OIB 78244082657,Cvita Čelebija, OIB 62965683182,Ivan Ćosić, OIB 54220298745,Petar Dedić, OIB 88790913719,Jasminka Dimitrijević, OIB 00358134180,Željka Dragović, OIB 26534171041,Olgica Galić, OIB 73221453507,Sead Hajdarević, OIB 40277328341,Stjepo Iličić, OIB 48022164778,Ivan Ivišić, OIB 03619335303,Ivica Jakšić, OIB 00286962151,Ankica Karaman, OIB 96267036673,Marica Kokeza, OIB 12838677007,Ivica Kolumbić, OIB 86482193765,Jozo Kosor, OIB 09395371048,Petar Matešić, OIB 90880603989,Marina Mijić-Krstanović, OIB 24920045998,Marija Milanović-Litre, OIB 37493537079,Ivan Milin, OIB 16336491196,Dijana Mužinić Goić, OIB 16629610692,Anđelka Nejašmić, OIB 16099384203,Sanja Pavić, OIB 49919392034,Jure Piplica, OIB 58469928447,Davor Prižmić, OIB 89861022519,Teo Prvinić, OIB 43643922140,Sanja Renić, OIB 12704933886,Ivan Runtić, Duje, OIB 10663098577,Ivan Runtić pok. Ante, OIB 51557208848,Jozo Salapić, OIB 05151989474,Jasmin Stančin-Lukas, OIB 82242268412,Ante Šućur, OIB 80771614793,Marijana Šućur, OIB 86439775584,Jakov Šunjić, OIB 33630383643,Barbara Teležar, OIB 53670263970,Mara Tokić, OIB 95431001088,Renata Varvodić, OIB 41042628735,Diana Vodanović, OIB 52048663943,Ljiljanka Vojković, OIB 23489061282,Nada Vukušić, OIB 56589230294,Veseljko Vodanović, OIB 16318266581,CIVIS d.o.o. za gradjevinarstvo, trgovinu i inženjering, OIB 74066299724,LAVČEVIĆ - GRADITELJSTVO društvo s ograničenom odgovornošću za graditeljstvo i trgovinu u stečaju, OIB 54872671722,LAVČEVIĆ dioničko društvo za inženjering i izgradnju, OIB 71421617824,Financijska agencija, OIB 85821130368,CROATIA osiguranje d.d., OIB 26187994862,JADRANSKO OSIGURANJE dioničko društvo, OIB 94472454976,HRVATSKE ŠUME društvo s ograničenom odgovornošću, OIB 69693144506,Ivan Križanac, OIB 59878006403,Predrag Nerlović, OIB 10134701017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Ministarstvo financija RH zastupanog po punomoćniku Županijsko državno odvjetništvo u Splitu</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 zastupanog po punomoćniku Milan Remetin</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 zastupanog po punomoćniku Odvjetničko društvo KLIŠANIN &amp; PARTNERI društvo s ograničenom odgovornošću</item>
      <item>Ivan Križanac</item>
      <item>Predrag Nerlović</item>
    </izvorni_sadrzaj>
    <derivirana_varijabla naziv="DomainObject.Predmet.StrankaListFormated_1">
      <item>FINA ZAGREB</item>
      <item>Ministarstvo financija RH zastupanog po punomoćniku Županijsko državno odvjetništvo u Splitu</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 zastupanog po punomoćniku Milan Remetin</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 zastupanog po punomoćniku Odvjetničko društvo KLIŠANIN &amp; PARTNERI društvo s ograničenom odgovornošću</item>
      <item>Ivan Križanac</item>
      <item>Predrag Nerlović</item>
    </derivirana_varijabla>
  </DomainObject.Predmet.StrankaListFormated>
  <DomainObject.Predmet.StrankaListFormatedOIB>
    <izvorni_sadrzaj>
      <item>FINA ZAGREB, OIB 85821130368</item>
      <item>Ministarstvo financija RH, OIB 18683136487 zastupanog po punomoćniku Županijsko državno odvjetništvo u Splitu</item>
      <item>Mario Baković, OIB 00286962151</item>
      <item>Marija Balić, OIB 72290805711</item>
      <item>Jagoda Barišić, OIB 70521192864</item>
      <item>Željka Bašić, OIB 07169375005</item>
      <item>Ivica Bezmalinović, OIB 86454922886</item>
      <item>Mira Bošnjak, OIB 78244082657</item>
      <item>Cvita Čelebija, OIB 62965683182</item>
      <item>Ivan Ćosić, OIB 54220298745</item>
      <item>Petar Dedić, OIB 88790913719</item>
      <item>Jasminka Dimitrijević, OIB 00358134180</item>
      <item>Željka Dragović, OIB 26534171041</item>
      <item>Olgica Galić, OIB 73221453507</item>
      <item>Sead Hajdarević, OIB 40277328341</item>
      <item>Stjepo Iličić, OIB 48022164778</item>
      <item>Ivan Ivišić, OIB 03619335303</item>
      <item>Ivica Jakšić, OIB 00286962151</item>
      <item>Ankica Karaman, OIB 96267036673</item>
      <item>Marica Kokeza, OIB 12838677007</item>
      <item>Ivica Kolumbić, OIB 86482193765</item>
      <item>Jozo Kosor, OIB 09395371048</item>
      <item>Petar Matešić, OIB 90880603989</item>
      <item>Marina Mijić-Krstanović, OIB 24920045998</item>
      <item>Marija Milanović-Litre, OIB 37493537079</item>
      <item>Ivan Milin, OIB 16336491196</item>
      <item>Dijana Mužinić Goić, OIB 16629610692</item>
      <item>Anđelka Nejašmić, OIB 16099384203</item>
      <item>Sanja Pavić, OIB 49919392034</item>
      <item>Jure Piplica, OIB 58469928447</item>
      <item>Davor Prižmić, OIB 89861022519</item>
      <item>Teo Prvinić, OIB 43643922140</item>
      <item>Sanja Renić, OIB 12704933886</item>
      <item>Ivan Runtić, Duje, OIB 10663098577 zastupanog po punomoćniku Milan Remetin</item>
      <item>Ivan Runtić pok. Ante, OIB 51557208848</item>
      <item>Jozo Salapić, OIB 05151989474</item>
      <item>Jasmin Stančin-Lukas, OIB 82242268412</item>
      <item>Ante Šućur, OIB 80771614793</item>
      <item>Marijana Šućur, OIB 86439775584</item>
      <item>Jakov Šunjić, OIB 33630383643</item>
      <item>Barbara Teležar, OIB 53670263970</item>
      <item>Mara Tokić, OIB 95431001088</item>
      <item>Renata Varvodić, OIB 41042628735</item>
      <item>Diana Vodanović, OIB 52048663943</item>
      <item>Ljiljanka Vojković, OIB 23489061282</item>
      <item>Nada Vukušić, OIB 56589230294</item>
      <item>Veseljko Vodanović, OIB 16318266581</item>
      <item>CIVIS d.o.o. za gradjevinarstvo, trgovinu i inženjering, OIB 74066299724</item>
      <item>LAVČEVIĆ - GRADITELJSTVO društvo s ograničenom odgovornošću za graditeljstvo i trgovinu u stečaju, OIB 54872671722</item>
      <item>LAVČEVIĆ dioničko društvo za inženjering i izgradnju, OIB 71421617824</item>
      <item>Financijska agencija, OIB 85821130368</item>
      <item>CROATIA osiguranje d.d., OIB 26187994862</item>
      <item>JADRANSKO OSIGURANJE dioničko društvo, OIB 94472454976</item>
      <item>HRVATSKE ŠUME društvo s ograničenom odgovornošću, OIB 69693144506 zastupanog po punomoćniku Odvjetničko društvo KLIŠANIN &amp; PARTNERI društvo s ograničenom odgovornošću</item>
      <item>Ivan Križanac, OIB 59878006403</item>
      <item>Predrag Nerlović, OIB 10134701017</item>
    </izvorni_sadrzaj>
    <derivirana_varijabla naziv="DomainObject.Predmet.StrankaListFormatedOIB_1">
      <item>FINA ZAGREB, OIB 85821130368</item>
      <item>Ministarstvo financija RH, OIB 18683136487 zastupanog po punomoćniku Županijsko državno odvjetništvo u Splitu</item>
      <item>Mario Baković, OIB 00286962151</item>
      <item>Marija Balić, OIB 72290805711</item>
      <item>Jagoda Barišić, OIB 70521192864</item>
      <item>Željka Bašić, OIB 07169375005</item>
      <item>Ivica Bezmalinović, OIB 86454922886</item>
      <item>Mira Bošnjak, OIB 78244082657</item>
      <item>Cvita Čelebija, OIB 62965683182</item>
      <item>Ivan Ćosić, OIB 54220298745</item>
      <item>Petar Dedić, OIB 88790913719</item>
      <item>Jasminka Dimitrijević, OIB 00358134180</item>
      <item>Željka Dragović, OIB 26534171041</item>
      <item>Olgica Galić, OIB 73221453507</item>
      <item>Sead Hajdarević, OIB 40277328341</item>
      <item>Stjepo Iličić, OIB 48022164778</item>
      <item>Ivan Ivišić, OIB 03619335303</item>
      <item>Ivica Jakšić, OIB 00286962151</item>
      <item>Ankica Karaman, OIB 96267036673</item>
      <item>Marica Kokeza, OIB 12838677007</item>
      <item>Ivica Kolumbić, OIB 86482193765</item>
      <item>Jozo Kosor, OIB 09395371048</item>
      <item>Petar Matešić, OIB 90880603989</item>
      <item>Marina Mijić-Krstanović, OIB 24920045998</item>
      <item>Marija Milanović-Litre, OIB 37493537079</item>
      <item>Ivan Milin, OIB 16336491196</item>
      <item>Dijana Mužinić Goić, OIB 16629610692</item>
      <item>Anđelka Nejašmić, OIB 16099384203</item>
      <item>Sanja Pavić, OIB 49919392034</item>
      <item>Jure Piplica, OIB 58469928447</item>
      <item>Davor Prižmić, OIB 89861022519</item>
      <item>Teo Prvinić, OIB 43643922140</item>
      <item>Sanja Renić, OIB 12704933886</item>
      <item>Ivan Runtić, Duje, OIB 10663098577 zastupanog po punomoćniku Milan Remetin</item>
      <item>Ivan Runtić pok. Ante, OIB 51557208848</item>
      <item>Jozo Salapić, OIB 05151989474</item>
      <item>Jasmin Stančin-Lukas, OIB 82242268412</item>
      <item>Ante Šućur, OIB 80771614793</item>
      <item>Marijana Šućur, OIB 86439775584</item>
      <item>Jakov Šunjić, OIB 33630383643</item>
      <item>Barbara Teležar, OIB 53670263970</item>
      <item>Mara Tokić, OIB 95431001088</item>
      <item>Renata Varvodić, OIB 41042628735</item>
      <item>Diana Vodanović, OIB 52048663943</item>
      <item>Ljiljanka Vojković, OIB 23489061282</item>
      <item>Nada Vukušić, OIB 56589230294</item>
      <item>Veseljko Vodanović, OIB 16318266581</item>
      <item>CIVIS d.o.o. za gradjevinarstvo, trgovinu i inženjering, OIB 74066299724</item>
      <item>LAVČEVIĆ - GRADITELJSTVO društvo s ograničenom odgovornošću za graditeljstvo i trgovinu u stečaju, OIB 54872671722</item>
      <item>LAVČEVIĆ dioničko društvo za inženjering i izgradnju, OIB 71421617824</item>
      <item>Financijska agencija, OIB 85821130368</item>
      <item>CROATIA osiguranje d.d., OIB 26187994862</item>
      <item>JADRANSKO OSIGURANJE dioničko društvo, OIB 94472454976</item>
      <item>HRVATSKE ŠUME društvo s ograničenom odgovornošću, OIB 69693144506 zastupanog po punomoćniku Odvjetničko društvo KLIŠANIN &amp; PARTNERI društvo s ograničenom odgovornošću</item>
      <item>Ivan Križanac, OIB 59878006403</item>
      <item>Predrag Nerlović, OIB 10134701017</item>
    </derivirana_varijabla>
  </DomainObject.Predmet.StrankaListFormatedOIB>
  <DomainObject.Predmet.StrankaListFormatedWithAdress>
    <izvorni_sadrzaj>
      <item>FINA ZAGREB, Albrechtova 42, 10000 Zagreb</item>
      <item>Ministarstvo financija RH, Katančićeva 5, 10000 Zagreb zastupanog po punomoćniku Županijsko državno odvjetništvo u Splitu</item>
      <item>Mario Baković, Vukovarska 110, 21000 Split</item>
      <item>Marija Balić, Mihovilovići 45, 21231 Klis</item>
      <item>Jagoda Barišić, Mike Tripala 2, 21000 Split</item>
      <item>Željka Bašić, Hercegovačka 44, 21000 Split</item>
      <item>Ivica Bezmalinović, Doverska 33, 21000 Split</item>
      <item>Mira Bošnjak, Ante Anića 23, 22300 Knin</item>
      <item>Cvita Čelebija, Klaićeva poljana 3, 21000 Split</item>
      <item>Ivan Ćosić, Smojina 1, 21000 Split</item>
      <item>Petar Dedić, Gospe od mira 20, 21311 Stobreč</item>
      <item>Jasminka Dimitrijević, Benkovačka 11, 21000 Split</item>
      <item>Željka Dragović, Omiška 24, 21000 Split</item>
      <item>Olgica Galić, Nadbiskupa Scotija 8, 21217 Kaštel Stari</item>
      <item>Sead Hajdarević, Mandićeva 110, 21311 Stobreč</item>
      <item>Stjepo Iličić, Dragoševića bb, 21212 Kaštel Sućurac</item>
      <item>Ivan Ivišić, Košute, 21240 Trilj</item>
      <item>Ivica Jakšić, Domovinskog rata 18, 21210 Solin</item>
      <item>Ankica Karaman, Srijane, 21310 Omiš</item>
      <item>Marica Kokeza, Pujanke 31, 21000 Split</item>
      <item>Ivica Kolumbić, Tršćanska 35, 21000 Split</item>
      <item>Jozo Kosor, Matoševa 73, 21210 Solin</item>
      <item>Petar Matešić, Babina 5, 21000 Split</item>
      <item>Marina Mijić-Krstanović, Hercegovačka 100, 21000 Split</item>
      <item>Marija Milanović-Litre, Otok, 21238 Otok</item>
      <item>Ivan Milin, Vukovarska 117, 21000 Split</item>
      <item>Dijana Mužinić Goić, Mosorska 28, 21292 Srinjine</item>
      <item>Anđelka Nejašmić, Marušićić 17, 21250 Šestanovac</item>
      <item>Sanja Pavić, Put Vrila 19, 21311 Žrnovnica</item>
      <item>Jure Piplica, Hrvatskih velikana 53, 21311 Žrnovnica</item>
      <item>Davor Prižmić, Ulica 64 10, 20270 Vela Luka</item>
      <item>Teo Prvinić, Obala sv.Tereze 33, 21430 Rogač</item>
      <item>Sanja Renić, Vukasova 14, 21000 Split</item>
      <item>Ivan Runtić, Duje, Podstinice 50, 21214 Kaštel Gomilica zastupanog po punomoćniku Milan Remetin</item>
      <item>Ivan Runtić pok. Ante, Bunje 5, 21210 Solin</item>
      <item>Jozo Salapić, Braće Radić 27, 21210 Solin</item>
      <item>Jasmin Stančin-Lukas, Josipa Omašića 55, 21214 Kaštel Lukšić</item>
      <item>Ante Šućur, Brnik 14, 21000 Split</item>
      <item>Marijana Šućur, Vrh visoke 113, 21000 Split</item>
      <item>Jakov Šunjić, Gizdavac bb, 21203 Gizdavac</item>
      <item>Barbara Teležar, Starčevićeva 4, 21311 Žrnovnica</item>
      <item>Mara Tokić, Šenoina 15, 21000 Split</item>
      <item>Renata Varvodić, Imotska 30, 21000 Split</item>
      <item>Diana Vodanović, Pavla Šubića 8, 22211 Vodice</item>
      <item>Ljiljanka Vojković, Gala, 21238 Otok</item>
      <item>Nada Vukušić, Vojka Krstulovića 4, 21000 Split</item>
      <item>Veseljko Vodanović, Ulica Pavla Šubića 8, 22211 Vodice</item>
      <item>CIVIS d.o.o. za gradjevinarstvo, trgovinu i inženjering, Put Plokita 57, 21000 Split</item>
      <item>LAVČEVIĆ - GRADITELJSTVO društvo s ograničenom odgovornošću za graditeljstvo i trgovinu u stečaju, Bihaćka 2, 21000 Split</item>
      <item>LAVČEVIĆ dioničko društvo za inženjering i izgradnju, Bihaćka 2, 21000 Split</item>
      <item>Financijska agencija, Vrtni put 3, 10000 Zagreb</item>
      <item>CROATIA osiguranje d.d., Miramarska 22, Zagreb</item>
      <item>JADRANSKO OSIGURANJE dioničko društvo, Listopadska 2, Zagreb</item>
      <item>HRVATSKE ŠUME društvo s ograničenom odgovornošću, Ul.Ljudevita Farkaša Vukotinovića 2, Zagreb zastupanog po punomoćniku Odvjetničko društvo KLIŠANIN &amp; PARTNERI društvo s ograničenom odgovornošću</item>
      <item>Ivan Križanac, Radošić 109, 21230 Radošić</item>
      <item>Predrag Nerlović, Fra F.Careva 48, 21214 Kaštel Gomilica</item>
    </izvorni_sadrzaj>
    <derivirana_varijabla naziv="DomainObject.Predmet.StrankaListFormatedWithAdress_1">
      <item>FINA ZAGREB, Albrechtova 42, 10000 Zagreb</item>
      <item>Ministarstvo financija RH, Katančićeva 5, 10000 Zagreb zastupanog po punomoćniku Županijsko državno odvjetništvo u Splitu</item>
      <item>Mario Baković, Vukovarska 110, 21000 Split</item>
      <item>Marija Balić, Mihovilovići 45, 21231 Klis</item>
      <item>Jagoda Barišić, Mike Tripala 2, 21000 Split</item>
      <item>Željka Bašić, Hercegovačka 44, 21000 Split</item>
      <item>Ivica Bezmalinović, Doverska 33, 21000 Split</item>
      <item>Mira Bošnjak, Ante Anića 23, 22300 Knin</item>
      <item>Cvita Čelebija, Klaićeva poljana 3, 21000 Split</item>
      <item>Ivan Ćosić, Smojina 1, 21000 Split</item>
      <item>Petar Dedić, Gospe od mira 20, 21311 Stobreč</item>
      <item>Jasminka Dimitrijević, Benkovačka 11, 21000 Split</item>
      <item>Željka Dragović, Omiška 24, 21000 Split</item>
      <item>Olgica Galić, Nadbiskupa Scotija 8, 21217 Kaštel Stari</item>
      <item>Sead Hajdarević, Mandićeva 110, 21311 Stobreč</item>
      <item>Stjepo Iličić, Dragoševića bb, 21212 Kaštel Sućurac</item>
      <item>Ivan Ivišić, Košute, 21240 Trilj</item>
      <item>Ivica Jakšić, Domovinskog rata 18, 21210 Solin</item>
      <item>Ankica Karaman, Srijane, 21310 Omiš</item>
      <item>Marica Kokeza, Pujanke 31, 21000 Split</item>
      <item>Ivica Kolumbić, Tršćanska 35, 21000 Split</item>
      <item>Jozo Kosor, Matoševa 73, 21210 Solin</item>
      <item>Petar Matešić, Babina 5, 21000 Split</item>
      <item>Marina Mijić-Krstanović, Hercegovačka 100, 21000 Split</item>
      <item>Marija Milanović-Litre, Otok, 21238 Otok</item>
      <item>Ivan Milin, Vukovarska 117, 21000 Split</item>
      <item>Dijana Mužinić Goić, Mosorska 28, 21292 Srinjine</item>
      <item>Anđelka Nejašmić, Marušićić 17, 21250 Šestanovac</item>
      <item>Sanja Pavić, Put Vrila 19, 21311 Žrnovnica</item>
      <item>Jure Piplica, Hrvatskih velikana 53, 21311 Žrnovnica</item>
      <item>Davor Prižmić, Ulica 64 10, 20270 Vela Luka</item>
      <item>Teo Prvinić, Obala sv.Tereze 33, 21430 Rogač</item>
      <item>Sanja Renić, Vukasova 14, 21000 Split</item>
      <item>Ivan Runtić, Duje, Podstinice 50, 21214 Kaštel Gomilica zastupanog po punomoćniku Milan Remetin</item>
      <item>Ivan Runtić pok. Ante, Bunje 5, 21210 Solin</item>
      <item>Jozo Salapić, Braće Radić 27, 21210 Solin</item>
      <item>Jasmin Stančin-Lukas, Josipa Omašića 55, 21214 Kaštel Lukšić</item>
      <item>Ante Šućur, Brnik 14, 21000 Split</item>
      <item>Marijana Šućur, Vrh visoke 113, 21000 Split</item>
      <item>Jakov Šunjić, Gizdavac bb, 21203 Gizdavac</item>
      <item>Barbara Teležar, Starčevićeva 4, 21311 Žrnovnica</item>
      <item>Mara Tokić, Šenoina 15, 21000 Split</item>
      <item>Renata Varvodić, Imotska 30, 21000 Split</item>
      <item>Diana Vodanović, Pavla Šubića 8, 22211 Vodice</item>
      <item>Ljiljanka Vojković, Gala, 21238 Otok</item>
      <item>Nada Vukušić, Vojka Krstulovića 4, 21000 Split</item>
      <item>Veseljko Vodanović, Ulica Pavla Šubića 8, 22211 Vodice</item>
      <item>CIVIS d.o.o. za gradjevinarstvo, trgovinu i inženjering, Put Plokita 57, 21000 Split</item>
      <item>LAVČEVIĆ - GRADITELJSTVO društvo s ograničenom odgovornošću za graditeljstvo i trgovinu u stečaju, Bihaćka 2, 21000 Split</item>
      <item>LAVČEVIĆ dioničko društvo za inženjering i izgradnju, Bihaćka 2, 21000 Split</item>
      <item>Financijska agencija, Vrtni put 3, 10000 Zagreb</item>
      <item>CROATIA osiguranje d.d., Miramarska 22, Zagreb</item>
      <item>JADRANSKO OSIGURANJE dioničko društvo, Listopadska 2, Zagreb</item>
      <item>HRVATSKE ŠUME društvo s ograničenom odgovornošću, Ul.Ljudevita Farkaša Vukotinovića 2, Zagreb zastupanog po punomoćniku Odvjetničko društvo KLIŠANIN &amp; PARTNERI društvo s ograničenom odgovornošću</item>
      <item>Ivan Križanac, Radošić 109, 21230 Radošić</item>
      <item>Predrag Nerlović, Fra F.Careva 48, 21214 Kaštel Gomilica</item>
    </derivirana_varijabla>
  </DomainObject.Predmet.StrankaListFormatedWithAdress>
  <DomainObject.Predmet.StrankaListFormatedWithAdressOIB>
    <izvorni_sadrzaj>
      <item>FINA ZAGREB, OIB 85821130368, Albrechtova 42, 10000 Zagreb</item>
      <item>Ministarstvo financija RH, OIB 18683136487, Katančićeva 5, 10000 Zagreb zastupanog po punomoćniku Županijsko državno odvjetništvo u Splitu</item>
      <item>Mario Baković, OIB 00286962151, Vukovarska 110, 21000 Split</item>
      <item>Marija Balić, OIB 72290805711, Mihovilovići 45, 21231 Klis</item>
      <item>Jagoda Barišić, OIB 70521192864, Mike Tripala 2, 21000 Split</item>
      <item>Željka Bašić, OIB 07169375005, Hercegovačka 44, 21000 Split</item>
      <item>Ivica Bezmalinović, OIB 86454922886, Doverska 33, 21000 Split</item>
      <item>Mira Bošnjak, OIB 78244082657, Ante Anića 23, 22300 Knin</item>
      <item>Cvita Čelebija, OIB 62965683182, Klaićeva poljana 3, 21000 Split</item>
      <item>Ivan Ćosić, OIB 54220298745, Smojina 1, 21000 Split</item>
      <item>Petar Dedić, OIB 88790913719, Gospe od mira 20, 21311 Stobreč</item>
      <item>Jasminka Dimitrijević, OIB 00358134180, Benkovačka 11, 21000 Split</item>
      <item>Željka Dragović, OIB 26534171041, Omiška 24, 21000 Split</item>
      <item>Olgica Galić, OIB 73221453507, Nadbiskupa Scotija 8, 21217 Kaštel Stari</item>
      <item>Sead Hajdarević, OIB 40277328341, Mandićeva 110, 21311 Stobreč</item>
      <item>Stjepo Iličić, OIB 48022164778, Dragoševića bb, 21212 Kaštel Sućurac</item>
      <item>Ivan Ivišić, OIB 03619335303, Košute, 21240 Trilj</item>
      <item>Ivica Jakšić, OIB 00286962151, Domovinskog rata 18, 21210 Solin</item>
      <item>Ankica Karaman, OIB 96267036673, Srijane, 21310 Omiš</item>
      <item>Marica Kokeza, OIB 12838677007, Pujanke 31, 21000 Split</item>
      <item>Ivica Kolumbić, OIB 86482193765, Tršćanska 35, 21000 Split</item>
      <item>Jozo Kosor, OIB 09395371048, Matoševa 73, 21210 Solin</item>
      <item>Petar Matešić, OIB 90880603989, Babina 5, 21000 Split</item>
      <item>Marina Mijić-Krstanović, OIB 24920045998, Hercegovačka 100, 21000 Split</item>
      <item>Marija Milanović-Litre, OIB 37493537079, Otok, 21238 Otok</item>
      <item>Ivan Milin, OIB 16336491196, Vukovarska 117, 21000 Split</item>
      <item>Dijana Mužinić Goić, OIB 16629610692, Mosorska 28, 21292 Srinjine</item>
      <item>Anđelka Nejašmić, OIB 16099384203, Marušićić 17, 21250 Šestanovac</item>
      <item>Sanja Pavić, OIB 49919392034, Put Vrila 19, 21311 Žrnovnica</item>
      <item>Jure Piplica, OIB 58469928447, Hrvatskih velikana 53, 21311 Žrnovnica</item>
      <item>Davor Prižmić, OIB 89861022519, Ulica 64 10, 20270 Vela Luka</item>
      <item>Teo Prvinić, OIB 43643922140, Obala sv.Tereze 33, 21430 Rogač</item>
      <item>Sanja Renić, OIB 12704933886, Vukasova 14, 21000 Split</item>
      <item>Ivan Runtić, Duje, OIB 10663098577, Podstinice 50, 21214 Kaštel Gomilica zastupanog po punomoćniku Milan Remetin</item>
      <item>Ivan Runtić pok. Ante, OIB 51557208848, Bunje 5, 21210 Solin</item>
      <item>Jozo Salapić, OIB 05151989474, Braće Radić 27, 21210 Solin</item>
      <item>Jasmin Stančin-Lukas, OIB 82242268412, Josipa Omašića 55, 21214 Kaštel Lukšić</item>
      <item>Ante Šućur, OIB 80771614793, Brnik 14, 21000 Split</item>
      <item>Marijana Šućur, OIB 86439775584, Vrh visoke 113, 21000 Split</item>
      <item>Jakov Šunjić, OIB 33630383643, Gizdavac bb, 21203 Gizdavac</item>
      <item>Barbara Teležar, OIB 53670263970, Starčevićeva 4, 21311 Žrnovnica</item>
      <item>Mara Tokić, OIB 95431001088, Šenoina 15, 21000 Split</item>
      <item>Renata Varvodić, OIB 41042628735, Imotska 30, 21000 Split</item>
      <item>Diana Vodanović, OIB 52048663943, Pavla Šubića 8, 22211 Vodice</item>
      <item>Ljiljanka Vojković, OIB 23489061282, Gala, 21238 Otok</item>
      <item>Nada Vukušić, OIB 56589230294, Vojka Krstulovića 4, 21000 Split</item>
      <item>Veseljko Vodanović, OIB 16318266581, Ulica Pavla Šubića 8, 22211 Vodice</item>
      <item>CIVIS d.o.o. za gradjevinarstvo, trgovinu i inženjering, OIB 74066299724, Put Plokita 57, 21000 Split</item>
      <item>LAVČEVIĆ - GRADITELJSTVO društvo s ograničenom odgovornošću za graditeljstvo i trgovinu u stečaju, OIB 54872671722, Bihaćka 2, 21000 Split</item>
      <item>LAVČEVIĆ dioničko društvo za inženjering i izgradnju, OIB 71421617824, Bihaćka 2, 21000 Split</item>
      <item>Financijska agencija, OIB 85821130368, Vrtni put 3, 10000 Zagreb</item>
      <item>CROATIA osiguranje d.d., OIB 26187994862, Miramarska 22, Zagreb</item>
      <item>JADRANSKO OSIGURANJE dioničko društvo, OIB 94472454976, Listopadska 2, Zagreb</item>
      <item>HRVATSKE ŠUME društvo s ograničenom odgovornošću, OIB 69693144506, Ul.Ljudevita Farkaša Vukotinovića 2, Zagreb zastupanog po punomoćniku Odvjetničko društvo KLIŠANIN &amp; PARTNERI društvo s ograničenom odgovornošću</item>
      <item>Ivan Križanac, OIB 59878006403, Radošić 109, 21230 Radošić</item>
      <item>Predrag Nerlović, OIB 10134701017, Fra F.Careva 48, 21214 Kaštel Gomilica</item>
    </izvorni_sadrzaj>
    <derivirana_varijabla naziv="DomainObject.Predmet.StrankaListFormatedWithAdressOIB_1">
      <item>FINA ZAGREB, OIB 85821130368, Albrechtova 42, 10000 Zagreb</item>
      <item>Ministarstvo financija RH, OIB 18683136487, Katančićeva 5, 10000 Zagreb zastupanog po punomoćniku Županijsko državno odvjetništvo u Splitu</item>
      <item>Mario Baković, OIB 00286962151, Vukovarska 110, 21000 Split</item>
      <item>Marija Balić, OIB 72290805711, Mihovilovići 45, 21231 Klis</item>
      <item>Jagoda Barišić, OIB 70521192864, Mike Tripala 2, 21000 Split</item>
      <item>Željka Bašić, OIB 07169375005, Hercegovačka 44, 21000 Split</item>
      <item>Ivica Bezmalinović, OIB 86454922886, Doverska 33, 21000 Split</item>
      <item>Mira Bošnjak, OIB 78244082657, Ante Anića 23, 22300 Knin</item>
      <item>Cvita Čelebija, OIB 62965683182, Klaićeva poljana 3, 21000 Split</item>
      <item>Ivan Ćosić, OIB 54220298745, Smojina 1, 21000 Split</item>
      <item>Petar Dedić, OIB 88790913719, Gospe od mira 20, 21311 Stobreč</item>
      <item>Jasminka Dimitrijević, OIB 00358134180, Benkovačka 11, 21000 Split</item>
      <item>Željka Dragović, OIB 26534171041, Omiška 24, 21000 Split</item>
      <item>Olgica Galić, OIB 73221453507, Nadbiskupa Scotija 8, 21217 Kaštel Stari</item>
      <item>Sead Hajdarević, OIB 40277328341, Mandićeva 110, 21311 Stobreč</item>
      <item>Stjepo Iličić, OIB 48022164778, Dragoševića bb, 21212 Kaštel Sućurac</item>
      <item>Ivan Ivišić, OIB 03619335303, Košute, 21240 Trilj</item>
      <item>Ivica Jakšić, OIB 00286962151, Domovinskog rata 18, 21210 Solin</item>
      <item>Ankica Karaman, OIB 96267036673, Srijane, 21310 Omiš</item>
      <item>Marica Kokeza, OIB 12838677007, Pujanke 31, 21000 Split</item>
      <item>Ivica Kolumbić, OIB 86482193765, Tršćanska 35, 21000 Split</item>
      <item>Jozo Kosor, OIB 09395371048, Matoševa 73, 21210 Solin</item>
      <item>Petar Matešić, OIB 90880603989, Babina 5, 21000 Split</item>
      <item>Marina Mijić-Krstanović, OIB 24920045998, Hercegovačka 100, 21000 Split</item>
      <item>Marija Milanović-Litre, OIB 37493537079, Otok, 21238 Otok</item>
      <item>Ivan Milin, OIB 16336491196, Vukovarska 117, 21000 Split</item>
      <item>Dijana Mužinić Goić, OIB 16629610692, Mosorska 28, 21292 Srinjine</item>
      <item>Anđelka Nejašmić, OIB 16099384203, Marušićić 17, 21250 Šestanovac</item>
      <item>Sanja Pavić, OIB 49919392034, Put Vrila 19, 21311 Žrnovnica</item>
      <item>Jure Piplica, OIB 58469928447, Hrvatskih velikana 53, 21311 Žrnovnica</item>
      <item>Davor Prižmić, OIB 89861022519, Ulica 64 10, 20270 Vela Luka</item>
      <item>Teo Prvinić, OIB 43643922140, Obala sv.Tereze 33, 21430 Rogač</item>
      <item>Sanja Renić, OIB 12704933886, Vukasova 14, 21000 Split</item>
      <item>Ivan Runtić, Duje, OIB 10663098577, Podstinice 50, 21214 Kaštel Gomilica zastupanog po punomoćniku Milan Remetin</item>
      <item>Ivan Runtić pok. Ante, OIB 51557208848, Bunje 5, 21210 Solin</item>
      <item>Jozo Salapić, OIB 05151989474, Braće Radić 27, 21210 Solin</item>
      <item>Jasmin Stančin-Lukas, OIB 82242268412, Josipa Omašića 55, 21214 Kaštel Lukšić</item>
      <item>Ante Šućur, OIB 80771614793, Brnik 14, 21000 Split</item>
      <item>Marijana Šućur, OIB 86439775584, Vrh visoke 113, 21000 Split</item>
      <item>Jakov Šunjić, OIB 33630383643, Gizdavac bb, 21203 Gizdavac</item>
      <item>Barbara Teležar, OIB 53670263970, Starčevićeva 4, 21311 Žrnovnica</item>
      <item>Mara Tokić, OIB 95431001088, Šenoina 15, 21000 Split</item>
      <item>Renata Varvodić, OIB 41042628735, Imotska 30, 21000 Split</item>
      <item>Diana Vodanović, OIB 52048663943, Pavla Šubića 8, 22211 Vodice</item>
      <item>Ljiljanka Vojković, OIB 23489061282, Gala, 21238 Otok</item>
      <item>Nada Vukušić, OIB 56589230294, Vojka Krstulovića 4, 21000 Split</item>
      <item>Veseljko Vodanović, OIB 16318266581, Ulica Pavla Šubića 8, 22211 Vodice</item>
      <item>CIVIS d.o.o. za gradjevinarstvo, trgovinu i inženjering, OIB 74066299724, Put Plokita 57, 21000 Split</item>
      <item>LAVČEVIĆ - GRADITELJSTVO društvo s ograničenom odgovornošću za graditeljstvo i trgovinu u stečaju, OIB 54872671722, Bihaćka 2, 21000 Split</item>
      <item>LAVČEVIĆ dioničko društvo za inženjering i izgradnju, OIB 71421617824, Bihaćka 2, 21000 Split</item>
      <item>Financijska agencija, OIB 85821130368, Vrtni put 3, 10000 Zagreb</item>
      <item>CROATIA osiguranje d.d., OIB 26187994862, Miramarska 22, Zagreb</item>
      <item>JADRANSKO OSIGURANJE dioničko društvo, OIB 94472454976, Listopadska 2, Zagreb</item>
      <item>HRVATSKE ŠUME društvo s ograničenom odgovornošću, OIB 69693144506, Ul.Ljudevita Farkaša Vukotinovića 2, Zagreb zastupanog po punomoćniku Odvjetničko društvo KLIŠANIN &amp; PARTNERI društvo s ograničenom odgovornošću</item>
      <item>Ivan Križanac, OIB 59878006403, Radošić 109, 21230 Radošić</item>
      <item>Predrag Nerlović, OIB 10134701017, Fra F.Careva 48, 21214 Kaštel Gomilica</item>
    </derivirana_varijabla>
  </DomainObject.Predmet.StrankaListFormatedWithAdressOIB>
  <DomainObject.Predmet.StrankaListNazivFormated>
    <izvorni_sadrzaj>
      <item>FINA ZAGREB</item>
      <item>Ministarstvo financija RH</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item>
      <item>Ivan Križanac</item>
      <item>Predrag Nerlović</item>
    </izvorni_sadrzaj>
    <derivirana_varijabla naziv="DomainObject.Predmet.StrankaListNazivFormated_1">
      <item>FINA ZAGREB</item>
      <item>Ministarstvo financija RH</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item>
      <item>Ivan Križanac</item>
      <item>Predrag Nerlović</item>
    </derivirana_varijabla>
  </DomainObject.Predmet.StrankaListNazivFormated>
  <DomainObject.Predmet.StrankaListNazivFormatedOIB>
    <izvorni_sadrzaj>
      <item>FINA ZAGREB, OIB 85821130368</item>
      <item>Ministarstvo financija RH, OIB 18683136487</item>
      <item>Mario Baković, OIB 00286962151</item>
      <item>Marija Balić, OIB 72290805711</item>
      <item>Jagoda Barišić, OIB 70521192864</item>
      <item>Željka Bašić, OIB 07169375005</item>
      <item>Ivica Bezmalinović, OIB 86454922886</item>
      <item>Mira Bošnjak, OIB 78244082657</item>
      <item>Cvita Čelebija, OIB 62965683182</item>
      <item>Ivan Ćosić, OIB 54220298745</item>
      <item>Petar Dedić, OIB 88790913719</item>
      <item>Jasminka Dimitrijević, OIB 00358134180</item>
      <item>Željka Dragović, OIB 26534171041</item>
      <item>Olgica Galić, OIB 73221453507</item>
      <item>Sead Hajdarević, OIB 40277328341</item>
      <item>Stjepo Iličić, OIB 48022164778</item>
      <item>Ivan Ivišić, OIB 03619335303</item>
      <item>Ivica Jakšić, OIB 00286962151</item>
      <item>Ankica Karaman, OIB 96267036673</item>
      <item>Marica Kokeza, OIB 12838677007</item>
      <item>Ivica Kolumbić, OIB 86482193765</item>
      <item>Jozo Kosor, OIB 09395371048</item>
      <item>Petar Matešić, OIB 90880603989</item>
      <item>Marina Mijić-Krstanović, OIB 24920045998</item>
      <item>Marija Milanović-Litre, OIB 37493537079</item>
      <item>Ivan Milin, OIB 16336491196</item>
      <item>Dijana Mužinić Goić, OIB 16629610692</item>
      <item>Anđelka Nejašmić, OIB 16099384203</item>
      <item>Sanja Pavić, OIB 49919392034</item>
      <item>Jure Piplica, OIB 58469928447</item>
      <item>Davor Prižmić, OIB 89861022519</item>
      <item>Teo Prvinić, OIB 43643922140</item>
      <item>Sanja Renić, OIB 12704933886</item>
      <item>Ivan Runtić, Duje, OIB 10663098577</item>
      <item>Ivan Runtić pok. Ante, OIB 51557208848</item>
      <item>Jozo Salapić, OIB 05151989474</item>
      <item>Jasmin Stančin-Lukas, OIB 82242268412</item>
      <item>Ante Šućur, OIB 80771614793</item>
      <item>Marijana Šućur, OIB 86439775584</item>
      <item>Jakov Šunjić, OIB 33630383643</item>
      <item>Barbara Teležar, OIB 53670263970</item>
      <item>Mara Tokić, OIB 95431001088</item>
      <item>Renata Varvodić, OIB 41042628735</item>
      <item>Diana Vodanović, OIB 52048663943</item>
      <item>Ljiljanka Vojković, OIB 23489061282</item>
      <item>Nada Vukušić, OIB 56589230294</item>
      <item>Veseljko Vodanović, OIB 16318266581</item>
      <item>CIVIS d.o.o. za gradjevinarstvo, trgovinu i inženjering, OIB 74066299724</item>
      <item>LAVČEVIĆ - GRADITELJSTVO društvo s ograničenom odgovornošću za graditeljstvo i trgovinu u stečaju, OIB 54872671722</item>
      <item>LAVČEVIĆ dioničko društvo za inženjering i izgradnju, OIB 71421617824</item>
      <item>Financijska agencija, OIB 85821130368</item>
      <item>CROATIA osiguranje d.d., OIB 26187994862</item>
      <item>JADRANSKO OSIGURANJE dioničko društvo, OIB 94472454976</item>
      <item>HRVATSKE ŠUME društvo s ograničenom odgovornošću, OIB 69693144506</item>
      <item>Ivan Križanac, OIB 59878006403</item>
      <item>Predrag Nerlović, OIB 10134701017</item>
    </izvorni_sadrzaj>
    <derivirana_varijabla naziv="DomainObject.Predmet.StrankaListNazivFormatedOIB_1">
      <item>FINA ZAGREB, OIB 85821130368</item>
      <item>Ministarstvo financija RH, OIB 18683136487</item>
      <item>Mario Baković, OIB 00286962151</item>
      <item>Marija Balić, OIB 72290805711</item>
      <item>Jagoda Barišić, OIB 70521192864</item>
      <item>Željka Bašić, OIB 07169375005</item>
      <item>Ivica Bezmalinović, OIB 86454922886</item>
      <item>Mira Bošnjak, OIB 78244082657</item>
      <item>Cvita Čelebija, OIB 62965683182</item>
      <item>Ivan Ćosić, OIB 54220298745</item>
      <item>Petar Dedić, OIB 88790913719</item>
      <item>Jasminka Dimitrijević, OIB 00358134180</item>
      <item>Željka Dragović, OIB 26534171041</item>
      <item>Olgica Galić, OIB 73221453507</item>
      <item>Sead Hajdarević, OIB 40277328341</item>
      <item>Stjepo Iličić, OIB 48022164778</item>
      <item>Ivan Ivišić, OIB 03619335303</item>
      <item>Ivica Jakšić, OIB 00286962151</item>
      <item>Ankica Karaman, OIB 96267036673</item>
      <item>Marica Kokeza, OIB 12838677007</item>
      <item>Ivica Kolumbić, OIB 86482193765</item>
      <item>Jozo Kosor, OIB 09395371048</item>
      <item>Petar Matešić, OIB 90880603989</item>
      <item>Marina Mijić-Krstanović, OIB 24920045998</item>
      <item>Marija Milanović-Litre, OIB 37493537079</item>
      <item>Ivan Milin, OIB 16336491196</item>
      <item>Dijana Mužinić Goić, OIB 16629610692</item>
      <item>Anđelka Nejašmić, OIB 16099384203</item>
      <item>Sanja Pavić, OIB 49919392034</item>
      <item>Jure Piplica, OIB 58469928447</item>
      <item>Davor Prižmić, OIB 89861022519</item>
      <item>Teo Prvinić, OIB 43643922140</item>
      <item>Sanja Renić, OIB 12704933886</item>
      <item>Ivan Runtić, Duje, OIB 10663098577</item>
      <item>Ivan Runtić pok. Ante, OIB 51557208848</item>
      <item>Jozo Salapić, OIB 05151989474</item>
      <item>Jasmin Stančin-Lukas, OIB 82242268412</item>
      <item>Ante Šućur, OIB 80771614793</item>
      <item>Marijana Šućur, OIB 86439775584</item>
      <item>Jakov Šunjić, OIB 33630383643</item>
      <item>Barbara Teležar, OIB 53670263970</item>
      <item>Mara Tokić, OIB 95431001088</item>
      <item>Renata Varvodić, OIB 41042628735</item>
      <item>Diana Vodanović, OIB 52048663943</item>
      <item>Ljiljanka Vojković, OIB 23489061282</item>
      <item>Nada Vukušić, OIB 56589230294</item>
      <item>Veseljko Vodanović, OIB 16318266581</item>
      <item>CIVIS d.o.o. za gradjevinarstvo, trgovinu i inženjering, OIB 74066299724</item>
      <item>LAVČEVIĆ - GRADITELJSTVO društvo s ograničenom odgovornošću za graditeljstvo i trgovinu u stečaju, OIB 54872671722</item>
      <item>LAVČEVIĆ dioničko društvo za inženjering i izgradnju, OIB 71421617824</item>
      <item>Financijska agencija, OIB 85821130368</item>
      <item>CROATIA osiguranje d.d., OIB 26187994862</item>
      <item>JADRANSKO OSIGURANJE dioničko društvo, OIB 94472454976</item>
      <item>HRVATSKE ŠUME društvo s ograničenom odgovornošću, OIB 69693144506</item>
      <item>Ivan Križanac, OIB 59878006403</item>
      <item>Predrag Nerlović, OIB 10134701017</item>
    </derivirana_varijabla>
  </DomainObject.Predmet.StrankaListNazivFormatedOIB>
  <DomainObject.Predmet.ProtuStrankaListFormated>
    <izvorni_sadrzaj>
      <item>LAVČEVIĆ-MONTAŽA društvo s ograničenom odgovornošću za graditeljstvo i trgovinu u stečaju zastupanog po punomoćniku Tomislav Krka</item>
    </izvorni_sadrzaj>
    <derivirana_varijabla naziv="DomainObject.Predmet.ProtuStrankaListFormated_1">
      <item>LAVČEVIĆ-MONTAŽA društvo s ograničenom odgovornošću za graditeljstvo i trgovinu u stečaju zastupanog po punomoćniku Tomislav Krka</item>
    </derivirana_varijabla>
  </DomainObject.Predmet.ProtuStrankaListFormated>
  <DomainObject.Predmet.ProtuStrankaListFormatedOIB>
    <izvorni_sadrzaj>
      <item>LAVČEVIĆ-MONTAŽA društvo s ograničenom odgovornošću za graditeljstvo i trgovinu u stečaju, OIB 73222982621 zastupanog po punomoćniku Tomislav Krka</item>
    </izvorni_sadrzaj>
    <derivirana_varijabla naziv="DomainObject.Predmet.ProtuStrankaListFormatedOIB_1">
      <item>LAVČEVIĆ-MONTAŽA društvo s ograničenom odgovornošću za graditeljstvo i trgovinu u stečaju, OIB 73222982621 zastupanog po punomoćniku Tomislav Krka</item>
    </derivirana_varijabla>
  </DomainObject.Predmet.ProtuStrankaListFormatedOIB>
  <DomainObject.Predmet.ProtuStrankaListFormatedWithAdress>
    <izvorni_sadrzaj>
      <item>LAVČEVIĆ-MONTAŽA društvo s ograničenom odgovornošću za graditeljstvo i trgovinu u stečaju, Bihaćka 2, 21000 Split zastupanog po punomoćniku Tomislav Krka</item>
    </izvorni_sadrzaj>
    <derivirana_varijabla naziv="DomainObject.Predmet.ProtuStrankaListFormatedWithAdress_1">
      <item>LAVČEVIĆ-MONTAŽA društvo s ograničenom odgovornošću za graditeljstvo i trgovinu u stečaju, Bihaćka 2, 21000 Split zastupanog po punomoćniku Tomislav Krka</item>
    </derivirana_varijabla>
  </DomainObject.Predmet.ProtuStrankaListFormatedWithAdress>
  <DomainObject.Predmet.ProtuStrankaListFormatedWithAdressOIB>
    <izvorni_sadrzaj>
      <item>LAVČEVIĆ-MONTAŽA društvo s ograničenom odgovornošću za graditeljstvo i trgovinu u stečaju, OIB 73222982621, Bihaćka 2, 21000 Split zastupanog po punomoćniku Tomislav Krka</item>
    </izvorni_sadrzaj>
    <derivirana_varijabla naziv="DomainObject.Predmet.ProtuStrankaListFormatedWithAdressOIB_1">
      <item>LAVČEVIĆ-MONTAŽA društvo s ograničenom odgovornošću za graditeljstvo i trgovinu u stečaju, OIB 73222982621, Bihaćka 2, 21000 Split zastupanog po punomoćniku Tomislav Krka</item>
    </derivirana_varijabla>
  </DomainObject.Predmet.ProtuStrankaListFormatedWithAdressOIB>
  <DomainObject.Predmet.ProtuStrankaListNazivFormated>
    <izvorni_sadrzaj>
      <item>LAVČEVIĆ-MONTAŽA društvo s ograničenom odgovornošću za graditeljstvo i trgovinu u stečaju</item>
    </izvorni_sadrzaj>
    <derivirana_varijabla naziv="DomainObject.Predmet.ProtuStrankaListNazivFormated_1">
      <item>LAVČEVIĆ-MONTAŽA društvo s ograničenom odgovornošću za graditeljstvo i trgovinu u stečaju</item>
    </derivirana_varijabla>
  </DomainObject.Predmet.ProtuStrankaListNazivFormated>
  <DomainObject.Predmet.ProtuStrankaListNazivFormatedOIB>
    <izvorni_sadrzaj>
      <item>LAVČEVIĆ-MONTAŽA društvo s ograničenom odgovornošću za graditeljstvo i trgovinu u stečaju, OIB 73222982621</item>
    </izvorni_sadrzaj>
    <derivirana_varijabla naziv="DomainObject.Predmet.ProtuStrankaListNazivFormatedOIB_1">
      <item>LAVČEVIĆ-MONTAŽA društvo s ograničenom odgovornošću za graditeljstvo i trgovinu u stečaju, OIB 73222982621</item>
    </derivirana_varijabla>
  </DomainObject.Predmet.ProtuStrankaListNazivFormatedOIB>
  <DomainObject.Predmet.OstaliListFormated>
    <izvorni_sadrzaj>
      <item>IVICA JAKŠIĆ</item>
      <item>Tomislav Krka punomoćnik sudionika u postupku LAVČEVIĆ-MONTAŽA društvo s ograničenom odgovornošću za graditeljstvo i trgovinu u stečaju</item>
      <item>Mira Hajdić</item>
      <item>Županijsko državno odvjetništvo u Splitu punomoćnik sudionika u postupku Ministarstvo financija RH</item>
      <item>Milan Remetin punomoćnik sudionika u postupku Ivan Runtić, Duje</item>
      <item>Miroslav Šarić</item>
      <item>Odvjetničko društvo KLIŠANIN &amp; PARTNERI društvo s ograničenom odgovornošću punomoćnik sudionika u postupku HRVATSKE ŠUME društvo s ograničenom odgovornošću</item>
      <item>Miroslav Šarić</item>
    </izvorni_sadrzaj>
    <derivirana_varijabla naziv="DomainObject.Predmet.OstaliListFormated_1">
      <item>IVICA JAKŠIĆ</item>
      <item>Tomislav Krka punomoćnik sudionika u postupku LAVČEVIĆ-MONTAŽA društvo s ograničenom odgovornošću za graditeljstvo i trgovinu u stečaju</item>
      <item>Mira Hajdić</item>
      <item>Županijsko državno odvjetništvo u Splitu punomoćnik sudionika u postupku Ministarstvo financija RH</item>
      <item>Milan Remetin punomoćnik sudionika u postupku Ivan Runtić, Duje</item>
      <item>Miroslav Šarić</item>
      <item>Odvjetničko društvo KLIŠANIN &amp; PARTNERI društvo s ograničenom odgovornošću punomoćnik sudionika u postupku HRVATSKE ŠUME društvo s ograničenom odgovornošću</item>
      <item>Miroslav Šarić</item>
    </derivirana_varijabla>
  </DomainObject.Predmet.OstaliListFormated>
  <DomainObject.Predmet.OstaliListFormatedOIB>
    <izvorni_sadrzaj>
      <item>IVICA JAKŠIĆ, OIB 68812102730</item>
      <item>Tomislav Krka punomoćnik sudionika u postupku LAVČEVIĆ-MONTAŽA društvo s ograničenom odgovornošću za graditeljstvo i trgovinu u stečaju</item>
      <item>Mira Hajdić, OIB 33624188331</item>
      <item>Županijsko državno odvjetništvo u Splitu punomoćnik sudionika u postupku Ministarstvo financija RH</item>
      <item>Milan Remetin punomoćnik sudionika u postupku Ivan Runtić, Duje</item>
      <item>Miroslav Šarić</item>
      <item>Odvjetničko društvo KLIŠANIN &amp; PARTNERI društvo s ograničenom odgovornošću, OIB 06259076695 punomoćnik sudionika u postupku HRVATSKE ŠUME društvo s ograničenom odgovornošću</item>
      <item>Miroslav Šarić</item>
    </izvorni_sadrzaj>
    <derivirana_varijabla naziv="DomainObject.Predmet.OstaliListFormatedOIB_1">
      <item>IVICA JAKŠIĆ, OIB 68812102730</item>
      <item>Tomislav Krka punomoćnik sudionika u postupku LAVČEVIĆ-MONTAŽA društvo s ograničenom odgovornošću za graditeljstvo i trgovinu u stečaju</item>
      <item>Mira Hajdić, OIB 33624188331</item>
      <item>Županijsko državno odvjetništvo u Splitu punomoćnik sudionika u postupku Ministarstvo financija RH</item>
      <item>Milan Remetin punomoćnik sudionika u postupku Ivan Runtić, Duje</item>
      <item>Miroslav Šarić</item>
      <item>Odvjetničko društvo KLIŠANIN &amp; PARTNERI društvo s ograničenom odgovornošću, OIB 06259076695 punomoćnik sudionika u postupku HRVATSKE ŠUME društvo s ograničenom odgovornošću</item>
      <item>Miroslav Šarić</item>
    </derivirana_varijabla>
  </DomainObject.Predmet.OstaliListFormatedOIB>
  <DomainObject.Predmet.OstaliListFormatedWithAdress>
    <izvorni_sadrzaj>
      <item>IVICA JAKŠIĆ, Ulica domovinskog rata 18, 21210 Solin</item>
      <item>Tomislav Krka, Starčevićeva 13/I, 21000 Split punomoćnik sudionika u postupku LAVČEVIĆ-MONTAŽA društvo s ograničenom odgovornošću za graditeljstvo i trgovinu u stečaju</item>
      <item>Mira Hajdić, Smiljanićeva 2, 21000 Split</item>
      <item>Županijsko državno odvjetništvo u Splitu, Gundulićeva 29a, 21000 Split punomoćnik sudionika u postupku Ministarstvo financija RH</item>
      <item>Milan Remetin, Blaža Jurjeva Trogiranina 6, 21220 Trogir punomoćnik sudionika u postupku Ivan Runtić, Duje</item>
      <item>Miroslav Šarić, Trg hrvatske bratske zajednice 2 B, 21000 Split</item>
      <item>Odvjetničko društvo KLIŠANIN &amp; PARTNERI društvo s ograničenom odgovornošću, Zelinska 2/I, Zagreb punomoćnik sudionika u postupku HRVATSKE ŠUME društvo s ograničenom odgovornošću</item>
      <item>Miroslav Šarić, Trg hrvatske bratske zajednice 2 B, 21000 Split</item>
    </izvorni_sadrzaj>
    <derivirana_varijabla naziv="DomainObject.Predmet.OstaliListFormatedWithAdress_1">
      <item>IVICA JAKŠIĆ, Ulica domovinskog rata 18, 21210 Solin</item>
      <item>Tomislav Krka, Starčevićeva 13/I, 21000 Split punomoćnik sudionika u postupku LAVČEVIĆ-MONTAŽA društvo s ograničenom odgovornošću za graditeljstvo i trgovinu u stečaju</item>
      <item>Mira Hajdić, Smiljanićeva 2, 21000 Split</item>
      <item>Županijsko državno odvjetništvo u Splitu, Gundulićeva 29a, 21000 Split punomoćnik sudionika u postupku Ministarstvo financija RH</item>
      <item>Milan Remetin, Blaža Jurjeva Trogiranina 6, 21220 Trogir punomoćnik sudionika u postupku Ivan Runtić, Duje</item>
      <item>Miroslav Šarić, Trg hrvatske bratske zajednice 2 B, 21000 Split</item>
      <item>Odvjetničko društvo KLIŠANIN &amp; PARTNERI društvo s ograničenom odgovornošću, Zelinska 2/I, Zagreb punomoćnik sudionika u postupku HRVATSKE ŠUME društvo s ograničenom odgovornošću</item>
      <item>Miroslav Šarić, Trg hrvatske bratske zajednice 2 B, 21000 Split</item>
    </derivirana_varijabla>
  </DomainObject.Predmet.OstaliListFormatedWithAdress>
  <DomainObject.Predmet.OstaliListFormatedWithAdressOIB>
    <izvorni_sadrzaj>
      <item>IVICA JAKŠIĆ, OIB 68812102730, Ulica domovinskog rata 18, 21210 Solin</item>
      <item>Tomislav Krka, Starčevićeva 13/I, 21000 Split punomoćnik sudionika u postupku LAVČEVIĆ-MONTAŽA društvo s ograničenom odgovornošću za graditeljstvo i trgovinu u stečaju</item>
      <item>Mira Hajdić, OIB 33624188331, Smiljanićeva 2, 21000 Split</item>
      <item>Županijsko državno odvjetništvo u Splitu, Gundulićeva 29a, 21000 Split punomoćnik sudionika u postupku Ministarstvo financija RH</item>
      <item>Milan Remetin, Blaža Jurjeva Trogiranina 6, 21220 Trogir punomoćnik sudionika u postupku Ivan Runtić, Duje</item>
      <item>Miroslav Šarić, Trg hrvatske bratske zajednice 2 B, 21000 Split</item>
      <item>Odvjetničko društvo KLIŠANIN &amp; PARTNERI društvo s ograničenom odgovornošću, OIB 06259076695, Zelinska 2/I, Zagreb punomoćnik sudionika u postupku HRVATSKE ŠUME društvo s ograničenom odgovornošću</item>
      <item>Miroslav Šarić, Trg hrvatske bratske zajednice 2 B, 21000 Split</item>
    </izvorni_sadrzaj>
    <derivirana_varijabla naziv="DomainObject.Predmet.OstaliListFormatedWithAdressOIB_1">
      <item>IVICA JAKŠIĆ, OIB 68812102730, Ulica domovinskog rata 18, 21210 Solin</item>
      <item>Tomislav Krka, Starčevićeva 13/I, 21000 Split punomoćnik sudionika u postupku LAVČEVIĆ-MONTAŽA društvo s ograničenom odgovornošću za graditeljstvo i trgovinu u stečaju</item>
      <item>Mira Hajdić, OIB 33624188331, Smiljanićeva 2, 21000 Split</item>
      <item>Županijsko državno odvjetništvo u Splitu, Gundulićeva 29a, 21000 Split punomoćnik sudionika u postupku Ministarstvo financija RH</item>
      <item>Milan Remetin, Blaža Jurjeva Trogiranina 6, 21220 Trogir punomoćnik sudionika u postupku Ivan Runtić, Duje</item>
      <item>Miroslav Šarić, Trg hrvatske bratske zajednice 2 B, 21000 Split</item>
      <item>Odvjetničko društvo KLIŠANIN &amp; PARTNERI društvo s ograničenom odgovornošću, OIB 06259076695, Zelinska 2/I, Zagreb punomoćnik sudionika u postupku HRVATSKE ŠUME društvo s ograničenom odgovornošću</item>
      <item>Miroslav Šarić, Trg hrvatske bratske zajednice 2 B, 21000 Split</item>
    </derivirana_varijabla>
  </DomainObject.Predmet.OstaliListFormatedWithAdressOIB>
  <DomainObject.Predmet.OstaliListNazivFormated>
    <izvorni_sadrzaj>
      <item>IVICA JAKŠIĆ</item>
      <item>Tomislav Krka</item>
      <item>Mira Hajdić</item>
      <item>Županijsko državno odvjetništvo u Splitu</item>
      <item>Milan Remetin</item>
      <item>Miroslav Šarić</item>
      <item>Odvjetničko društvo KLIŠANIN &amp; PARTNERI društvo s ograničenom odgovornošću</item>
      <item>Miroslav Šarić</item>
    </izvorni_sadrzaj>
    <derivirana_varijabla naziv="DomainObject.Predmet.OstaliListNazivFormated_1">
      <item>IVICA JAKŠIĆ</item>
      <item>Tomislav Krka</item>
      <item>Mira Hajdić</item>
      <item>Županijsko državno odvjetništvo u Splitu</item>
      <item>Milan Remetin</item>
      <item>Miroslav Šarić</item>
      <item>Odvjetničko društvo KLIŠANIN &amp; PARTNERI društvo s ograničenom odgovornošću</item>
      <item>Miroslav Šarić</item>
    </derivirana_varijabla>
  </DomainObject.Predmet.OstaliListNazivFormated>
  <DomainObject.Predmet.OstaliListNazivFormatedOIB>
    <izvorni_sadrzaj>
      <item>IVICA JAKŠIĆ, OIB 68812102730</item>
      <item>Tomislav Krka</item>
      <item>Mira Hajdić, OIB 33624188331</item>
      <item>Županijsko državno odvjetništvo u Splitu</item>
      <item>Milan Remetin</item>
      <item>Miroslav Šarić</item>
      <item>Odvjetničko društvo KLIŠANIN &amp; PARTNERI društvo s ograničenom odgovornošću, OIB 06259076695</item>
      <item>Miroslav Šarić</item>
    </izvorni_sadrzaj>
    <derivirana_varijabla naziv="DomainObject.Predmet.OstaliListNazivFormatedOIB_1">
      <item>IVICA JAKŠIĆ, OIB 68812102730</item>
      <item>Tomislav Krka</item>
      <item>Mira Hajdić, OIB 33624188331</item>
      <item>Županijsko državno odvjetništvo u Splitu</item>
      <item>Milan Remetin</item>
      <item>Miroslav Šarić</item>
      <item>Odvjetničko društvo KLIŠANIN &amp; PARTNERI društvo s ograničenom odgovornošću, OIB 06259076695</item>
      <item>Miroslav Šarić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LAVČEVIĆ-MONTAŽA društvo s ograničenom odgovornošću za graditeljstvo i trgovinu u stečaju</izvorni_sadrzaj>
    <derivirana_varijabla naziv="DomainObject.Predmet.ProtustrankaIDrugi_1">LAVČEVIĆ-MONTAŽA društvo s ograničenom odgovornošću za graditeljstvo i trgovinu u stečaju</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LAVČEVIĆ-MONTAŽA društvo s ograničenom odgovornošću za graditeljstvo i trgovinu u stečaju, OIB 73222982621, Bihaćka 2, 21000 Split</izvorni_sadrzaj>
    <derivirana_varijabla naziv="DomainObject.Predmet.ProtustrankaIDrugiAdressOIB_1">LAVČEVIĆ-MONTAŽA društvo s ograničenom odgovornošću za graditeljstvo i trgovinu u stečaju, OIB 73222982621, Bihaćka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LAVČEVIĆ-MONTAŽA društvo s ograničenom odgovornošću za graditeljstvo i trgovinu u stečaju</item>
      <item>IVICA JAKŠIĆ</item>
      <item>Tomislav Krka</item>
      <item>Mira Hajdić</item>
      <item>Ministarstvo financija RH</item>
      <item>Županijsko državno odvjetništvo u Splitu</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item>
      <item>Milan Remetin</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Miroslav Šarić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item>
      <item>Odvjetničko društvo KLIŠANIN &amp; PARTNERI društvo s ograničenom odgovornošću</item>
      <item>Miroslav Šarić</item>
      <item>Ivan Križanac</item>
      <item>Predrag Nerlović</item>
    </izvorni_sadrzaj>
    <derivirana_varijabla naziv="DomainObject.Predmet.SudioniciListNaziv_1">
      <item>FINA ZAGREB</item>
      <item>LAVČEVIĆ-MONTAŽA društvo s ograničenom odgovornošću za graditeljstvo i trgovinu u stečaju</item>
      <item>IVICA JAKŠIĆ</item>
      <item>Tomislav Krka</item>
      <item>Mira Hajdić</item>
      <item>Ministarstvo financija RH</item>
      <item>Županijsko državno odvjetništvo u Splitu</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item>
      <item>Milan Remetin</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Miroslav Šarić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item>
      <item>Odvjetničko društvo KLIŠANIN &amp; PARTNERI društvo s ograničenom odgovornošću</item>
      <item>Miroslav Šarić</item>
      <item>Ivan Križanac</item>
      <item>Predrag Nerlović</item>
    </derivirana_varijabla>
  </DomainObject.Predmet.SudioniciListNaziv>
  <DomainObject.Predmet.SudioniciListAdressOIB>
    <izvorni_sadrzaj>
      <item>FINA ZAGREB, OIB 85821130368, Albrechtova 42,10000 Zagreb</item>
      <item>LAVČEVIĆ-MONTAŽA društvo s ograničenom odgovornošću za graditeljstvo i trgovinu u stečaju, OIB 73222982621, Bihaćka 2,21000 Split</item>
      <item>IVICA JAKŠIĆ, OIB 68812102730, Ulica domovinskog rata 18,21210 Solin</item>
      <item>Tomislav Krka, Starčevićeva 13/I,21000 Split</item>
      <item>Mira Hajdić, OIB 33624188331, Smiljanićeva 2,21000 Split</item>
      <item>Ministarstvo financija RH, OIB 18683136487, Katančićeva 5,10000 Zagreb</item>
      <item>Županijsko državno odvjetništvo u Splitu, Gundulićeva 29a,21000 Split</item>
      <item>Mario Baković, OIB 00286962151, Vukovarska 110,21000 Split</item>
      <item>Marija Balić, OIB 72290805711, Mihovilovići 45,21231 Klis</item>
      <item>Jagoda Barišić, OIB 70521192864, Mike Tripala 2,21000 Split</item>
      <item>Željka Bašić, OIB 07169375005, Hercegovačka 44,21000 Split</item>
      <item>Ivica Bezmalinović, OIB 86454922886, Doverska 33,21000 Split</item>
      <item>Mira Bošnjak, OIB 78244082657, Ante Anića 23,22300 Knin</item>
      <item>Cvita Čelebija, OIB 62965683182, Klaićeva poljana 3,21000 Split</item>
      <item>Ivan Ćosić, OIB 54220298745, Smojina 1,21000 Split</item>
      <item>Petar Dedić, OIB 88790913719, Gospe od mira 20,21311 Stobreč</item>
      <item>Jasminka Dimitrijević, OIB 00358134180, Benkovačka 11,21000 Split</item>
      <item>Željka Dragović, OIB 26534171041, Omiška 24,21000 Split</item>
      <item>Olgica Galić, OIB 73221453507, Nadbiskupa Scotija 8,21217 Kaštel Stari</item>
      <item>Sead Hajdarević, OIB 40277328341, Mandićeva 110,21311 Stobreč</item>
      <item>Stjepo Iličić, OIB 48022164778, Dragoševića bb,21212 Kaštel Sućurac</item>
      <item>Ivan Ivišić, OIB 03619335303, Košute,21240 Trilj</item>
      <item>Ivica Jakšić, OIB 00286962151, Domovinskog rata 18,21210 Solin</item>
      <item>Ankica Karaman, OIB 96267036673, Srijane,21310 Omiš</item>
      <item>Marica Kokeza, OIB 12838677007, Pujanke 31,21000 Split</item>
      <item>Ivica Kolumbić, OIB 86482193765, Tršćanska 35,21000 Split</item>
      <item>Jozo Kosor, OIB 09395371048, Matoševa 73,21210 Solin</item>
      <item>Petar Matešić, OIB 90880603989, Babina 5,21000 Split</item>
      <item>Marina Mijić-Krstanović, OIB 24920045998, Hercegovačka 100,21000 Split</item>
      <item>Marija Milanović-Litre, OIB 37493537079, Otok,21238 Otok</item>
      <item>Ivan Milin, OIB 16336491196, Vukovarska 117,21000 Split</item>
      <item>Dijana Mužinić Goić, OIB 16629610692, Mosorska 28,21292 Srinjine</item>
      <item>Anđelka Nejašmić, OIB 16099384203, Marušićić 17,21250 Šestanovac</item>
      <item>Sanja Pavić, OIB 49919392034, Put Vrila 19,21311 Žrnovnica</item>
      <item>Jure Piplica, OIB 58469928447, Hrvatskih velikana 53,21311 Žrnovnica</item>
      <item>Davor Prižmić, OIB 89861022519, Ulica 64 10,20270 Vela Luka</item>
      <item>Teo Prvinić, OIB 43643922140, Obala sv.Tereze 33,21430 Rogač</item>
      <item>Sanja Renić, OIB 12704933886, Vukasova 14,21000 Split</item>
      <item>Ivan Runtić, Duje, OIB 10663098577, Podstinice 50,21214 Kaštel Gomilica</item>
      <item>Milan Remetin, Blaža Jurjeva Trogiranina 6,21220 Trogir</item>
      <item>Ivan Runtić pok. Ante, OIB 51557208848, Bunje 5,21210 Solin</item>
      <item>Jozo Salapić, OIB 05151989474, Braće Radić 27,21210 Solin</item>
      <item>Jasmin Stančin-Lukas, OIB 82242268412, Josipa Omašića 55,21214 Kaštel Lukšić</item>
      <item>Ante Šućur, OIB 80771614793, Brnik 14,21000 Split</item>
      <item>Marijana Šućur, OIB 86439775584, Vrh visoke 113,21000 Split</item>
      <item>Jakov Šunjić, OIB 33630383643, Gizdavac bb,21203 Gizdavac</item>
      <item>Barbara Teležar, OIB 53670263970, Starčevićeva 4,21311 Žrnovnica</item>
      <item>Mara Tokić, OIB 95431001088, Šenoina 15,21000 Split</item>
      <item>Renata Varvodić, OIB 41042628735, Imotska 30,21000 Split</item>
      <item>Diana Vodanović, OIB 52048663943, Pavla Šubića 8,22211 Vodice</item>
      <item>Ljiljanka Vojković, OIB 23489061282, Gala,21238 Otok</item>
      <item>Nada Vukušić, OIB 56589230294, Vojka Krstulovića 4,21000 Split</item>
      <item>Miroslav Šarić, Trg hrvatske bratske zajednice 2 B,21000 Split</item>
      <item>Veseljko Vodanović, OIB 16318266581, Ulica Pavla Šubića 8,22211 Vodice</item>
      <item>CIVIS d.o.o. za gradjevinarstvo, trgovinu i inženjering, OIB 74066299724, Put Plokita 57,21000 Split</item>
      <item>LAVČEVIĆ - GRADITELJSTVO društvo s ograničenom odgovornošću za graditeljstvo i trgovinu u stečaju, OIB 54872671722, Bihaćka 2,21000 Split</item>
      <item>LAVČEVIĆ dioničko društvo za inženjering i izgradnju, OIB 71421617824, Bihaćka 2,21000 Split</item>
      <item>Financijska agencija, OIB 85821130368, Vrtni put 3,10000 Zagreb</item>
      <item>CROATIA osiguranje d.d., OIB 26187994862, Miramarska 22,Zagreb</item>
      <item>JADRANSKO OSIGURANJE dioničko društvo, OIB 94472454976, Listopadska 2,Zagreb</item>
      <item>HRVATSKE ŠUME društvo s ograničenom odgovornošću, OIB 69693144506, Ul.Ljudevita Farkaša Vukotinovića 2,Zagreb</item>
      <item>Odvjetničko društvo KLIŠANIN &amp; PARTNERI društvo s ograničenom odgovornošću, OIB 06259076695, Zelinska 2/I,Zagreb</item>
      <item>Miroslav Šarić, Trg hrvatske bratske zajednice 2 B,21000 Split</item>
      <item>Ivan Križanac, OIB 59878006403, Radošić 109,21230 Radošić</item>
      <item>Predrag Nerlović, OIB 10134701017, Fra F.Careva 48,21214 Kaštel Gomilica</item>
    </izvorni_sadrzaj>
    <derivirana_varijabla naziv="DomainObject.Predmet.SudioniciListAdressOIB_1">
      <item>FINA ZAGREB, OIB 85821130368, Albrechtova 42,10000 Zagreb</item>
      <item>LAVČEVIĆ-MONTAŽA društvo s ograničenom odgovornošću za graditeljstvo i trgovinu u stečaju, OIB 73222982621, Bihaćka 2,21000 Split</item>
      <item>IVICA JAKŠIĆ, OIB 68812102730, Ulica domovinskog rata 18,21210 Solin</item>
      <item>Tomislav Krka, Starčevićeva 13/I,21000 Split</item>
      <item>Mira Hajdić, OIB 33624188331, Smiljanićeva 2,21000 Split</item>
      <item>Ministarstvo financija RH, OIB 18683136487, Katančićeva 5,10000 Zagreb</item>
      <item>Županijsko državno odvjetništvo u Splitu, Gundulićeva 29a,21000 Split</item>
      <item>Mario Baković, OIB 00286962151, Vukovarska 110,21000 Split</item>
      <item>Marija Balić, OIB 72290805711, Mihovilovići 45,21231 Klis</item>
      <item>Jagoda Barišić, OIB 70521192864, Mike Tripala 2,21000 Split</item>
      <item>Željka Bašić, OIB 07169375005, Hercegovačka 44,21000 Split</item>
      <item>Ivica Bezmalinović, OIB 86454922886, Doverska 33,21000 Split</item>
      <item>Mira Bošnjak, OIB 78244082657, Ante Anića 23,22300 Knin</item>
      <item>Cvita Čelebija, OIB 62965683182, Klaićeva poljana 3,21000 Split</item>
      <item>Ivan Ćosić, OIB 54220298745, Smojina 1,21000 Split</item>
      <item>Petar Dedić, OIB 88790913719, Gospe od mira 20,21311 Stobreč</item>
      <item>Jasminka Dimitrijević, OIB 00358134180, Benkovačka 11,21000 Split</item>
      <item>Željka Dragović, OIB 26534171041, Omiška 24,21000 Split</item>
      <item>Olgica Galić, OIB 73221453507, Nadbiskupa Scotija 8,21217 Kaštel Stari</item>
      <item>Sead Hajdarević, OIB 40277328341, Mandićeva 110,21311 Stobreč</item>
      <item>Stjepo Iličić, OIB 48022164778, Dragoševića bb,21212 Kaštel Sućurac</item>
      <item>Ivan Ivišić, OIB 03619335303, Košute,21240 Trilj</item>
      <item>Ivica Jakšić, OIB 00286962151, Domovinskog rata 18,21210 Solin</item>
      <item>Ankica Karaman, OIB 96267036673, Srijane,21310 Omiš</item>
      <item>Marica Kokeza, OIB 12838677007, Pujanke 31,21000 Split</item>
      <item>Ivica Kolumbić, OIB 86482193765, Tršćanska 35,21000 Split</item>
      <item>Jozo Kosor, OIB 09395371048, Matoševa 73,21210 Solin</item>
      <item>Petar Matešić, OIB 90880603989, Babina 5,21000 Split</item>
      <item>Marina Mijić-Krstanović, OIB 24920045998, Hercegovačka 100,21000 Split</item>
      <item>Marija Milanović-Litre, OIB 37493537079, Otok,21238 Otok</item>
      <item>Ivan Milin, OIB 16336491196, Vukovarska 117,21000 Split</item>
      <item>Dijana Mužinić Goić, OIB 16629610692, Mosorska 28,21292 Srinjine</item>
      <item>Anđelka Nejašmić, OIB 16099384203, Marušićić 17,21250 Šestanovac</item>
      <item>Sanja Pavić, OIB 49919392034, Put Vrila 19,21311 Žrnovnica</item>
      <item>Jure Piplica, OIB 58469928447, Hrvatskih velikana 53,21311 Žrnovnica</item>
      <item>Davor Prižmić, OIB 89861022519, Ulica 64 10,20270 Vela Luka</item>
      <item>Teo Prvinić, OIB 43643922140, Obala sv.Tereze 33,21430 Rogač</item>
      <item>Sanja Renić, OIB 12704933886, Vukasova 14,21000 Split</item>
      <item>Ivan Runtić, Duje, OIB 10663098577, Podstinice 50,21214 Kaštel Gomilica</item>
      <item>Milan Remetin, Blaža Jurjeva Trogiranina 6,21220 Trogir</item>
      <item>Ivan Runtić pok. Ante, OIB 51557208848, Bunje 5,21210 Solin</item>
      <item>Jozo Salapić, OIB 05151989474, Braće Radić 27,21210 Solin</item>
      <item>Jasmin Stančin-Lukas, OIB 82242268412, Josipa Omašića 55,21214 Kaštel Lukšić</item>
      <item>Ante Šućur, OIB 80771614793, Brnik 14,21000 Split</item>
      <item>Marijana Šućur, OIB 86439775584, Vrh visoke 113,21000 Split</item>
      <item>Jakov Šunjić, OIB 33630383643, Gizdavac bb,21203 Gizdavac</item>
      <item>Barbara Teležar, OIB 53670263970, Starčevićeva 4,21311 Žrnovnica</item>
      <item>Mara Tokić, OIB 95431001088, Šenoina 15,21000 Split</item>
      <item>Renata Varvodić, OIB 41042628735, Imotska 30,21000 Split</item>
      <item>Diana Vodanović, OIB 52048663943, Pavla Šubića 8,22211 Vodice</item>
      <item>Ljiljanka Vojković, OIB 23489061282, Gala,21238 Otok</item>
      <item>Nada Vukušić, OIB 56589230294, Vojka Krstulovića 4,21000 Split</item>
      <item>Miroslav Šarić, Trg hrvatske bratske zajednice 2 B,21000 Split</item>
      <item>Veseljko Vodanović, OIB 16318266581, Ulica Pavla Šubića 8,22211 Vodice</item>
      <item>CIVIS d.o.o. za gradjevinarstvo, trgovinu i inženjering, OIB 74066299724, Put Plokita 57,21000 Split</item>
      <item>LAVČEVIĆ - GRADITELJSTVO društvo s ograničenom odgovornošću za graditeljstvo i trgovinu u stečaju, OIB 54872671722, Bihaćka 2,21000 Split</item>
      <item>LAVČEVIĆ dioničko društvo za inženjering i izgradnju, OIB 71421617824, Bihaćka 2,21000 Split</item>
      <item>Financijska agencija, OIB 85821130368, Vrtni put 3,10000 Zagreb</item>
      <item>CROATIA osiguranje d.d., OIB 26187994862, Miramarska 22,Zagreb</item>
      <item>JADRANSKO OSIGURANJE dioničko društvo, OIB 94472454976, Listopadska 2,Zagreb</item>
      <item>HRVATSKE ŠUME društvo s ograničenom odgovornošću, OIB 69693144506, Ul.Ljudevita Farkaša Vukotinovića 2,Zagreb</item>
      <item>Odvjetničko društvo KLIŠANIN &amp; PARTNERI društvo s ograničenom odgovornošću, OIB 06259076695, Zelinska 2/I,Zagreb</item>
      <item>Miroslav Šarić, Trg hrvatske bratske zajednice 2 B,21000 Split</item>
      <item>Ivan Križanac, OIB 59878006403, Radošić 109,21230 Radošić</item>
      <item>Predrag Nerlović, OIB 10134701017, Fra F.Careva 48,21214 Kaštel Gomilica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73222982621</item>
      <item>, OIB 68812102730</item>
      <item>, OIB null</item>
      <item>, OIB 33624188331</item>
      <item>, OIB 18683136487</item>
      <item>, OIB null</item>
      <item>, OIB 00286962151</item>
      <item>, OIB 72290805711</item>
      <item>, OIB 70521192864</item>
      <item>, OIB 07169375005</item>
      <item>, OIB 86454922886</item>
      <item>, OIB 78244082657</item>
      <item>, OIB 62965683182</item>
      <item>, OIB 54220298745</item>
      <item>, OIB 88790913719</item>
      <item>, OIB 00358134180</item>
      <item>, OIB 26534171041</item>
      <item>, OIB 73221453507</item>
      <item>, OIB 40277328341</item>
      <item>, OIB 48022164778</item>
      <item>, OIB 03619335303</item>
      <item>, OIB 00286962151</item>
      <item>, OIB 96267036673</item>
      <item>, OIB 12838677007</item>
      <item>, OIB 86482193765</item>
      <item>, OIB 09395371048</item>
      <item>, OIB 90880603989</item>
      <item>, OIB 24920045998</item>
      <item>, OIB 37493537079</item>
      <item>, OIB 16336491196</item>
      <item>, OIB 16629610692</item>
      <item>, OIB 16099384203</item>
      <item>, OIB 49919392034</item>
      <item>, OIB 58469928447</item>
      <item>, OIB 89861022519</item>
      <item>, OIB 43643922140</item>
      <item>, OIB 12704933886</item>
      <item>, OIB 10663098577</item>
      <item>, OIB null</item>
      <item>, OIB 51557208848</item>
      <item>, OIB 05151989474</item>
      <item>, OIB 82242268412</item>
      <item>, OIB 80771614793</item>
      <item>, OIB 86439775584</item>
      <item>, OIB 33630383643</item>
      <item>, OIB 53670263970</item>
      <item>, OIB 95431001088</item>
      <item>, OIB 41042628735</item>
      <item>, OIB 52048663943</item>
      <item>, OIB 23489061282</item>
      <item>, OIB 56589230294</item>
      <item>, OIB null</item>
      <item>, OIB 16318266581</item>
      <item>, OIB 74066299724</item>
      <item>, OIB 54872671722</item>
      <item>, OIB 71421617824</item>
      <item>, OIB 85821130368</item>
      <item>, OIB 26187994862</item>
      <item>, OIB 94472454976</item>
      <item>, OIB 69693144506</item>
      <item>, OIB 06259076695</item>
      <item>, OIB null</item>
      <item>, OIB 59878006403</item>
      <item>, OIB 10134701017</item>
    </izvorni_sadrzaj>
    <derivirana_varijabla naziv="DomainObject.Predmet.SudioniciListNazivOIB_1">
      <item>, OIB 85821130368</item>
      <item>, OIB 73222982621</item>
      <item>, OIB 68812102730</item>
      <item>, OIB null</item>
      <item>, OIB 33624188331</item>
      <item>, OIB 18683136487</item>
      <item>, OIB null</item>
      <item>, OIB 00286962151</item>
      <item>, OIB 72290805711</item>
      <item>, OIB 70521192864</item>
      <item>, OIB 07169375005</item>
      <item>, OIB 86454922886</item>
      <item>, OIB 78244082657</item>
      <item>, OIB 62965683182</item>
      <item>, OIB 54220298745</item>
      <item>, OIB 88790913719</item>
      <item>, OIB 00358134180</item>
      <item>, OIB 26534171041</item>
      <item>, OIB 73221453507</item>
      <item>, OIB 40277328341</item>
      <item>, OIB 48022164778</item>
      <item>, OIB 03619335303</item>
      <item>, OIB 00286962151</item>
      <item>, OIB 96267036673</item>
      <item>, OIB 12838677007</item>
      <item>, OIB 86482193765</item>
      <item>, OIB 09395371048</item>
      <item>, OIB 90880603989</item>
      <item>, OIB 24920045998</item>
      <item>, OIB 37493537079</item>
      <item>, OIB 16336491196</item>
      <item>, OIB 16629610692</item>
      <item>, OIB 16099384203</item>
      <item>, OIB 49919392034</item>
      <item>, OIB 58469928447</item>
      <item>, OIB 89861022519</item>
      <item>, OIB 43643922140</item>
      <item>, OIB 12704933886</item>
      <item>, OIB 10663098577</item>
      <item>, OIB null</item>
      <item>, OIB 51557208848</item>
      <item>, OIB 05151989474</item>
      <item>, OIB 82242268412</item>
      <item>, OIB 80771614793</item>
      <item>, OIB 86439775584</item>
      <item>, OIB 33630383643</item>
      <item>, OIB 53670263970</item>
      <item>, OIB 95431001088</item>
      <item>, OIB 41042628735</item>
      <item>, OIB 52048663943</item>
      <item>, OIB 23489061282</item>
      <item>, OIB 56589230294</item>
      <item>, OIB null</item>
      <item>, OIB 16318266581</item>
      <item>, OIB 74066299724</item>
      <item>, OIB 54872671722</item>
      <item>, OIB 71421617824</item>
      <item>, OIB 85821130368</item>
      <item>, OIB 26187994862</item>
      <item>, OIB 94472454976</item>
      <item>, OIB 69693144506</item>
      <item>, OIB 06259076695</item>
      <item>, OIB null</item>
      <item>, OIB 59878006403</item>
      <item>, OIB 10134701017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FF7878-EB23-4C44-8617-242B24BCC9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993</properties:Words>
  <properties:Characters>5598</properties:Characters>
  <properties:Lines>129</properties:Lines>
  <properties:Paragraphs>36</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2016-11-23T12:44:00Z</dcterms:created>
  <dc:creator>Katarina Mikulić</dc:creator>
  <cp:lastModifiedBy>Katarina Mikulić</cp:lastModifiedBy>
  <cp:lastPrinted>2017-03-20T14:11:00Z</cp:lastPrinted>
  <dcterms:modified xmlns:xsi="http://www.w3.org/2001/XMLSchema-instance" xsi:type="dcterms:W3CDTF">2017-03-20T14:13:00Z</dcterms:modified>
  <cp:revision>27</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