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4e8f" w14:paraId="0d94e8f" w:rsidRDefault="00B125BF" w:rsidP="002E5574" w:rsidR="00B125BF">
      <w:pPr>
        <w:jc w:val="right"/>
        <w15:collapsed w:val="false"/>
      </w:pPr>
    </w:p>
    <w:p w:rsidRDefault="00CB6EC4" w:rsidP="00CB6EC4" w:rsidR="00CB6EC4">
      <w:pPr>
        <w:jc w:val="right"/>
      </w:pPr>
      <w:r>
        <w:t>6 St-</w:t>
      </w:r>
      <w:r w:rsidR="00E026D3">
        <w:t>10</w:t>
      </w:r>
      <w:r w:rsidR="00E54391">
        <w:t>07</w:t>
      </w:r>
      <w:r w:rsidR="00E026D3">
        <w:t>/18-</w:t>
      </w:r>
      <w:r w:rsidR="00E54391">
        <w:t>5</w:t>
      </w:r>
    </w:p>
    <w:p w:rsidRDefault="00CB6EC4" w:rsidP="00CB6EC4" w:rsidR="00CB6EC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6EC4" w:rsidP="00CB6EC4" w:rsidR="00CB6EC4" w:rsidRPr="00D21A2C"/>
    <w:p w:rsidRDefault="00CB6EC4" w:rsidP="00CB6EC4" w:rsidR="00CB6EC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B6EC4" w:rsidP="00CB6EC4" w:rsidR="00CB6EC4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B6EC4" w:rsidP="00CB6EC4" w:rsidR="00CB6EC4"/>
    <w:p w:rsidRDefault="00CB6EC4" w:rsidP="00CB6EC4" w:rsidR="00CB6EC4"/>
    <w:p w:rsidRDefault="00CB6EC4" w:rsidP="00CB6EC4" w:rsidR="00CB6EC4">
      <w:pPr>
        <w:jc w:val="center"/>
      </w:pPr>
      <w:r>
        <w:t>R E P U B L I K A  H R V A T S K A</w:t>
      </w:r>
    </w:p>
    <w:p w:rsidRDefault="00CB6EC4" w:rsidP="00CB6EC4" w:rsidR="00CB6EC4"/>
    <w:p w:rsidRDefault="00CB6EC4" w:rsidP="00CB6EC4" w:rsidR="00CB6EC4" w:rsidRPr="0013209D">
      <w:pPr>
        <w:jc w:val="center"/>
      </w:pPr>
      <w:r w:rsidRPr="0013209D">
        <w:t>R J E Š E N J E</w:t>
      </w:r>
    </w:p>
    <w:p w:rsidRDefault="00CB6EC4" w:rsidP="00CB6EC4" w:rsidR="00CB6EC4">
      <w:pPr>
        <w:rPr>
          <w:b/>
        </w:rPr>
      </w:pPr>
    </w:p>
    <w:p w:rsidRDefault="00CB6EC4" w:rsidP="00CB6EC4" w:rsidR="00CB6EC4">
      <w:pPr>
        <w:rPr>
          <w:b/>
        </w:rPr>
      </w:pPr>
    </w:p>
    <w:p w:rsidRDefault="00CB6EC4" w:rsidP="00CB6EC4" w:rsidR="003E3925">
      <w:pPr>
        <w:jc w:val="both"/>
      </w:pPr>
      <w:r>
        <w:tab/>
        <w:t xml:space="preserve">Trgovački sud u Osijeku, po stečajnoj sutkinji Nadi Roso, u stečajnom postupku nad dužnikom </w:t>
      </w:r>
      <w:r w:rsidR="00E54391">
        <w:rPr>
          <w:b/>
        </w:rPr>
        <w:t>TARVOS j.d.o.o. Osijek, Kneza Trpimira 7, OIB: 73311330932, MBS: 030155802</w:t>
      </w:r>
      <w:r w:rsidR="0085703E">
        <w:rPr>
          <w:b/>
        </w:rPr>
        <w:t xml:space="preserve">, </w:t>
      </w:r>
      <w:r w:rsidR="0085703E">
        <w:t>dana 30. listopada 2018. g.,</w:t>
      </w:r>
      <w:r>
        <w:t xml:space="preserve">      </w:t>
      </w:r>
    </w:p>
    <w:p w:rsidRDefault="00CB6EC4" w:rsidP="00CB6EC4" w:rsidR="00CB6EC4">
      <w:pPr>
        <w:jc w:val="both"/>
      </w:pPr>
      <w:r>
        <w:t xml:space="preserve">   </w:t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B37624" w:rsidR="006C2BA7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85703E">
        <w:t xml:space="preserve">14. studeni 2018. g. u </w:t>
      </w:r>
      <w:r w:rsidR="00E026D3">
        <w:t>10,</w:t>
      </w:r>
      <w:r w:rsidR="00E54391">
        <w:t>15</w:t>
      </w:r>
      <w:r w:rsidR="00906BA4">
        <w:t xml:space="preserve"> sati</w:t>
      </w:r>
      <w:r w:rsidR="004716E6">
        <w:t xml:space="preserve"> a slijedeće se zakazuje za </w:t>
      </w:r>
      <w:r w:rsidR="0085703E">
        <w:t>12</w:t>
      </w:r>
      <w:r w:rsidR="004716E6">
        <w:t xml:space="preserve">. prosinac 2018. g. u </w:t>
      </w:r>
      <w:r w:rsidR="00E026D3">
        <w:t>10,</w:t>
      </w:r>
      <w:r w:rsidR="00E54391">
        <w:t>30</w:t>
      </w:r>
      <w:r w:rsidR="004716E6">
        <w:t xml:space="preserve"> sati</w:t>
      </w:r>
      <w:r w:rsidR="00B37624">
        <w:t xml:space="preserve">. </w:t>
      </w:r>
    </w:p>
    <w:p w:rsidRDefault="00CB6EC4" w:rsidP="0085703E" w:rsidR="00251C48">
      <w:pPr>
        <w:tabs>
          <w:tab w:pos="3255" w:val="left"/>
        </w:tabs>
        <w:ind w:firstLine="709"/>
        <w:jc w:val="both"/>
      </w:pPr>
      <w:r>
        <w:tab/>
      </w:r>
    </w:p>
    <w:p w:rsidRDefault="006C2BA7" w:rsidP="00451DE4" w:rsidR="006C2BA7" w:rsidRPr="00451DE4">
      <w:pPr>
        <w:ind w:firstLine="709"/>
        <w:jc w:val="both"/>
      </w:pPr>
    </w:p>
    <w:p w:rsidRDefault="002E5574" w:rsidP="00E77B23" w:rsidR="002E5574">
      <w:pPr>
        <w:jc w:val="center"/>
      </w:pPr>
      <w:r w:rsidRPr="00B215AB">
        <w:t xml:space="preserve">U Osijeku </w:t>
      </w:r>
      <w:r w:rsidR="0085703E">
        <w:t>30</w:t>
      </w:r>
      <w:r w:rsidR="003E3925">
        <w:t>. listopada</w:t>
      </w:r>
      <w:r w:rsidR="00251C48">
        <w:t xml:space="preserve"> 2018. g.</w:t>
      </w:r>
    </w:p>
    <w:p w:rsidRDefault="006C2BA7" w:rsidP="00E77B23" w:rsidR="006C2BA7" w:rsidRPr="00B215AB">
      <w:pPr>
        <w:jc w:val="center"/>
      </w:pP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906BA4" w:rsidP="00E77B23" w:rsidR="00E77B23">
      <w:pPr>
        <w:ind w:hanging="720" w:left="720"/>
        <w:jc w:val="both"/>
      </w:pPr>
      <w:r>
        <w:t xml:space="preserve">                   </w:t>
      </w:r>
      <w:r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</w:r>
      <w:r w:rsidR="00E77B23">
        <w:tab/>
        <w:t xml:space="preserve">                 Nada Roso   </w:t>
      </w:r>
    </w:p>
    <w:p w:rsidRDefault="00E77B23" w:rsidP="00E54391" w:rsidR="00E77B23">
      <w:pPr>
        <w:tabs>
          <w:tab w:pos="900" w:val="left"/>
        </w:tabs>
        <w:ind w:hanging="720" w:left="720"/>
        <w:jc w:val="both"/>
      </w:pPr>
      <w:r>
        <w:t xml:space="preserve">  </w:t>
      </w:r>
      <w:r w:rsidR="00E54391">
        <w:tab/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451DE4" w:rsidR="00E77B23">
      <w:pPr>
        <w:jc w:val="both"/>
      </w:pPr>
    </w:p>
    <w:p w:rsidRDefault="006C2BA7" w:rsidP="00906BA4" w:rsidR="006C2BA7">
      <w:pPr>
        <w:jc w:val="both"/>
      </w:pPr>
    </w:p>
    <w:p w:rsidRDefault="00E54391" w:rsidP="00E54391" w:rsidR="00E54391">
      <w:pPr>
        <w:pStyle w:val="Tijeloteksta"/>
      </w:pPr>
      <w:r>
        <w:t>DNA</w:t>
      </w:r>
    </w:p>
    <w:p w:rsidRDefault="00E54391" w:rsidP="00E54391" w:rsidR="00E54391">
      <w:pPr>
        <w:pStyle w:val="Odlomakpopisa"/>
        <w:numPr>
          <w:ilvl w:val="0"/>
          <w:numId w:val="21"/>
        </w:numPr>
        <w:tabs>
          <w:tab w:pos="6195" w:val="left"/>
        </w:tabs>
        <w:suppressAutoHyphens w:val="false"/>
        <w:contextualSpacing/>
        <w:rPr>
          <w:b/>
        </w:rPr>
      </w:pPr>
      <w:proofErr w:type="spellStart"/>
      <w:r>
        <w:t>priv</w:t>
      </w:r>
      <w:proofErr w:type="spellEnd"/>
      <w:r>
        <w:t>. st. upravitelj Zoran Ostović, Velika Gorica, Šibenska 19</w:t>
      </w:r>
    </w:p>
    <w:p w:rsidRDefault="00E54391" w:rsidP="00E54391" w:rsidR="00E54391">
      <w:pPr>
        <w:pStyle w:val="Tijeloteksta"/>
        <w:numPr>
          <w:ilvl w:val="0"/>
          <w:numId w:val="21"/>
        </w:numPr>
        <w:spacing w:after="0"/>
      </w:pPr>
      <w:r>
        <w:t xml:space="preserve">FINA </w:t>
      </w:r>
    </w:p>
    <w:p w:rsidRDefault="00E54391" w:rsidP="00E54391" w:rsidR="00E54391">
      <w:pPr>
        <w:pStyle w:val="Tijeloteksta"/>
        <w:numPr>
          <w:ilvl w:val="0"/>
          <w:numId w:val="21"/>
        </w:numPr>
        <w:spacing w:after="0"/>
      </w:pPr>
      <w:r>
        <w:t xml:space="preserve">dužnik </w:t>
      </w:r>
    </w:p>
    <w:p w:rsidRDefault="00E54391" w:rsidP="00E54391" w:rsidR="00E54391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Default="00E54391" w:rsidP="00E54391" w:rsidR="00E54391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026D3" w:rsidP="00E026D3" w:rsidR="00E026D3">
      <w:pPr>
        <w:pStyle w:val="Tijeloteksta"/>
        <w:numPr>
          <w:ilvl w:val="0"/>
          <w:numId w:val="21"/>
        </w:numPr>
        <w:spacing w:after="0"/>
      </w:pPr>
      <w:r>
        <w:t>R- 12.12.</w:t>
      </w:r>
    </w:p>
    <w:p w:rsidRDefault="0085703E" w:rsidP="0085703E" w:rsidR="0085703E"/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6C2BA7" w:rsidP="00B125BF" w:rsidR="006C2BA7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9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1C48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1DE4"/>
    <w:rsid w:val="0045628C"/>
    <w:rsid w:val="0046783D"/>
    <w:rsid w:val="004716E6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C4F67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C00B1"/>
    <w:rsid w:val="006C1FB7"/>
    <w:rsid w:val="006C2BA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03E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67FFD"/>
    <w:rsid w:val="00A70D0A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37624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B6EC4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026D3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47BB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8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7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8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8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7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8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905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642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04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99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2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St-1007/2018</izvorni_sadrzaj>
    <derivirana_varijabla naziv="DomainObject.Predmet.OznakaBroj_1">St-1007/2018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TARVOS j.d.o.o. za usluge i trgovinu</izvorni_sadrzaj>
    <derivirana_varijabla naziv="DomainObject.Predmet.ProtustrankaFormated_1">  TARVOS j.d.o.o. za usluge i trgovinu</derivirana_varijabla>
  </DomainObject.Predmet.ProtustrankaFormated>
  <DomainObject.Predmet.ProtustrankaFormatedOIB>
    <izvorni_sadrzaj>  TARVOS j.d.o.o. za usluge i trgovinu, OIB 73311330932</izvorni_sadrzaj>
    <derivirana_varijabla naziv="DomainObject.Predmet.ProtustrankaFormatedOIB_1">  TARVOS j.d.o.o. za usluge i trgovinu, OIB 73311330932</derivirana_varijabla>
  </DomainObject.Predmet.ProtustrankaFormatedOIB>
  <DomainObject.Predmet.ProtustrankaFormatedWithAdress>
    <izvorni_sadrzaj> TARVOS j.d.o.o. za usluge i trgovinu, Kneza Trpimira 7, 31000 Osijek</izvorni_sadrzaj>
    <derivirana_varijabla naziv="DomainObject.Predmet.ProtustrankaFormatedWithAdress_1"> TARVOS j.d.o.o. za usluge i trgovinu, Kneza Trpimira 7, 31000 Osijek</derivirana_varijabla>
  </DomainObject.Predmet.ProtustrankaFormatedWithAdress>
  <DomainObject.Predmet.ProtustrankaFormatedWithAdressOIB>
    <izvorni_sadrzaj> TARVOS j.d.o.o. za usluge i trgovinu, OIB 73311330932, Kneza Trpimira 7, 31000 Osijek</izvorni_sadrzaj>
    <derivirana_varijabla naziv="DomainObject.Predmet.ProtustrankaFormatedWithAdressOIB_1"> TARVOS j.d.o.o. za usluge i trgovinu, OIB 73311330932, Kneza Trpimira 7, 31000 Osijek</derivirana_varijabla>
  </DomainObject.Predmet.ProtustrankaFormatedWithAdressOIB>
  <DomainObject.Predmet.ProtustrankaWithAdress>
    <izvorni_sadrzaj>TARVOS j.d.o.o. za usluge i trgovinu Kneza Trpimira 7, 31000 Osijek</izvorni_sadrzaj>
    <derivirana_varijabla naziv="DomainObject.Predmet.ProtustrankaWithAdress_1">TARVOS j.d.o.o. za usluge i trgovinu Kneza Trpimira 7, 31000 Osijek</derivirana_varijabla>
  </DomainObject.Predmet.ProtustrankaWithAdress>
  <DomainObject.Predmet.ProtustrankaWithAdressOIB>
    <izvorni_sadrzaj>TARVOS j.d.o.o. za usluge i trgovinu, OIB 73311330932, Kneza Trpimira 7, 31000 Osijek</izvorni_sadrzaj>
    <derivirana_varijabla naziv="DomainObject.Predmet.ProtustrankaWithAdressOIB_1">TARVOS j.d.o.o. za usluge i trgovinu, OIB 73311330932, Kneza Trpimira 7, 31000 Osijek</derivirana_varijabla>
  </DomainObject.Predmet.ProtustrankaWithAdressOIB>
  <DomainObject.Predmet.ProtustrankaNazivFormated>
    <izvorni_sadrzaj>TARVOS j.d.o.o. za usluge i trgovinu</izvorni_sadrzaj>
    <derivirana_varijabla naziv="DomainObject.Predmet.ProtustrankaNazivFormated_1">TARVOS j.d.o.o. za usluge i trgovinu</derivirana_varijabla>
  </DomainObject.Predmet.ProtustrankaNazivFormated>
  <DomainObject.Predmet.ProtustrankaNazivFormatedOIB>
    <izvorni_sadrzaj>TARVOS j.d.o.o. za usluge i trgovinu, OIB 73311330932</izvorni_sadrzaj>
    <derivirana_varijabla naziv="DomainObject.Predmet.ProtustrankaNazivFormatedOIB_1">TARVOS j.d.o.o. za usluge i trgovinu, OIB 73311330932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TARVOS j.d.o.o. za usluge i trgovinu</item>
    </izvorni_sadrzaj>
    <derivirana_varijabla naziv="DomainObject.Predmet.ProtuStrankaListFormated_1">
      <item>TARVOS j.d.o.o. za usluge i trgovinu</item>
    </derivirana_varijabla>
  </DomainObject.Predmet.ProtuStrankaListFormated>
  <DomainObject.Predmet.ProtuStrankaListFormatedOIB>
    <izvorni_sadrzaj>
      <item>TARVOS j.d.o.o. za usluge i trgovinu, OIB 73311330932</item>
    </izvorni_sadrzaj>
    <derivirana_varijabla naziv="DomainObject.Predmet.ProtuStrankaListFormatedOIB_1">
      <item>TARVOS j.d.o.o. za usluge i trgovinu, OIB 73311330932</item>
    </derivirana_varijabla>
  </DomainObject.Predmet.ProtuStrankaListFormatedOIB>
  <DomainObject.Predmet.ProtuStrankaListFormatedWithAdress>
    <izvorni_sadrzaj>
      <item>TARVOS j.d.o.o. za usluge i trgovinu, Kneza Trpimira 7, 31000 Osijek</item>
    </izvorni_sadrzaj>
    <derivirana_varijabla naziv="DomainObject.Predmet.ProtuStrankaListFormatedWithAdress_1">
      <item>TARVOS j.d.o.o. za usluge i trgovinu, Kneza Trpimira 7, 31000 Osijek</item>
    </derivirana_varijabla>
  </DomainObject.Predmet.ProtuStrankaListFormatedWithAdress>
  <DomainObject.Predmet.ProtuStrankaListFormatedWithAdressOIB>
    <izvorni_sadrzaj>
      <item>TARVOS j.d.o.o. za usluge i trgovinu, OIB 73311330932, Kneza Trpimira 7, 31000 Osijek</item>
    </izvorni_sadrzaj>
    <derivirana_varijabla naziv="DomainObject.Predmet.ProtuStrankaListFormatedWithAdressOIB_1">
      <item>TARVOS j.d.o.o. za usluge i trgovinu, OIB 73311330932, Kneza Trpimira 7, 31000 Osijek</item>
    </derivirana_varijabla>
  </DomainObject.Predmet.ProtuStrankaListFormatedWithAdressOIB>
  <DomainObject.Predmet.ProtuStrankaListNazivFormated>
    <izvorni_sadrzaj>
      <item>TARVOS j.d.o.o. za usluge i trgovinu</item>
    </izvorni_sadrzaj>
    <derivirana_varijabla naziv="DomainObject.Predmet.ProtuStrankaListNazivFormated_1">
      <item>TARVOS j.d.o.o. za usluge i trgovinu</item>
    </derivirana_varijabla>
  </DomainObject.Predmet.ProtuStrankaListNazivFormated>
  <DomainObject.Predmet.ProtuStrankaListNazivFormatedOIB>
    <izvorni_sadrzaj>
      <item>TARVOS j.d.o.o. za usluge i trgovinu, OIB 73311330932</item>
    </izvorni_sadrzaj>
    <derivirana_varijabla naziv="DomainObject.Predmet.ProtuStrankaListNazivFormatedOIB_1">
      <item>TARVOS j.d.o.o. za usluge i trgovinu, OIB 73311330932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TARVOS j.d.o.o. za usluge i trgovinu</izvorni_sadrzaj>
    <derivirana_varijabla naziv="DomainObject.Predmet.ProtustrankaIDrugi_1">TARVOS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TARVOS j.d.o.o. za usluge i trgovinu, OIB 73311330932, Kneza Trpimira 7, 31000 Osijek</izvorni_sadrzaj>
    <derivirana_varijabla naziv="DomainObject.Predmet.ProtustrankaIDrugiAdressOIB_1">TARVOS j.d.o.o. za usluge i trgovinu, OIB 73311330932, Kneza Trpimira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TARVOS j.d.o.o. za usluge i trgovinu</item>
    </izvorni_sadrzaj>
    <derivirana_varijabla naziv="DomainObject.Predmet.SudioniciListNaziv_1">
      <item>FINA RC OSIJEK</item>
      <item>TARVOS j.d.o.o. za usluge i trgovinu</item>
    </derivirana_varijabla>
  </DomainObject.Predmet.SudioniciListNaziv>
  <DomainObject.Predmet.SudioniciListAdressOIB>
    <izvorni_sadrzaj>
      <item>FINA RC OSIJEK, OIB 85821130368</item>
      <item>TARVOS j.d.o.o. za usluge i trgovinu, OIB 73311330932, Kneza Trpimira 7,31000 Osijek</item>
    </izvorni_sadrzaj>
    <derivirana_varijabla naziv="DomainObject.Predmet.SudioniciListAdressOIB_1">
      <item>FINA RC OSIJEK, OIB 85821130368</item>
      <item>TARVOS j.d.o.o. za usluge i trgovinu, OIB 73311330932, Kneza Trpimira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73311330932</item>
    </izvorni_sadrzaj>
    <derivirana_varijabla naziv="DomainObject.Predmet.SudioniciListNazivOIB_1">
      <item>, OIB 85821130368</item>
      <item>, OIB 73311330932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St-1007/2018-3</izvorni_sadrzaj>
    <derivirana_varijabla naziv="DomainObject.PredzadnjaOdlukaIzPredmeta.Oznaka_1">St-1007/2018-3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CEF89-B3AE-442E-80F8-3DDB9A359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158</properties:Words>
  <properties:Characters>672</properties:Characters>
  <properties:Lines>94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2018-10-30T10:30:00Z</cp:lastPrinted>
  <dcterms:modified xmlns:xsi="http://www.w3.org/2001/XMLSchema-instance" xsi:type="dcterms:W3CDTF">2018-10-30T10:31:00Z</dcterms:modified>
  <cp:revision>26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(ODGODA ROČIŠTA UVJETI.docx)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