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66f72" w14:paraId="d966f72" w:rsidRDefault="001209D2" w:rsidP="00B542FA" w:rsidR="001209D2">
      <w:pPr>
        <w:jc w:val="both"/>
        <w15:collapsed w:val="false"/>
      </w:pPr>
      <w:bookmarkStart w:name="_GoBack" w:id="0"/>
      <w:bookmarkEnd w:id="0"/>
    </w:p>
    <w:p w:rsidRDefault="001209D2" w:rsidP="00B542FA" w:rsidR="001209D2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1209D2" w:rsidP="001209D2" w:rsidR="001209D2" w:rsidRPr="001209D2"/>
    <w:p w:rsidRDefault="001209D2" w:rsidP="00B542FA" w:rsidR="001209D2">
      <w:pPr>
        <w:jc w:val="both"/>
      </w:pPr>
    </w:p>
    <w:p w:rsidRDefault="001209D2" w:rsidP="001209D2" w:rsidR="001209D2">
      <w:pPr>
        <w:tabs>
          <w:tab w:pos="5685" w:val="left"/>
        </w:tabs>
        <w:jc w:val="both"/>
      </w:pPr>
      <w:r>
        <w:tab/>
        <w:t>67.St-1872/13</w:t>
      </w:r>
      <w:r>
        <w:br w:clear="all" w:type="textWrapping"/>
      </w:r>
    </w:p>
    <w:p w:rsidRDefault="008C17E2" w:rsidP="008C17E2" w:rsidR="008C17E2" w:rsidRPr="008C17E2">
      <w:pPr>
        <w:jc w:val="both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8F069B" w:rsidP="009E4C9E" w:rsidR="00691F94">
      <w:pPr>
        <w:ind w:firstLine="708"/>
        <w:jc w:val="both"/>
      </w:pPr>
      <w:r w:rsidRPr="008F069B">
        <w:t>Trgovački sud u Zagrebu, po su</w:t>
      </w:r>
      <w:r w:rsidR="009E4C9E">
        <w:t xml:space="preserve">cu Gordanu Zubaku, u stečajnom </w:t>
      </w:r>
      <w:r w:rsidRPr="008F069B">
        <w:t xml:space="preserve">postupku nad dužnikom </w:t>
      </w:r>
      <w:r w:rsidR="00403946" w:rsidRPr="00403946">
        <w:rPr>
          <w:bCs/>
          <w:lang w:val="pt-BR"/>
        </w:rPr>
        <w:t>JURKA d.o.o. u stečaju, Zagreb, Dužice 21, OIB: 81584877336</w:t>
      </w:r>
      <w:r w:rsidR="00A629FA">
        <w:rPr>
          <w:bCs/>
        </w:rPr>
        <w:t xml:space="preserve">, </w:t>
      </w:r>
      <w:r w:rsidR="001209D2">
        <w:rPr>
          <w:bCs/>
          <w:lang w:val="pt-BR"/>
        </w:rPr>
        <w:t xml:space="preserve">22. ožujka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403946" w:rsidRPr="00403946">
        <w:rPr>
          <w:bCs/>
          <w:lang w:val="pt-BR"/>
        </w:rPr>
        <w:t>JURKA d.o.o. u stečaju, Zagreb, Dužice 21, OIB: 81584877336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403946">
        <w:t>1. listopada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403946" w:rsidRPr="00403946">
        <w:rPr>
          <w:bCs/>
          <w:lang w:val="pt-BR"/>
        </w:rPr>
        <w:t>JURKA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403946">
        <w:t>2. prosinca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A629FA">
        <w:br/>
      </w:r>
      <w:r w:rsidR="00403946">
        <w:t xml:space="preserve">2. prosinca </w:t>
      </w:r>
      <w:r w:rsidR="00FC036D">
        <w:t xml:space="preserve">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lastRenderedPageBreak/>
        <w:t>P</w:t>
      </w:r>
      <w:r w:rsidR="004C51CF" w:rsidRPr="00D15FDF">
        <w:t xml:space="preserve">odneskom od </w:t>
      </w:r>
      <w:r w:rsidR="00403946">
        <w:t>3. veljače</w:t>
      </w:r>
      <w:r w:rsidR="00A629FA">
        <w:t xml:space="preserve"> 2017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4C51CF" w:rsidP="009E4C9E" w:rsidR="0071790D">
      <w:pPr>
        <w:jc w:val="center"/>
      </w:pPr>
      <w:r w:rsidRPr="00D15FDF">
        <w:t>U Zagrebu</w:t>
      </w:r>
      <w:r w:rsidR="009E4C9E">
        <w:t xml:space="preserve"> </w:t>
      </w:r>
      <w:r w:rsidR="001209D2">
        <w:t>22. ožujka</w:t>
      </w:r>
      <w:r w:rsidR="00B801B6">
        <w:t xml:space="preserve">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1209D2">
        <w:t>7</w:t>
      </w:r>
      <w:r w:rsidR="0071790D" w:rsidRPr="00D15FDF">
        <w:t>.</w:t>
      </w:r>
    </w:p>
    <w:p w:rsidRDefault="001209D2" w:rsidP="009E4C9E" w:rsidR="001209D2" w:rsidRPr="00D15FDF">
      <w:pPr>
        <w:jc w:val="center"/>
      </w:pPr>
    </w:p>
    <w:p w:rsidRDefault="00B801B6" w:rsidP="001209D2" w:rsidR="00B801B6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B801B6" w:rsidP="001209D2" w:rsidR="00B801B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647884">
        <w:rPr>
          <w:rFonts w:hAnsi="Times New Roman" w:ascii="Times New Roman"/>
          <w:b w:val="false"/>
          <w:color w:val="auto"/>
          <w:szCs w:val="24"/>
        </w:rPr>
        <w:t>,v.r.</w:t>
      </w:r>
      <w:r w:rsidR="001209D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801B6" w:rsidR="00B801B6"/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209D2" w:rsidP="00A629FA" w:rsidR="001209D2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47884" w:rsidP="00F832F4" w:rsidR="00647884">
      <w:pPr>
        <w:jc w:val="right"/>
      </w:pPr>
    </w:p>
    <w:p w:rsidRDefault="00647884" w:rsidP="00F832F4" w:rsidR="00647884">
      <w:pPr>
        <w:jc w:val="right"/>
      </w:pPr>
      <w:r>
        <w:t>Za točnost otpravka – ovlašteni službenik</w:t>
      </w:r>
    </w:p>
    <w:p w:rsidRDefault="00647884" w:rsidP="00F832F4" w:rsidR="00647884" w:rsidRPr="00F832F4">
      <w:pPr>
        <w:tabs>
          <w:tab w:pos="6507" w:val="left"/>
        </w:tabs>
      </w:pPr>
      <w:r>
        <w:tab/>
        <w:t xml:space="preserve">   Katica Franjić</w:t>
      </w:r>
    </w:p>
    <w:p w:rsidRDefault="008F069B" w:rsidP="00647884" w:rsidR="008F069B" w:rsidRPr="00D15FDF">
      <w:pPr>
        <w:pStyle w:val="Odlomakpopisa"/>
        <w:ind w:left="284"/>
      </w:pPr>
    </w:p>
    <w:p w:rsidRDefault="0071790D" w:rsidP="0071790D" w:rsidR="0071790D" w:rsidRPr="00D15FDF">
      <w:pPr>
        <w:jc w:val="both"/>
      </w:pPr>
    </w:p>
    <w:sectPr w:rsidSect="001209D2" w:rsidR="0071790D" w:rsidRPr="00D15FDF">
      <w:headerReference w:type="default" r:id="rId10"/>
      <w:headerReference w:type="first" r:id="rId11"/>
      <w:pgSz w:h="16838" w:w="11906"/>
      <w:pgMar w:gutter="0" w:footer="708" w:header="426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23869540"/>
      <w:docPartObj>
        <w:docPartGallery w:val="Page Numbers (Top of Page)"/>
        <w:docPartUnique/>
      </w:docPartObj>
    </w:sdtPr>
    <w:sdtContent>
      <w:p w:rsidRDefault="001209D2" w:rsidR="001209D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7884">
          <w:rPr>
            <w:noProof/>
          </w:rPr>
          <w:t>2</w:t>
        </w:r>
        <w:r>
          <w:fldChar w:fldCharType="end"/>
        </w:r>
      </w:p>
    </w:sdtContent>
  </w:sdt>
  <w:p w:rsidRDefault="001209D2" w:rsidR="001209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09D2" w:rsidR="001209D2">
    <w:pPr>
      <w:pStyle w:val="Zaglavlje"/>
      <w:jc w:val="center"/>
    </w:pPr>
  </w:p>
  <w:p w:rsidRDefault="009E4C9E" w:rsidP="009E4C9E" w:rsidR="009E4C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209D2"/>
    <w:rsid w:val="001A07A6"/>
    <w:rsid w:val="001B78BA"/>
    <w:rsid w:val="00231DF8"/>
    <w:rsid w:val="00255BB6"/>
    <w:rsid w:val="00255D25"/>
    <w:rsid w:val="0025741B"/>
    <w:rsid w:val="003323D1"/>
    <w:rsid w:val="003B2BDE"/>
    <w:rsid w:val="003D18E7"/>
    <w:rsid w:val="00403946"/>
    <w:rsid w:val="00443763"/>
    <w:rsid w:val="00455167"/>
    <w:rsid w:val="004C51CF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47884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9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9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9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9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0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9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9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9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9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1872</izvorni_sadrzaj>
    <derivirana_varijabla naziv="DomainObject.Predmet.Broj_1">1872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2013.</izvorni_sadrzaj>
    <derivirana_varijabla naziv="DomainObject.Predmet.DatumOsnivanja_1">26.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St-1872/2013</izvorni_sadrzaj>
    <derivirana_varijabla naziv="DomainObject.Predmet.OznakaBroj_1">St-1872/2013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JURKA d.o.o. za usluge i trgovinu</izvorni_sadrzaj>
    <derivirana_varijabla naziv="DomainObject.Predmet.ProtustrankaFormated_1">  JURKA d.o.o. za usluge i trgovinu</derivirana_varijabla>
  </DomainObject.Predmet.ProtustrankaFormated>
  <DomainObject.Predmet.ProtustrankaFormatedOIB>
    <izvorni_sadrzaj>  JURKA d.o.o. za usluge i trgovinu, OIB 81584877336</izvorni_sadrzaj>
    <derivirana_varijabla naziv="DomainObject.Predmet.ProtustrankaFormatedOIB_1">  JURKA d.o.o. za usluge i trgovinu, OIB 81584877336</derivirana_varijabla>
  </DomainObject.Predmet.ProtustrankaFormatedOIB>
  <DomainObject.Predmet.ProtustrankaFormatedWithAdress>
    <izvorni_sadrzaj> JURKA d.o.o. za usluge i trgovinu, DUŽICE 21, 10000 Zagreb</izvorni_sadrzaj>
    <derivirana_varijabla naziv="DomainObject.Predmet.ProtustrankaFormatedWithAdress_1"> JURKA d.o.o. za usluge i trgovinu, DUŽICE 21, 10000 Zagreb</derivirana_varijabla>
  </DomainObject.Predmet.ProtustrankaFormatedWithAdress>
  <DomainObject.Predmet.ProtustrankaFormatedWithAdressOIB>
    <izvorni_sadrzaj> JURKA d.o.o. za usluge i trgovinu, OIB 81584877336, DUŽICE 21, 10000 Zagreb</izvorni_sadrzaj>
    <derivirana_varijabla naziv="DomainObject.Predmet.ProtustrankaFormatedWithAdressOIB_1"> JURKA d.o.o. za usluge i trgovinu, OIB 81584877336, DUŽICE 21, 10000 Zagreb</derivirana_varijabla>
  </DomainObject.Predmet.ProtustrankaFormatedWithAdressOIB>
  <DomainObject.Predmet.ProtustrankaWithAdress>
    <izvorni_sadrzaj>JURKA d.o.o. za usluge i trgovinu DUŽICE 21, 10000 Zagreb</izvorni_sadrzaj>
    <derivirana_varijabla naziv="DomainObject.Predmet.ProtustrankaWithAdress_1">JURKA d.o.o. za usluge i trgovinu DUŽICE 21, 10000 Zagreb</derivirana_varijabla>
  </DomainObject.Predmet.ProtustrankaWithAdress>
  <DomainObject.Predmet.ProtustrankaWithAdressOIB>
    <izvorni_sadrzaj>JURKA d.o.o. za usluge i trgovinu, OIB 81584877336, DUŽICE 21, 10000 Zagreb</izvorni_sadrzaj>
    <derivirana_varijabla naziv="DomainObject.Predmet.ProtustrankaWithAdressOIB_1">JURKA d.o.o. za usluge i trgovinu, OIB 81584877336, DUŽICE 21, 10000 Zagreb</derivirana_varijabla>
  </DomainObject.Predmet.ProtustrankaWithAdressOIB>
  <DomainObject.Predmet.ProtustrankaNazivFormated>
    <izvorni_sadrzaj>JURKA d.o.o. za usluge i trgovinu</izvorni_sadrzaj>
    <derivirana_varijabla naziv="DomainObject.Predmet.ProtustrankaNazivFormated_1">JURKA d.o.o. za usluge i trgovinu</derivirana_varijabla>
  </DomainObject.Predmet.ProtustrankaNazivFormated>
  <DomainObject.Predmet.ProtustrankaNazivFormatedOIB>
    <izvorni_sadrzaj>JURKA d.o.o. za usluge i trgovinu, OIB 81584877336</izvorni_sadrzaj>
    <derivirana_varijabla naziv="DomainObject.Predmet.ProtustrankaNazivFormatedOIB_1">JURKA d.o.o. za usluge i trgovinu, OIB 81584877336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Željko Hudek; Milorad Đurđević</izvorni_sadrzaj>
    <derivirana_varijabla naziv="DomainObject.Predmet.StrankaFormated_1">  FINA ZAGREB; Željko Hudek; Milorad Đurđević</derivirana_varijabla>
  </DomainObject.Predmet.StrankaFormated>
  <DomainObject.Predmet.StrankaFormatedOIB>
    <izvorni_sadrzaj>  FINA ZAGREB, OIB 85821130368; Željko Hudek, OIB 90430833593; Milorad Đurđević</izvorni_sadrzaj>
    <derivirana_varijabla naziv="DomainObject.Predmet.StrankaFormatedOIB_1">  FINA ZAGREB, OIB 85821130368; Željko Hudek, OIB 90430833593; Milorad Đurđević</derivirana_varijabla>
  </DomainObject.Predmet.StrankaFormatedOIB>
  <DomainObject.Predmet.StrankaFormatedWithAdress>
    <izvorni_sadrzaj> FINA ZAGREB, ILICA 307, 10000 Zagreb; Željko Hudek, Sunekova Ulica 154, 10040 Zagreb; Milorad Đurđević</izvorni_sadrzaj>
    <derivirana_varijabla naziv="DomainObject.Predmet.StrankaFormatedWithAdress_1"> FINA ZAGREB, ILICA 307, 10000 Zagreb; Željko Hudek, Sunekova Ulica 154, 10040 Zagreb; Milorad Đurđević</derivirana_varijabla>
  </DomainObject.Predmet.StrankaFormatedWithAdress>
  <DomainObject.Predmet.StrankaFormatedWithAdressOIB>
    <izvorni_sadrzaj> FINA ZAGREB, OIB 85821130368, ILICA 307, 10000 Zagreb; Željko Hudek, OIB 90430833593, Sunekova Ulica 154, 10040 Zagreb; Milorad Đurđević</izvorni_sadrzaj>
    <derivirana_varijabla naziv="DomainObject.Predmet.StrankaFormatedWithAdressOIB_1"> FINA ZAGREB, OIB 85821130368, ILICA 307, 10000 Zagreb; Željko Hudek, OIB 90430833593, Sunekova Ulica 154, 10040 Zagreb; Milorad Đurđević</derivirana_varijabla>
  </DomainObject.Predmet.StrankaFormatedWithAdressOIB>
  <DomainObject.Predmet.StrankaWithAdress>
    <izvorni_sadrzaj>FINA ZAGREB ILICA 307,10000 Zagreb,Željko Hudek Sunekova Ulica 154,10040 Zagreb,Milorad Đurđević </izvorni_sadrzaj>
    <derivirana_varijabla naziv="DomainObject.Predmet.StrankaWithAdress_1">FINA ZAGREB ILICA 307,10000 Zagreb,Željko Hudek Sunekova Ulica 154,10040 Zagreb,Milorad Đurđević </derivirana_varijabla>
  </DomainObject.Predmet.StrankaWithAdress>
  <DomainObject.Predmet.StrankaWithAdressOIB>
    <izvorni_sadrzaj>FINA ZAGREB, OIB 85821130368, ILICA 307,10000 Zagreb,Željko Hudek, OIB 90430833593, Sunekova Ulica 154,10040 Zagreb,Milorad Đurđević</izvorni_sadrzaj>
    <derivirana_varijabla naziv="DomainObject.Predmet.StrankaWithAdressOIB_1">FINA ZAGREB, OIB 85821130368, ILICA 307,10000 Zagreb,Željko Hudek, OIB 90430833593, Sunekova Ulica 154,10040 Zagreb,Milorad Đurđević</derivirana_varijabla>
  </DomainObject.Predmet.StrankaWithAdressOIB>
  <DomainObject.Predmet.StrankaNazivFormated>
    <izvorni_sadrzaj>FINA ZAGREB,Željko Hudek,Milorad Đurđević</izvorni_sadrzaj>
    <derivirana_varijabla naziv="DomainObject.Predmet.StrankaNazivFormated_1">FINA ZAGREB,Željko Hudek,Milorad Đurđević</derivirana_varijabla>
  </DomainObject.Predmet.StrankaNazivFormated>
  <DomainObject.Predmet.StrankaNazivFormatedOIB>
    <izvorni_sadrzaj>FINA ZAGREB, OIB 85821130368,Željko Hudek, OIB 90430833593,Milorad Đurđević</izvorni_sadrzaj>
    <derivirana_varijabla naziv="DomainObject.Predmet.StrankaNazivFormatedOIB_1">FINA ZAGREB, OIB 85821130368,Željko Hudek, OIB 90430833593,Milorad Đurđević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Željko Hudek</item>
      <item>Milorad Đurđević</item>
    </izvorni_sadrzaj>
    <derivirana_varijabla naziv="DomainObject.Predmet.StrankaListFormated_1">
      <item>FINA ZAGREB</item>
      <item>Željko Hudek</item>
      <item>Milorad Đurđević</item>
    </derivirana_varijabla>
  </DomainObject.Predmet.StrankaListFormated>
  <DomainObject.Predmet.StrankaListFormatedOIB>
    <izvorni_sadrzaj>
      <item>FINA ZAGREB, OIB 85821130368</item>
      <item>Željko Hudek, OIB 90430833593</item>
      <item>Milorad Đurđević</item>
    </izvorni_sadrzaj>
    <derivirana_varijabla naziv="DomainObject.Predmet.StrankaListFormatedOIB_1">
      <item>FINA ZAGREB, OIB 85821130368</item>
      <item>Željko Hudek, OIB 90430833593</item>
      <item>Milorad Đurđević</item>
    </derivirana_varijabla>
  </DomainObject.Predmet.StrankaListFormatedOIB>
  <DomainObject.Predmet.StrankaListFormatedWithAdress>
    <izvorni_sadrzaj>
      <item>FINA ZAGREB, ILICA 307, 10000 Zagreb</item>
      <item>Željko Hudek, Sunekova Ulica 154, 10040 Zagreb</item>
      <item>Milorad Đurđević</item>
    </izvorni_sadrzaj>
    <derivirana_varijabla naziv="DomainObject.Predmet.StrankaListFormatedWithAdress_1">
      <item>FINA ZAGREB, ILICA 307, 10000 Zagreb</item>
      <item>Željko Hudek, Sunekova Ulica 154, 10040 Zagreb</item>
      <item>Milorad Đurđević</item>
    </derivirana_varijabla>
  </DomainObject.Predmet.StrankaListFormatedWithAdress>
  <DomainObject.Predmet.StrankaListFormatedWithAdressOIB>
    <izvorni_sadrzaj>
      <item>FINA ZAGREB, OIB 85821130368, ILICA 307, 10000 Zagreb</item>
      <item>Željko Hudek, OIB 90430833593, Sunekova Ulica 154, 10040 Zagreb</item>
      <item>Milorad Đurđević</item>
    </izvorni_sadrzaj>
    <derivirana_varijabla naziv="DomainObject.Predmet.StrankaListFormatedWithAdressOIB_1">
      <item>FINA ZAGREB, OIB 85821130368, ILICA 307, 10000 Zagreb</item>
      <item>Željko Hudek, OIB 90430833593, Sunekova Ulica 154, 10040 Zagreb</item>
      <item>Milorad Đurđević</item>
    </derivirana_varijabla>
  </DomainObject.Predmet.StrankaListFormatedWithAdressOIB>
  <DomainObject.Predmet.StrankaListNazivFormated>
    <izvorni_sadrzaj>
      <item>FINA ZAGREB</item>
      <item>Željko Hudek</item>
      <item>Milorad Đurđević</item>
    </izvorni_sadrzaj>
    <derivirana_varijabla naziv="DomainObject.Predmet.StrankaListNazivFormated_1">
      <item>FINA ZAGREB</item>
      <item>Željko Hudek</item>
      <item>Milorad Đurđević</item>
    </derivirana_varijabla>
  </DomainObject.Predmet.StrankaListNazivFormated>
  <DomainObject.Predmet.StrankaListNazivFormatedOIB>
    <izvorni_sadrzaj>
      <item>FINA ZAGREB, OIB 85821130368</item>
      <item>Željko Hudek, OIB 90430833593</item>
      <item>Milorad Đurđević</item>
    </izvorni_sadrzaj>
    <derivirana_varijabla naziv="DomainObject.Predmet.StrankaListNazivFormatedOIB_1">
      <item>FINA ZAGREB, OIB 85821130368</item>
      <item>Željko Hudek, OIB 90430833593</item>
      <item>Milorad Đurđević</item>
    </derivirana_varijabla>
  </DomainObject.Predmet.StrankaListNazivFormatedOIB>
  <DomainObject.Predmet.ProtuStrankaListFormated>
    <izvorni_sadrzaj>
      <item>JURKA d.o.o. za usluge i trgovinu</item>
    </izvorni_sadrzaj>
    <derivirana_varijabla naziv="DomainObject.Predmet.ProtuStrankaListFormated_1">
      <item>JURKA d.o.o. za usluge i trgovinu</item>
    </derivirana_varijabla>
  </DomainObject.Predmet.ProtuStrankaListFormated>
  <DomainObject.Predmet.ProtuStrankaListFormatedOIB>
    <izvorni_sadrzaj>
      <item>JURKA d.o.o. za usluge i trgovinu, OIB 81584877336</item>
    </izvorni_sadrzaj>
    <derivirana_varijabla naziv="DomainObject.Predmet.ProtuStrankaListFormatedOIB_1">
      <item>JURKA d.o.o. za usluge i trgovinu, OIB 81584877336</item>
    </derivirana_varijabla>
  </DomainObject.Predmet.ProtuStrankaListFormatedOIB>
  <DomainObject.Predmet.ProtuStrankaListFormatedWithAdress>
    <izvorni_sadrzaj>
      <item>JURKA d.o.o. za usluge i trgovinu, DUŽICE 21, 10000 Zagreb</item>
    </izvorni_sadrzaj>
    <derivirana_varijabla naziv="DomainObject.Predmet.ProtuStrankaListFormatedWithAdress_1">
      <item>JURKA d.o.o. za usluge i trgovinu, DUŽICE 21, 10000 Zagreb</item>
    </derivirana_varijabla>
  </DomainObject.Predmet.ProtuStrankaListFormatedWithAdress>
  <DomainObject.Predmet.ProtuStrankaListFormatedWithAdressOIB>
    <izvorni_sadrzaj>
      <item>JURKA d.o.o. za usluge i trgovinu, OIB 81584877336, DUŽICE 21, 10000 Zagreb</item>
    </izvorni_sadrzaj>
    <derivirana_varijabla naziv="DomainObject.Predmet.ProtuStrankaListFormatedWithAdressOIB_1">
      <item>JURKA d.o.o. za usluge i trgovinu, OIB 81584877336, DUŽICE 21, 10000 Zagreb</item>
    </derivirana_varijabla>
  </DomainObject.Predmet.ProtuStrankaListFormatedWithAdressOIB>
  <DomainObject.Predmet.ProtuStrankaListNazivFormated>
    <izvorni_sadrzaj>
      <item>JURKA d.o.o. za usluge i trgovinu</item>
    </izvorni_sadrzaj>
    <derivirana_varijabla naziv="DomainObject.Predmet.ProtuStrankaListNazivFormated_1">
      <item>JURKA d.o.o. za usluge i trgovinu</item>
    </derivirana_varijabla>
  </DomainObject.Predmet.ProtuStrankaListNazivFormated>
  <DomainObject.Predmet.ProtuStrankaListNazivFormatedOIB>
    <izvorni_sadrzaj>
      <item>JURKA d.o.o. za usluge i trgovinu, OIB 81584877336</item>
    </izvorni_sadrzaj>
    <derivirana_varijabla naziv="DomainObject.Predmet.ProtuStrankaListNazivFormatedOIB_1">
      <item>JURKA d.o.o. za usluge i trgovinu, OIB 81584877336</item>
    </derivirana_varijabla>
  </DomainObject.Predmet.ProtuStrankaListNazivFormatedOIB>
  <DomainObject.Predmet.OstaliList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Formated_1">
      <item>Nino Ivančić</item>
      <item>Alma Klepac</item>
      <item>Nava banka d.d. u stečaju</item>
      <item>Mamić, Perić, Reberski, Rimac d.o.o.</item>
    </derivirana_varijabla>
  </DomainObject.Predmet.OstaliListFormated>
  <DomainObject.Predmet.OstaliList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FormatedOIB>
  <DomainObject.Predmet.OstaliListFormatedWithAdress>
    <izvorni_sadrzaj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izvorni_sadrzaj>
    <derivirana_varijabla naziv="DomainObject.Predmet.OstaliListFormatedWithAdress_1">
      <item>Nino Ivančić, Bjelovarska 77, 10360 Sesvete</item>
      <item>Alma Klepac, Drage Gervaisa 4, 10000 Zagreb</item>
      <item>Nava banka d.d. u stečaju, Tratinska 27, 10000 Zagreb</item>
      <item>Mamić, Perić, Reberski, Rimac d.o.o., Radnička cesta 80, 10000 Zagreb</item>
    </derivirana_varijabla>
  </DomainObject.Predmet.OstaliListFormatedWithAdress>
  <DomainObject.Predmet.OstaliListFormatedWithAdressOIB>
    <izvorni_sadrzaj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izvorni_sadrzaj>
    <derivirana_varijabla naziv="DomainObject.Predmet.OstaliListFormatedWithAdressOIB_1">
      <item>Nino Ivančić, OIB 05066261818, Bjelovarska 77, 10360 Sesvete</item>
      <item>Alma Klepac, OIB 20525854329, Drage Gervaisa 4, 10000 Zagreb</item>
      <item>Nava banka d.d. u stečaju, OIB 07492912398, Tratinska 27, 10000 Zagreb</item>
      <item>Mamić, Perić, Reberski, Rimac d.o.o., OIB 32802230502, Radnička cesta 80, 10000 Zagreb</item>
    </derivirana_varijabla>
  </DomainObject.Predmet.OstaliListFormatedWithAdressOIB>
  <DomainObject.Predmet.OstaliListNazivFormated>
    <izvorni_sadrzaj>
      <item>Nino Ivančić</item>
      <item>Alma Klepac</item>
      <item>Nava banka d.d. u stečaju</item>
      <item>Mamić, Perić, Reberski, Rimac d.o.o.</item>
    </izvorni_sadrzaj>
    <derivirana_varijabla naziv="DomainObject.Predmet.OstaliListNazivFormated_1">
      <item>Nino Ivančić</item>
      <item>Alma Klepac</item>
      <item>Nava banka d.d. u stečaju</item>
      <item>Mamić, Perić, Reberski, Rimac d.o.o.</item>
    </derivirana_varijabla>
  </DomainObject.Predmet.OstaliListNazivFormated>
  <DomainObject.Predmet.OstaliListNazivFormatedOIB>
    <izvorni_sadrzaj>
      <item>Nino Ivančić, OIB 05066261818</item>
      <item>Alma Klepac, OIB 20525854329</item>
      <item>Nava banka d.d. u stečaju, OIB 07492912398</item>
      <item>Mamić, Perić, Reberski, Rimac d.o.o., OIB 32802230502</item>
    </izvorni_sadrzaj>
    <derivirana_varijabla naziv="DomainObject.Predmet.OstaliListNazivFormatedOIB_1">
      <item>Nino Ivančić, OIB 05066261818</item>
      <item>Alma Klepac, OIB 20525854329</item>
      <item>Nava banka d.d. u stečaju, OIB 07492912398</item>
      <item>Mamić, Perić, Reberski, Rimac d.o.o.,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JURKA d.o.o. za usluge i trgovinu</izvorni_sadrzaj>
    <derivirana_varijabla naziv="DomainObject.Predmet.ProtustrankaIDrugi_1">JURKA d.o.o. za usluge i trgovinu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JURKA d.o.o. za usluge i trgovinu, OIB 81584877336, DUŽICE 21, 10000 Zagreb</izvorni_sadrzaj>
    <derivirana_varijabla naziv="DomainObject.Predmet.ProtustrankaIDrugiAdressOIB_1">JURKA d.o.o. za usluge i trgovinu, OIB 81584877336,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izvorni_sadrzaj>
    <derivirana_varijabla naziv="DomainObject.Predmet.SudioniciListNaziv_1">
      <item>FINA ZAGREB</item>
      <item>JURKA d.o.o. za usluge i trgovinu</item>
      <item>Nino Ivančić</item>
      <item>Alma Klepac</item>
      <item>Nava banka d.d. u stečaju</item>
      <item>Mamić, Perić, Reberski, Rimac d.o.o.</item>
      <item>Željko Hudek</item>
      <item>Milorad Đurđević</item>
    </derivirana_varijabla>
  </DomainObject.Predmet.SudioniciListNaziv>
  <DomainObject.Predmet.SudioniciListAdressOIB>
    <izvorni_sadrzaj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izvorni_sadrzaj>
    <derivirana_varijabla naziv="DomainObject.Predmet.SudioniciListAdressOIB_1">
      <item>FINA ZAGREB, OIB 85821130368, ILICA 307,10000 Zagreb</item>
      <item>JURKA d.o.o. za usluge i trgovinu, OIB 81584877336, DUŽICE 21,10000 Zagreb</item>
      <item>Nino Ivančić, OIB 05066261818, Bjelovarska 77,10360 Sesvete</item>
      <item>Alma Klepac, OIB 20525854329, Drage Gervaisa 4,10000 Zagreb</item>
      <item>Nava banka d.d. u stečaju, OIB 07492912398, Tratinska 27,10000 Zagreb</item>
      <item>Mamić, Perić, Reberski, Rimac d.o.o., OIB 32802230502, Radnička cesta 80,10000 Zagreb</item>
      <item>Željko Hudek, OIB 90430833593, Sunekova Ulica 154,10040 Zagreb</item>
      <item>Milorad Đurđević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izvorni_sadrzaj>
    <derivirana_varijabla naziv="DomainObject.Predmet.SudioniciListNazivOIB_1">
      <item>, OIB 85821130368</item>
      <item>, OIB 81584877336</item>
      <item>, OIB 05066261818</item>
      <item>, OIB 20525854329</item>
      <item>, OIB 07492912398</item>
      <item>, OIB 32802230502</item>
      <item>, OIB 90430833593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411</properties:Words>
  <properties:Characters>2160</properties:Characters>
  <properties:Lines>73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2017-02-08T13:07:00Z</dcterms:created>
  <dc:creator>nradic</dc:creator>
  <cp:lastModifiedBy>Katica Franjić</cp:lastModifiedBy>
  <cp:lastPrinted>2017-03-22T13:37:00Z</cp:lastPrinted>
  <dcterms:modified xmlns:xsi="http://www.w3.org/2001/XMLSchema-instance" xsi:type="dcterms:W3CDTF">2017-03-22T13:37:00Z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