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d193" w14:paraId="b45d193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6A6034">
        <w:rPr>
          <w:lang w:val="hr-HR"/>
        </w:rPr>
        <w:t>St-428/15-5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6A6034">
        <w:t>POLJOPRIVREDNO-STOČARSKO-VOĆARSKA ZADRUGA BRANITELJA PODRAVINA, zadruga za proizvodnju, ekološku proizvodnju i razvoj u poljoprivredi, stočarstvu i voćarstvu, OIB: 76940734241 sa sjedištem u Zagrebačka bb, 48000 Koprivnica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6A6034">
        <w:t>POLJOPRIVREDNO-STOČARSKO-VOĆARSKA ZADRUGA BRANITELJA PODRAVINA, zadruga za proizvodnju, ekološku proizvodnju i razvoj u poljoprivredi, stočarstvu i voćarstvu, OIB: 76940734241 sa sjedištem u Zagrebačka bb, 48000 Koprivnica</w:t>
      </w:r>
      <w:r w:rsidR="00830E49">
        <w:t xml:space="preserve">, iznosi </w:t>
      </w:r>
      <w:r w:rsidR="006A6034">
        <w:t>194.531,60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6A6034">
        <w:t>upravitelj</w:t>
      </w:r>
      <w:r w:rsidR="002E00D7">
        <w:t xml:space="preserve"> dužnika </w:t>
      </w:r>
      <w:r w:rsidR="006A6034">
        <w:t>Ninoslav Vegh, OIB: 92586934976, Legrad, P. Zrinskog 139/bb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6A6034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6A6034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6A6034">
        <w:t>POLJOPRIVREDNO-STOČARSKO-VOĆARSKA ZADRUGA BRANITELJA PODRAVINA, zadruga za proizvodnju, ekološku proizvodnju i razvoj u poljoprivredi, stočarstvu i voćarstvu, OIB: 76940734241 sa sjedištem u Zagrebačka bb, 48000 Koprivnica</w:t>
      </w:r>
      <w:r>
        <w:t>, navodeći da du</w:t>
      </w:r>
      <w:r w:rsidR="00715C85">
        <w:t xml:space="preserve">žnik na dan </w:t>
      </w:r>
      <w:r w:rsidR="006A6034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6A6034">
        <w:t>194.531,60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E3A" w:rsidP="007F64E0" w:rsidR="00BE3E3A">
      <w:r>
        <w:separator/>
      </w:r>
    </w:p>
  </w:endnote>
  <w:endnote w:id="0" w:type="continuationSeparator">
    <w:p w:rsidRDefault="00BE3E3A" w:rsidP="007F64E0" w:rsidR="00BE3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E3A" w:rsidP="007F64E0" w:rsidR="00BE3E3A">
      <w:r>
        <w:separator/>
      </w:r>
    </w:p>
  </w:footnote>
  <w:footnote w:id="0" w:type="continuationSeparator">
    <w:p w:rsidRDefault="00BE3E3A" w:rsidP="007F64E0" w:rsidR="00BE3E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E30EA" w:rsidRPr="005E30EA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6A6034">
      <w:rPr>
        <w:lang w:val="hr-HR"/>
      </w:rPr>
      <w:t>St-428/15-5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30EA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034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E3E3A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POLJOPRIVREDNO-STOČARSKO-VOĆARSKA ZADRUGA BRANITELJA PODRAVINA, zadruga za proizvodnju, ekološku proizvodnju i razvoj u poljo</izvorni_sadrzaj>
    <derivirana_varijabla naziv="DomainObject.Predmet.ProtustrankaFormated_1">  POLJOPRIVREDNO-STOČARSKO-VOĆARSKA ZADRUGA BRANITELJA PODRAVINA, zadruga za proizvodnju, ekološku proizvodnju i razvoj u poljo</derivirana_varijabla>
  </DomainObject.Predmet.ProtustrankaFormated>
  <DomainObject.Predmet.ProtustrankaFormatedOIB>
    <izvorni_sadrzaj>  POLJOPRIVREDNO-STOČARSKO-VOĆARSKA ZADRUGA BRANITELJA PODRAVINA, zadruga za proizvodnju, ekološku proizvodnju i razvoj u poljo, OIB 76940734241</izvorni_sadrzaj>
    <derivirana_varijabla naziv="DomainObject.Predmet.ProtustrankaFormatedOIB_1">  POLJOPRIVREDNO-STOČARSKO-VOĆARSKA ZADRUGA BRANITELJA PODRAVINA, zadruga za proizvodnju, ekološku proizvodnju i razvoj u poljo, OIB 76940734241</derivirana_varijabla>
  </DomainObject.Predmet.ProtustrankaFormatedOIB>
  <DomainObject.Predmet.ProtustrankaFormatedWithAdress>
    <izvorni_sadrzaj> POLJOPRIVREDNO-STOČARSKO-VOĆARSKA ZADRUGA BRANITELJA PODRAVINA, zadruga za proizvodnju, ekološku proizvodnju i razvoj u poljo, Zagrebačka/bb, 48000 Koprivnica</izvorni_sadrzaj>
    <derivirana_varijabla naziv="DomainObject.Predmet.ProtustrankaFormatedWithAdress_1"> POLJOPRIVREDNO-STOČARSKO-VOĆARSKA ZADRUGA BRANITELJA PODRAVINA, zadruga za proizvodnju, ekološku proizvodnju i razvoj u poljo, Zagrebačka/bb, 48000 Koprivnica</derivirana_varijabla>
  </DomainObject.Predmet.ProtustrankaFormatedWithAdress>
  <DomainObject.Predmet.ProtustrankaFormatedWithAdressOIB>
    <izvorni_sadrzaj> POLJOPRIVREDNO-STOČARSKO-VOĆARSKA ZADRUGA BRANITELJA PODRAVINA, zadruga za proizvodnju, ekološku proizvodnju i razvoj u poljo, OIB 76940734241, Zagrebačka/bb, 48000 Koprivnica</izvorni_sadrzaj>
    <derivirana_varijabla naziv="DomainObject.Predmet.ProtustrankaFormatedWithAdressOIB_1"> POLJOPRIVREDNO-STOČARSKO-VOĆARSKA ZADRUGA BRANITELJA PODRAVINA, zadruga za proizvodnju, ekološku proizvodnju i razvoj u poljo, OIB 76940734241, Zagrebačka/bb, 48000 Koprivnica</derivirana_varijabla>
  </DomainObject.Predmet.ProtustrankaFormatedWithAdressOIB>
  <DomainObject.Predmet.ProtustrankaWithAdress>
    <izvorni_sadrzaj>POLJOPRIVREDNO-STOČARSKO-VOĆARSKA ZADRUGA BRANITELJA PODRAVINA, zadruga za proizvodnju, ekološku proizvodnju i razvoj u poljo Zagrebačka/bb, 48000 Koprivnica</izvorni_sadrzaj>
    <derivirana_varijabla naziv="DomainObject.Predmet.ProtustrankaWithAdress_1">POLJOPRIVREDNO-STOČARSKO-VOĆARSKA ZADRUGA BRANITELJA PODRAVINA, zadruga za proizvodnju, ekološku proizvodnju i razvoj u poljo Zagrebačka/bb, 48000 Koprivnica</derivirana_varijabla>
  </DomainObject.Predmet.ProtustrankaWithAdress>
  <DomainObject.Predmet.ProtustrankaWithAdressOIB>
    <izvorni_sadrzaj>POLJOPRIVREDNO-STOČARSKO-VOĆARSKA ZADRUGA BRANITELJA PODRAVINA, zadruga za proizvodnju, ekološku proizvodnju i razvoj u poljo, OIB 76940734241, Zagrebačka/bb, 48000 Koprivnica</izvorni_sadrzaj>
    <derivirana_varijabla naziv="DomainObject.Predmet.ProtustrankaWithAdressOIB_1">POLJOPRIVREDNO-STOČARSKO-VOĆARSKA ZADRUGA BRANITELJA PODRAVINA, zadruga za proizvodnju, ekološku proizvodnju i razvoj u poljo, OIB 76940734241, Zagrebačka/bb, 48000 Koprivnica</derivirana_varijabla>
  </DomainObject.Predmet.ProtustrankaWithAdressOIB>
  <DomainObject.Predmet.ProtustrankaNazivFormated>
    <izvorni_sadrzaj>POLJOPRIVREDNO-STOČARSKO-VOĆARSKA ZADRUGA BRANITELJA PODRAVINA, zadruga za proizvodnju, ekološku proizvodnju i razvoj u poljo</izvorni_sadrzaj>
    <derivirana_varijabla naziv="DomainObject.Predmet.ProtustrankaNazivFormated_1">POLJOPRIVREDNO-STOČARSKO-VOĆARSKA ZADRUGA BRANITELJA PODRAVINA, zadruga za proizvodnju, ekološku proizvodnju i razvoj u poljo</derivirana_varijabla>
  </DomainObject.Predmet.ProtustrankaNazivFormated>
  <DomainObject.Predmet.ProtustrankaNazivFormatedOIB>
    <izvorni_sadrzaj>POLJOPRIVREDNO-STOČARSKO-VOĆARSKA ZADRUGA BRANITELJA PODRAVINA, zadruga za proizvodnju, ekološku proizvodnju i razvoj u poljo, OIB 76940734241</izvorni_sadrzaj>
    <derivirana_varijabla naziv="DomainObject.Predmet.ProtustrankaNazivFormatedOIB_1">POLJOPRIVREDNO-STOČARSKO-VOĆARSKA ZADRUGA BRANITELJA PODRAVINA, zadruga za proizvodnju, ekološku proizvodnju i razvoj u poljo, OIB 76940734241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194531.60</izvorni_sadrzaj>
    <derivirana_varijabla naziv="DomainObject.Predmet.TrenutnaVrijednost_1">194531.60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POLJOPRIVREDNO-STOČARSKO-VOĆARSKA ZADRUGA BRANITELJA PODRAVINA, zadruga za proizvodnju, ekološku proizvodnju i razvoj u poljo</item>
    </izvorni_sadrzaj>
    <derivirana_varijabla naziv="DomainObject.Predmet.ProtuStrankaListFormated_1">
      <item>POLJOPRIVREDNO-STOČARSKO-VOĆARSKA ZADRUGA BRANITELJA PODRAVINA, zadruga za proizvodnju, ekološku proizvodnju i razvoj u poljo</item>
    </derivirana_varijabla>
  </DomainObject.Predmet.ProtuStrankaListFormated>
  <DomainObject.Predmet.ProtuStrankaListFormatedOIB>
    <izvorni_sadrzaj>
      <item>POLJOPRIVREDNO-STOČARSKO-VOĆARSKA ZADRUGA BRANITELJA PODRAVINA, zadruga za proizvodnju, ekološku proizvodnju i razvoj u poljo, OIB 76940734241</item>
    </izvorni_sadrzaj>
    <derivirana_varijabla naziv="DomainObject.Predmet.ProtuStrankaListFormatedOIB_1">
      <item>POLJOPRIVREDNO-STOČARSKO-VOĆARSKA ZADRUGA BRANITELJA PODRAVINA, zadruga za proizvodnju, ekološku proizvodnju i razvoj u poljo, OIB 76940734241</item>
    </derivirana_varijabla>
  </DomainObject.Predmet.ProtuStrankaListFormatedOIB>
  <DomainObject.Predmet.ProtuStrankaListFormatedWithAdress>
    <izvorni_sadrzaj>
      <item>POLJOPRIVREDNO-STOČARSKO-VOĆARSKA ZADRUGA BRANITELJA PODRAVINA, zadruga za proizvodnju, ekološku proizvodnju i razvoj u poljo, Zagrebačka/bb, 48000 Koprivnica</item>
    </izvorni_sadrzaj>
    <derivirana_varijabla naziv="DomainObject.Predmet.ProtuStrankaListFormatedWithAdress_1">
      <item>POLJOPRIVREDNO-STOČARSKO-VOĆARSKA ZADRUGA BRANITELJA PODRAVINA, zadruga za proizvodnju, ekološku proizvodnju i razvoj u poljo, Zagrebačka/bb, 48000 Koprivnica</item>
    </derivirana_varijabla>
  </DomainObject.Predmet.ProtuStrankaListFormatedWithAdress>
  <DomainObject.Predmet.ProtuStrankaListFormatedWithAdressOIB>
    <izvorni_sadrzaj>
      <item>POLJOPRIVREDNO-STOČARSKO-VOĆARSKA ZADRUGA BRANITELJA PODRAVINA, zadruga za proizvodnju, ekološku proizvodnju i razvoj u poljo, OIB 76940734241, Zagrebačka/bb, 48000 Koprivnica</item>
    </izvorni_sadrzaj>
    <derivirana_varijabla naziv="DomainObject.Predmet.ProtuStrankaListFormatedWithAdressOIB_1">
      <item>POLJOPRIVREDNO-STOČARSKO-VOĆARSKA ZADRUGA BRANITELJA PODRAVINA, zadruga za proizvodnju, ekološku proizvodnju i razvoj u poljo, OIB 76940734241, Zagrebačka/bb, 48000 Koprivnica</item>
    </derivirana_varijabla>
  </DomainObject.Predmet.ProtuStrankaListFormatedWithAdressOIB>
  <DomainObject.Predmet.ProtuStrankaListNazivFormated>
    <izvorni_sadrzaj>
      <item>POLJOPRIVREDNO-STOČARSKO-VOĆARSKA ZADRUGA BRANITELJA PODRAVINA, zadruga za proizvodnju, ekološku proizvodnju i razvoj u poljo</item>
    </izvorni_sadrzaj>
    <derivirana_varijabla naziv="DomainObject.Predmet.ProtuStrankaListNazivFormated_1">
      <item>POLJOPRIVREDNO-STOČARSKO-VOĆARSKA ZADRUGA BRANITELJA PODRAVINA, zadruga za proizvodnju, ekološku proizvodnju i razvoj u poljo</item>
    </derivirana_varijabla>
  </DomainObject.Predmet.ProtuStrankaListNazivFormated>
  <DomainObject.Predmet.ProtuStrankaListNazivFormatedOIB>
    <izvorni_sadrzaj>
      <item>POLJOPRIVREDNO-STOČARSKO-VOĆARSKA ZADRUGA BRANITELJA PODRAVINA, zadruga za proizvodnju, ekološku proizvodnju i razvoj u poljo, OIB 76940734241</item>
    </izvorni_sadrzaj>
    <derivirana_varijabla naziv="DomainObject.Predmet.ProtuStrankaListNazivFormatedOIB_1">
      <item>POLJOPRIVREDNO-STOČARSKO-VOĆARSKA ZADRUGA BRANITELJA PODRAVINA, zadruga za proizvodnju, ekološku proizvodnju i razvoj u poljo, OIB 76940734241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POLJOPRIVREDNO-STOČARSKO-VOĆARSKA ZADRUGA BRANITELJA PODRAVINA, zadruga za proizvodnju, ekološku proizvodnju i razvoj u poljo</izvorni_sadrzaj>
    <derivirana_varijabla naziv="DomainObject.Predmet.ProtustrankaIDrugi_1">POLJOPRIVREDNO-STOČARSKO-VOĆARSKA ZADRUGA BRANITELJA PODRAVINA, zadruga za proizvodnju, ekološku proizvodnju i razvoj u poljo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POLJOPRIVREDNO-STOČARSKO-VOĆARSKA ZADRUGA BRANITELJA PODRAVINA, zadruga za proizvodnju, ekološku proizvodnju i razvoj u poljo, OIB 76940734241, Zagrebačka/bb, 48000 Koprivnica</izvorni_sadrzaj>
    <derivirana_varijabla naziv="DomainObject.Predmet.ProtustrankaIDrugiAdressOIB_1">POLJOPRIVREDNO-STOČARSKO-VOĆARSKA ZADRUGA BRANITELJA PODRAVINA, zadruga za proizvodnju, ekološku proizvodnju i razvoj u poljo, OIB 76940734241, Zagrebačka/bb,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POLJOPRIVREDNO-STOČARSKO-VOĆARSKA ZADRUGA BRANITELJA PODRAVINA, zadruga za proizvodnju, ekološku proizvodnju i razvoj u poljo</item>
      <item>E-oglasna ploča ovog suda</item>
      <item>Sudski registar, Trgovački sud u Varaždinu</item>
    </izvorni_sadrzaj>
    <derivirana_varijabla naziv="DomainObject.Predmet.SudioniciListNaziv_1">
      <item>Financijska agencija</item>
      <item>POLJOPRIVREDNO-STOČARSKO-VOĆARSKA ZADRUGA BRANITELJA PODRAVINA, zadruga za proizvodnju, ekološku proizvodnju i razvoj u poljo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POLJOPRIVREDNO-STOČARSKO-VOĆARSKA ZADRUGA BRANITELJA PODRAVINA, zadruga za proizvodnju, ekološku proizvodnju i razvoj u poljo, OIB 76940734241, Zagrebačka/bb,48000 Koprivnica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POLJOPRIVREDNO-STOČARSKO-VOĆARSKA ZADRUGA BRANITELJA PODRAVINA, zadruga za proizvodnju, ekološku proizvodnju i razvoj u poljo, OIB 76940734241, Zagrebačka/bb,48000 Koprivnica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76940734241</item>
      <item>, OIB null</item>
    </izvorni_sadrzaj>
    <derivirana_varijabla naziv="DomainObject.Predmet.SudioniciListNazivOIB_1">
      <item>, OIB null</item>
      <item>, OIB 85821130368</item>
      <item>, OIB 76940734241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505</properties:Words>
  <properties:Characters>2916</properties:Characters>
  <properties:Lines>76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2015-11-11T09:26:00Z</dcterms:created>
  <dc:creator>user</dc:creator>
  <cp:lastModifiedBy>Marko Makaj</cp:lastModifiedBy>
  <cp:lastPrinted>2015-10-21T08:01:00Z</cp:lastPrinted>
  <dcterms:modified xmlns:xsi="http://www.w3.org/2001/XMLSchema-instance" xsi:type="dcterms:W3CDTF">2015-11-13T11:17:00Z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