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db38" w14:paraId="406db38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327BB1" w:rsidR="00327B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327BB1" w:rsidRPr="00482933">
        <w:rPr>
          <w:sz w:val="24"/>
        </w:rPr>
        <w:t>40.</w:t>
      </w:r>
      <w:r w:rsidR="00327BB1">
        <w:rPr>
          <w:b/>
          <w:sz w:val="24"/>
        </w:rPr>
        <w:t xml:space="preserve"> </w:t>
      </w:r>
      <w:r w:rsidR="00327BB1" w:rsidRPr="00482933">
        <w:rPr>
          <w:sz w:val="24"/>
        </w:rPr>
        <w:t>S</w:t>
      </w:r>
      <w:r w:rsidR="00327BB1">
        <w:rPr>
          <w:sz w:val="24"/>
        </w:rPr>
        <w:t>t-3764/2016</w:t>
      </w:r>
    </w:p>
    <w:p w:rsidRDefault="00253C77" w:rsidP="00253C77" w:rsidR="00253C77">
      <w:pPr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253C77" w:rsidP="00787EDE" w:rsidR="00787ED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327BB1" w:rsidRPr="008600EF">
        <w:rPr>
          <w:sz w:val="24"/>
          <w:szCs w:val="24"/>
        </w:rPr>
        <w:t>Trgovački sud u Zagrebu po sucu tog suda Anti Galiću</w:t>
      </w:r>
      <w:r w:rsidR="00327BB1">
        <w:rPr>
          <w:sz w:val="24"/>
          <w:szCs w:val="24"/>
        </w:rPr>
        <w:t xml:space="preserve">, kao sucu pojedincu, u stečajnom postupku </w:t>
      </w:r>
      <w:r w:rsidR="00327BB1" w:rsidRPr="008600EF">
        <w:rPr>
          <w:sz w:val="24"/>
          <w:szCs w:val="24"/>
        </w:rPr>
        <w:t xml:space="preserve">nad dužnikom </w:t>
      </w:r>
      <w:r w:rsidR="00327BB1">
        <w:rPr>
          <w:sz w:val="24"/>
          <w:szCs w:val="24"/>
        </w:rPr>
        <w:t>PERO-TERM d.o.o. Topolovac,Budaševo, Malo Budaševo 219, OIB 88159190492, dana 5.ožujka 2019.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32231C" w:rsidP="0032231C" w:rsidR="00CF66F0" w:rsidRPr="003223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321A74">
        <w:rPr>
          <w:sz w:val="24"/>
          <w:szCs w:val="24"/>
        </w:rPr>
        <w:t>Ana Šakić, Zagreb, Dubrovačka 29. OIB 06903243250</w:t>
      </w:r>
      <w:r w:rsidR="002A6433" w:rsidRPr="0032231C">
        <w:rPr>
          <w:sz w:val="24"/>
          <w:szCs w:val="24"/>
        </w:rPr>
        <w:t xml:space="preserve">, </w:t>
      </w:r>
      <w:r w:rsidR="008C54D9" w:rsidRPr="0032231C">
        <w:rPr>
          <w:sz w:val="24"/>
          <w:szCs w:val="24"/>
        </w:rPr>
        <w:t xml:space="preserve"> </w:t>
      </w:r>
      <w:r w:rsidR="00DD2A21" w:rsidRPr="0032231C">
        <w:rPr>
          <w:sz w:val="24"/>
          <w:szCs w:val="24"/>
        </w:rPr>
        <w:t xml:space="preserve">imenuje se </w:t>
      </w:r>
      <w:r w:rsidR="00020090" w:rsidRPr="0032231C">
        <w:rPr>
          <w:sz w:val="24"/>
          <w:szCs w:val="24"/>
        </w:rPr>
        <w:t xml:space="preserve">za privremenog </w:t>
      </w:r>
      <w:r w:rsidR="00104002" w:rsidRPr="0032231C">
        <w:rPr>
          <w:sz w:val="24"/>
          <w:szCs w:val="24"/>
        </w:rPr>
        <w:t>stečajnog upravitelja dužnika</w:t>
      </w:r>
      <w:r w:rsidR="00C970F4" w:rsidRPr="0032231C">
        <w:rPr>
          <w:sz w:val="24"/>
          <w:szCs w:val="24"/>
        </w:rPr>
        <w:t xml:space="preserve"> </w:t>
      </w:r>
      <w:r w:rsidR="005840F3" w:rsidRPr="0032231C">
        <w:rPr>
          <w:sz w:val="24"/>
          <w:szCs w:val="24"/>
        </w:rPr>
        <w:t>dužnikom</w:t>
      </w:r>
      <w:r w:rsidR="00F64376" w:rsidRPr="0032231C">
        <w:rPr>
          <w:sz w:val="24"/>
          <w:szCs w:val="24"/>
        </w:rPr>
        <w:t xml:space="preserve"> </w:t>
      </w:r>
      <w:r w:rsidR="00327BB1">
        <w:rPr>
          <w:sz w:val="24"/>
          <w:szCs w:val="24"/>
        </w:rPr>
        <w:t>PERO-TERM d.o.o. Topolovac,Budaševo, Malo Budaševo 219, OIB 88159190492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327BB1" w:rsidP="00327BB1" w:rsidR="00327B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327BB1" w:rsidP="00327BB1" w:rsidR="00327BB1">
      <w:pPr>
        <w:ind w:firstLine="708"/>
        <w:jc w:val="both"/>
        <w:rPr>
          <w:sz w:val="24"/>
          <w:szCs w:val="24"/>
        </w:rPr>
      </w:pPr>
    </w:p>
    <w:p w:rsidRDefault="00327BB1" w:rsidP="00327BB1" w:rsidR="00327B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27BB1" w:rsidP="00327BB1" w:rsidR="00327B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567 dana, u ukupnom iznosu od 141.973,64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D738FC">
        <w:rPr>
          <w:sz w:val="24"/>
          <w:szCs w:val="24"/>
        </w:rPr>
        <w:t>5.ožujka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ročištu radi izjašnjenja o prijedlogu za otvaranje stečajnog postupka je proveden uvid u dopis Financijske agencije od 22.studenog 2019. prema kojoj je na dan 1.rujna 2015.  račun dužnika u blokadi 567 dana, a iznos blokade je 141.973,64 kn.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jedinstveni registar zemljišnih knjiga i katastra prema kojem dužnik nije vlasnik nekretnina. </w:t>
      </w:r>
    </w:p>
    <w:p w:rsidRDefault="007643A0" w:rsidP="007B5EE5" w:rsidR="007643A0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C24FBE">
        <w:rPr>
          <w:sz w:val="24"/>
          <w:szCs w:val="24"/>
        </w:rPr>
        <w:t>5.ožujka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DB734C">
        <w:rPr>
          <w:sz w:val="24"/>
        </w:rPr>
        <w:t>cv.r.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B734C" w:rsidP="00422EE0" w:rsidR="00DB734C">
      <w:pPr>
        <w:jc w:val="both"/>
      </w:pPr>
    </w:p>
    <w:p w:rsidRDefault="00DB734C" w:rsidP="00DB734C" w:rsidR="00DB734C">
      <w:pPr>
        <w:ind w:firstLine="720" w:left="2880"/>
        <w:jc w:val="both"/>
      </w:pPr>
      <w:r>
        <w:t>Za točnost otpravka, ovlašteni službenik:</w:t>
      </w:r>
    </w:p>
    <w:p w:rsidRDefault="00DB734C" w:rsidP="00422EE0" w:rsidR="00DB734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DB734C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3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B734C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AB0AA7" w:rsidP="002179C2" w:rsidR="008D5B22">
    <w:pPr>
      <w:pStyle w:val="Zaglavlje"/>
      <w:jc w:val="center"/>
    </w:pPr>
    <w:r>
      <w:tab/>
      <w:t>40. St-3764/16</w:t>
    </w:r>
  </w:p>
  <w:p w:rsidRDefault="00AB0AA7" w:rsidP="002179C2" w:rsidR="00AB0AA7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81432"/>
    <w:rsid w:val="00087284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0AA7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23100"/>
    <w:rsid w:val="00C24542"/>
    <w:rsid w:val="00C24FBE"/>
    <w:rsid w:val="00C257AD"/>
    <w:rsid w:val="00C30121"/>
    <w:rsid w:val="00C34D4E"/>
    <w:rsid w:val="00C6528F"/>
    <w:rsid w:val="00C7384C"/>
    <w:rsid w:val="00C85ABA"/>
    <w:rsid w:val="00C95AC8"/>
    <w:rsid w:val="00C970F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85738"/>
    <w:rsid w:val="00D923D6"/>
    <w:rsid w:val="00DA2985"/>
    <w:rsid w:val="00DB08F7"/>
    <w:rsid w:val="00DB734C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34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34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3764</izvorni_sadrzaj>
    <derivirana_varijabla naziv="DomainObject.Predmet.Broj_1">3764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St-3764/2016</izvorni_sadrzaj>
    <derivirana_varijabla naziv="DomainObject.Predmet.OznakaBroj_1">St-3764/2016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PERO-TERM d.o.o.</izvorni_sadrzaj>
    <derivirana_varijabla naziv="DomainObject.Predmet.ProtustrankaFormated_1">  PERO-TERM d.o.o.</derivirana_varijabla>
  </DomainObject.Predmet.ProtustrankaFormated>
  <DomainObject.Predmet.ProtustrankaFormatedOIB>
    <izvorni_sadrzaj>  PERO-TERM d.o.o., OIB 88159190492</izvorni_sadrzaj>
    <derivirana_varijabla naziv="DomainObject.Predmet.ProtustrankaFormatedOIB_1">  PERO-TERM d.o.o., OIB 88159190492</derivirana_varijabla>
  </DomainObject.Predmet.ProtustrankaFormatedOIB>
  <DomainObject.Predmet.ProtustrankaFormatedWithAdress>
    <izvorni_sadrzaj> PERO-TERM d.o.o., Budaševo, Malo Budaševo 219, 44202 Topolovac</izvorni_sadrzaj>
    <derivirana_varijabla naziv="DomainObject.Predmet.ProtustrankaFormatedWithAdress_1"> PERO-TERM d.o.o., Budaševo, Malo Budaševo 219, 44202 Topolovac</derivirana_varijabla>
  </DomainObject.Predmet.ProtustrankaFormatedWithAdress>
  <DomainObject.Predmet.ProtustrankaFormatedWithAdressOIB>
    <izvorni_sadrzaj> PERO-TERM d.o.o., OIB 88159190492, Budaševo, Malo Budaševo 219, 44202 Topolovac</izvorni_sadrzaj>
    <derivirana_varijabla naziv="DomainObject.Predmet.ProtustrankaFormatedWithAdressOIB_1"> PERO-TERM d.o.o., OIB 88159190492, Budaševo, Malo Budaševo 219, 44202 Topolovac</derivirana_varijabla>
  </DomainObject.Predmet.ProtustrankaFormatedWithAdressOIB>
  <DomainObject.Predmet.ProtustrankaWithAdress>
    <izvorni_sadrzaj>PERO-TERM d.o.o. Budaševo, Malo Budaševo 219, 44202 Topolovac</izvorni_sadrzaj>
    <derivirana_varijabla naziv="DomainObject.Predmet.ProtustrankaWithAdress_1">PERO-TERM d.o.o. Budaševo, Malo Budaševo 219, 44202 Topolovac</derivirana_varijabla>
  </DomainObject.Predmet.ProtustrankaWithAdress>
  <DomainObject.Predmet.ProtustrankaWithAdressOIB>
    <izvorni_sadrzaj>PERO-TERM d.o.o., OIB 88159190492, Budaševo, Malo Budaševo 219, 44202 Topolovac</izvorni_sadrzaj>
    <derivirana_varijabla naziv="DomainObject.Predmet.ProtustrankaWithAdressOIB_1">PERO-TERM d.o.o., OIB 88159190492, Budaševo, Malo Budaševo 219, 44202 Topolovac</derivirana_varijabla>
  </DomainObject.Predmet.ProtustrankaWithAdressOIB>
  <DomainObject.Predmet.ProtustrankaNazivFormated>
    <izvorni_sadrzaj>PERO-TERM d.o.o.</izvorni_sadrzaj>
    <derivirana_varijabla naziv="DomainObject.Predmet.ProtustrankaNazivFormated_1">PERO-TERM d.o.o.</derivirana_varijabla>
  </DomainObject.Predmet.ProtustrankaNazivFormated>
  <DomainObject.Predmet.ProtustrankaNazivFormatedOIB>
    <izvorni_sadrzaj>PERO-TERM d.o.o., OIB 88159190492</izvorni_sadrzaj>
    <derivirana_varijabla naziv="DomainObject.Predmet.ProtustrankaNazivFormatedOIB_1">PERO-TERM d.o.o., OIB 88159190492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PERO-TERM d.o.o.</item>
    </izvorni_sadrzaj>
    <derivirana_varijabla naziv="DomainObject.Predmet.ProtuStrankaListFormated_1">
      <item>PERO-TERM d.o.o.</item>
    </derivirana_varijabla>
  </DomainObject.Predmet.ProtuStrankaListFormated>
  <DomainObject.Predmet.ProtuStrankaListFormatedOIB>
    <izvorni_sadrzaj>
      <item>PERO-TERM d.o.o., OIB 88159190492</item>
    </izvorni_sadrzaj>
    <derivirana_varijabla naziv="DomainObject.Predmet.ProtuStrankaListFormatedOIB_1">
      <item>PERO-TERM d.o.o., OIB 88159190492</item>
    </derivirana_varijabla>
  </DomainObject.Predmet.ProtuStrankaListFormatedOIB>
  <DomainObject.Predmet.ProtuStrankaListFormatedWithAdress>
    <izvorni_sadrzaj>
      <item>PERO-TERM d.o.o., Budaševo, Malo Budaševo 219, 44202 Topolovac</item>
    </izvorni_sadrzaj>
    <derivirana_varijabla naziv="DomainObject.Predmet.ProtuStrankaListFormatedWithAdress_1">
      <item>PERO-TERM d.o.o., Budaševo, Malo Budaševo 219, 44202 Topolovac</item>
    </derivirana_varijabla>
  </DomainObject.Predmet.ProtuStrankaListFormatedWithAdress>
  <DomainObject.Predmet.ProtuStrankaListFormatedWithAdressOIB>
    <izvorni_sadrzaj>
      <item>PERO-TERM d.o.o., OIB 88159190492, Budaševo, Malo Budaševo 219, 44202 Topolovac</item>
    </izvorni_sadrzaj>
    <derivirana_varijabla naziv="DomainObject.Predmet.ProtuStrankaListFormatedWithAdressOIB_1">
      <item>PERO-TERM d.o.o., OIB 88159190492, Budaševo, Malo Budaševo 219, 44202 Topolovac</item>
    </derivirana_varijabla>
  </DomainObject.Predmet.ProtuStrankaListFormatedWithAdressOIB>
  <DomainObject.Predmet.ProtuStrankaListNazivFormated>
    <izvorni_sadrzaj>
      <item>PERO-TERM d.o.o.</item>
    </izvorni_sadrzaj>
    <derivirana_varijabla naziv="DomainObject.Predmet.ProtuStrankaListNazivFormated_1">
      <item>PERO-TERM d.o.o.</item>
    </derivirana_varijabla>
  </DomainObject.Predmet.ProtuStrankaListNazivFormated>
  <DomainObject.Predmet.ProtuStrankaListNazivFormatedOIB>
    <izvorni_sadrzaj>
      <item>PERO-TERM d.o.o., OIB 88159190492</item>
    </izvorni_sadrzaj>
    <derivirana_varijabla naziv="DomainObject.Predmet.ProtuStrankaListNazivFormatedOIB_1">
      <item>PERO-TERM d.o.o., OIB 88159190492</item>
    </derivirana_varijabla>
  </DomainObject.Predmet.ProtuStrankaListNazivFormatedOIB>
  <DomainObject.Predmet.OstaliListFormated>
    <izvorni_sadrzaj>
      <item>Perica Markota</item>
    </izvorni_sadrzaj>
    <derivirana_varijabla naziv="DomainObject.Predmet.OstaliListFormated_1">
      <item>Perica Markota</item>
    </derivirana_varijabla>
  </DomainObject.Predmet.OstaliListFormated>
  <DomainObject.Predmet.OstaliListFormatedOIB>
    <izvorni_sadrzaj>
      <item>Perica Markota, OIB 11890594427</item>
    </izvorni_sadrzaj>
    <derivirana_varijabla naziv="DomainObject.Predmet.OstaliListFormatedOIB_1">
      <item>Perica Markota, OIB 11890594427</item>
    </derivirana_varijabla>
  </DomainObject.Predmet.OstaliListFormatedOIB>
  <DomainObject.Predmet.OstaliListFormatedWithAdress>
    <izvorni_sadrzaj>
      <item>Perica Markota, Malo Budaševo 219, 44000 Budaševo</item>
    </izvorni_sadrzaj>
    <derivirana_varijabla naziv="DomainObject.Predmet.OstaliListFormatedWithAdress_1">
      <item>Perica Markota, Malo Budaševo 219, 44000 Budaševo</item>
    </derivirana_varijabla>
  </DomainObject.Predmet.OstaliListFormatedWithAdress>
  <DomainObject.Predmet.OstaliListFormatedWithAdressOIB>
    <izvorni_sadrzaj>
      <item>Perica Markota, OIB 11890594427, Malo Budaševo 219, 44000 Budaševo</item>
    </izvorni_sadrzaj>
    <derivirana_varijabla naziv="DomainObject.Predmet.OstaliListFormatedWithAdressOIB_1">
      <item>Perica Markota, OIB 11890594427, Malo Budaševo 219, 44000 Budaševo</item>
    </derivirana_varijabla>
  </DomainObject.Predmet.OstaliListFormatedWithAdressOIB>
  <DomainObject.Predmet.OstaliListNazivFormated>
    <izvorni_sadrzaj>
      <item>Perica Markota</item>
    </izvorni_sadrzaj>
    <derivirana_varijabla naziv="DomainObject.Predmet.OstaliListNazivFormated_1">
      <item>Perica Markota</item>
    </derivirana_varijabla>
  </DomainObject.Predmet.OstaliListNazivFormated>
  <DomainObject.Predmet.OstaliListNazivFormatedOIB>
    <izvorni_sadrzaj>
      <item>Perica Markota, OIB 11890594427</item>
    </izvorni_sadrzaj>
    <derivirana_varijabla naziv="DomainObject.Predmet.OstaliListNazivFormatedOIB_1">
      <item>Perica Markota, OIB 11890594427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PERO-TERM d.o.o.</izvorni_sadrzaj>
    <derivirana_varijabla naziv="DomainObject.Predmet.ProtustrankaIDrugi_1">PERO-TERM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PERO-TERM d.o.o., OIB 88159190492, Budaševo, Malo Budaševo 219, 44202 Topolovac</izvorni_sadrzaj>
    <derivirana_varijabla naziv="DomainObject.Predmet.ProtustrankaIDrugiAdressOIB_1">PERO-TERM d.o.o., OIB 88159190492, Budaševo, Malo Budaševo 219,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PERO-TERM d.o.o.</item>
      <item>Perica Markota</item>
    </izvorni_sadrzaj>
    <derivirana_varijabla naziv="DomainObject.Predmet.SudioniciListNaziv_1">
      <item>FINA Regionalni centar Zagreb</item>
      <item>PERO-TERM d.o.o.</item>
      <item>Perica Markota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PERO-TERM d.o.o., OIB 88159190492, Budaševo, Malo Budaševo 219,44202 Topolovac</item>
      <item>Perica Markota, OIB 11890594427, Malo Budaševo 219,44000 Budaševo</item>
    </izvorni_sadrzaj>
    <derivirana_varijabla naziv="DomainObject.Predmet.SudioniciListAdressOIB_1">
      <item>FINA Regionalni centar Zagreb, OIB 85821130368, Trg svibanjskih žrtava 1995. br. 1,10000 Zagreb</item>
      <item>PERO-TERM d.o.o., OIB 88159190492, Budaševo, Malo Budaševo 219,44202 Topolovac</item>
      <item>Perica Markota, OIB 11890594427, Malo Budaševo 219,44000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88159190492</item>
      <item>, OIB 11890594427</item>
    </izvorni_sadrzaj>
    <derivirana_varijabla naziv="DomainObject.Predmet.SudioniciListNazivOIB_1">
      <item>, OIB 85821130368</item>
      <item>, OIB 88159190492</item>
      <item>, OIB 11890594427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633</properties:Words>
  <properties:Characters>3574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2019-03-05T09:46:00Z</dcterms:created>
  <dc:creator>Ante</dc:creator>
  <cp:lastModifiedBy>Valentina Delač</cp:lastModifiedBy>
  <cp:lastPrinted>2019-03-05T09:47:00Z</cp:lastPrinted>
  <dcterms:modified xmlns:xsi="http://www.w3.org/2001/XMLSchema-instance" xsi:type="dcterms:W3CDTF">2019-03-05T09:47:00Z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(Pero term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