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d1de" w14:paraId="6d9d1de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BE350F">
        <w:rPr>
          <w:lang w:val="hr-HR"/>
        </w:rPr>
        <w:t xml:space="preserve">  </w:t>
      </w:r>
      <w:r w:rsidR="008B34EF">
        <w:rPr>
          <w:lang w:val="hr-HR"/>
        </w:rPr>
        <w:t>Broj: 2/St-1510/2017-19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EF42AC" w:rsidR="00B96089" w:rsidRPr="00091FC7">
      <w:pPr>
        <w:ind w:firstLine="708"/>
        <w:jc w:val="both"/>
        <w:rPr>
          <w:color w:themeColor="text1" w:val="000000"/>
        </w:rPr>
      </w:pPr>
      <w:r w:rsidRPr="004B3E5B">
        <w:rPr>
          <w:color w:themeColor="text1" w:val="000000"/>
          <w:lang w:val="hr-HR"/>
        </w:rPr>
        <w:t>TRGOVAČKI SUD U OSIJEKU, STALNA SLUŽBA U SLAVONSKOM BRODU, po stečajno</w:t>
      </w:r>
      <w:r w:rsidR="00E76030" w:rsidRPr="004B3E5B">
        <w:rPr>
          <w:color w:themeColor="text1" w:val="000000"/>
          <w:lang w:val="hr-HR"/>
        </w:rPr>
        <w:t>m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sucu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Davorinu Pavičić</w:t>
      </w:r>
      <w:r w:rsidRPr="004B3E5B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4B3E5B">
        <w:rPr>
          <w:color w:themeColor="text1" w:val="000000"/>
          <w:lang w:val="hr-HR"/>
        </w:rPr>
        <w:t>Osijek</w:t>
      </w:r>
      <w:r w:rsidR="00D524E8" w:rsidRPr="004B3E5B">
        <w:rPr>
          <w:color w:themeColor="text1" w:val="000000"/>
          <w:lang w:val="hr-HR"/>
        </w:rPr>
        <w:t>, Podružnica</w:t>
      </w:r>
      <w:r w:rsidRPr="004B3E5B">
        <w:rPr>
          <w:color w:themeColor="text1" w:val="000000"/>
          <w:lang w:val="hr-HR"/>
        </w:rPr>
        <w:t xml:space="preserve"> </w:t>
      </w:r>
      <w:r w:rsidR="00D524E8" w:rsidRPr="004B3E5B">
        <w:rPr>
          <w:color w:themeColor="text1" w:val="000000"/>
          <w:lang w:val="hr-HR"/>
        </w:rPr>
        <w:t>Sl. Brod</w:t>
      </w:r>
      <w:r w:rsidRPr="004B3E5B">
        <w:rPr>
          <w:color w:themeColor="text1" w:val="000000"/>
          <w:lang w:val="hr-HR"/>
        </w:rPr>
        <w:t xml:space="preserve">, za otvaranje stečajnog postupka nad stečajnim dužnikom </w:t>
      </w:r>
      <w:r w:rsidR="008B34EF" w:rsidRPr="008B34EF">
        <w:rPr>
          <w:b/>
          <w:color w:themeColor="text1" w:val="000000"/>
        </w:rPr>
        <w:t>MBA INDUSTRISERVIS d.o.o., Slavonski Brod, Ulica 30. svibnja 1990., OIB: 94037295796</w:t>
      </w:r>
      <w:r w:rsidR="008D31C8">
        <w:rPr>
          <w:color w:themeColor="text1" w:val="000000"/>
        </w:rPr>
        <w:t>, dana</w:t>
      </w:r>
      <w:r w:rsidR="00192661">
        <w:rPr>
          <w:color w:themeColor="text1" w:val="000000"/>
        </w:rPr>
        <w:t xml:space="preserve"> </w:t>
      </w:r>
      <w:r w:rsidR="008B34EF">
        <w:rPr>
          <w:color w:themeColor="text1" w:val="000000"/>
        </w:rPr>
        <w:t>28</w:t>
      </w:r>
      <w:r w:rsidR="00DC37FD">
        <w:rPr>
          <w:color w:themeColor="text1" w:val="000000"/>
        </w:rPr>
        <w:t xml:space="preserve">. </w:t>
      </w:r>
      <w:r w:rsidR="00DC37FD" w:rsidRPr="008B34EF">
        <w:rPr>
          <w:color w:themeColor="text1" w:val="000000"/>
          <w:lang w:val="hr-HR"/>
        </w:rPr>
        <w:t>studenog</w:t>
      </w:r>
      <w:r w:rsidR="00DC37FD">
        <w:rPr>
          <w:color w:themeColor="text1" w:val="000000"/>
        </w:rPr>
        <w:t xml:space="preserve"> 2018.  </w:t>
      </w:r>
      <w:r w:rsidR="007346B8">
        <w:rPr>
          <w:color w:themeColor="text1" w:val="000000"/>
        </w:rPr>
        <w:t xml:space="preserve"> </w:t>
      </w:r>
      <w:r w:rsidR="006C224E">
        <w:rPr>
          <w:color w:themeColor="text1" w:val="000000"/>
        </w:rPr>
        <w:t xml:space="preserve"> </w:t>
      </w:r>
    </w:p>
    <w:p w:rsidRDefault="004119D4" w:rsidP="00867F9F" w:rsidR="005F7B14" w:rsidRPr="0092120A">
      <w:pPr>
        <w:ind w:firstLine="708"/>
        <w:jc w:val="both"/>
        <w:rPr>
          <w:color w:val="FF0000"/>
          <w:lang w:val="hr-HR"/>
        </w:rPr>
      </w:pPr>
      <w:r w:rsidRPr="0092120A">
        <w:rPr>
          <w:color w:val="FF0000"/>
          <w:lang w:val="hr-HR"/>
        </w:rPr>
        <w:t xml:space="preserve"> </w:t>
      </w:r>
      <w:r w:rsidR="00BD3241">
        <w:rPr>
          <w:color w:val="FF0000"/>
          <w:lang w:val="hr-HR"/>
        </w:rPr>
        <w:t xml:space="preserve"> </w:t>
      </w:r>
    </w:p>
    <w:p w:rsidRDefault="00B96089" w:rsidP="00B96089" w:rsidR="00B96089">
      <w:pPr>
        <w:jc w:val="center"/>
      </w:pPr>
      <w:r>
        <w:t>r i j e š i o    j e</w:t>
      </w:r>
    </w:p>
    <w:p w:rsidRDefault="00000754" w:rsidP="00BD3241" w:rsidR="00000754">
      <w:pPr>
        <w:pStyle w:val="Bezproreda"/>
        <w:jc w:val="both"/>
        <w:rPr>
          <w:rFonts w:cs="Times New Roman" w:hAnsi="Times New Roman" w:ascii="Times New Roman"/>
        </w:rPr>
      </w:pPr>
    </w:p>
    <w:p w:rsidRDefault="00B96089" w:rsidP="008B34EF" w:rsidR="00B96089" w:rsidRPr="00A21F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8B34EF" w:rsidRPr="008B34EF">
        <w:rPr>
          <w:rFonts w:cs="Times New Roman" w:hAnsi="Times New Roman" w:ascii="Times New Roman"/>
          <w:b/>
          <w:sz w:val="24"/>
          <w:szCs w:val="24"/>
        </w:rPr>
        <w:t>Ivanka Opalić, OIB: 46070826428</w:t>
      </w:r>
      <w:r w:rsidR="008B34EF">
        <w:rPr>
          <w:rFonts w:cs="Times New Roman" w:hAnsi="Times New Roman" w:ascii="Times New Roman"/>
          <w:b/>
          <w:sz w:val="24"/>
          <w:szCs w:val="24"/>
        </w:rPr>
        <w:t xml:space="preserve">,  </w:t>
      </w:r>
      <w:r w:rsidR="008B34EF" w:rsidRPr="008B34EF">
        <w:rPr>
          <w:rFonts w:cs="Times New Roman" w:hAnsi="Times New Roman" w:ascii="Times New Roman"/>
          <w:b/>
          <w:sz w:val="24"/>
          <w:szCs w:val="24"/>
        </w:rPr>
        <w:t>Slavonski Brod, Petra Krešimira IV 41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  <w:r w:rsidR="00632C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3F0F13">
        <w:rPr>
          <w:b/>
          <w:lang w:val="hr-HR"/>
        </w:rPr>
        <w:t>1510</w:t>
      </w:r>
      <w:r w:rsidR="0052659F" w:rsidRPr="0052659F">
        <w:rPr>
          <w:b/>
          <w:lang w:val="hr-HR"/>
        </w:rPr>
        <w:t>/</w:t>
      </w:r>
      <w:r w:rsidR="00854D4D">
        <w:rPr>
          <w:b/>
          <w:lang w:val="hr-HR"/>
        </w:rPr>
        <w:t>2017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3F0F13">
        <w:rPr>
          <w:b/>
          <w:lang w:val="hr-HR"/>
        </w:rPr>
        <w:t>1510</w:t>
      </w:r>
      <w:r w:rsidR="0052659F">
        <w:rPr>
          <w:b/>
          <w:lang w:val="hr-HR"/>
        </w:rPr>
        <w:t>-</w:t>
      </w:r>
      <w:r w:rsidR="00854D4D">
        <w:rPr>
          <w:b/>
          <w:lang w:val="hr-HR"/>
        </w:rPr>
        <w:t>2017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8B34EF" w:rsidRPr="008B34EF">
        <w:rPr>
          <w:b/>
        </w:rPr>
        <w:t>Ivanka Opalić, OIB: 46070826428,  Slavonski Brod, Petra Krešimira IV 41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8B34EF" w:rsidRPr="008B34EF">
        <w:rPr>
          <w:b/>
        </w:rPr>
        <w:t>Ivanka Opalić, OIB: 46070826428,  Slavonski Brod, Petra Krešimira IV 41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655255">
        <w:rPr>
          <w:lang w:val="hr-HR"/>
        </w:rPr>
        <w:t xml:space="preserve"> </w:t>
      </w:r>
      <w:r w:rsidR="00B05D31">
        <w:rPr>
          <w:lang w:val="hr-HR"/>
        </w:rPr>
        <w:t xml:space="preserve"> </w:t>
      </w:r>
      <w:r w:rsidR="009B2490">
        <w:rPr>
          <w:lang w:val="hr-HR"/>
        </w:rPr>
        <w:t xml:space="preserve"> </w:t>
      </w:r>
      <w:r w:rsidR="0041399F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A21FBE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3F0F13">
        <w:rPr>
          <w:b/>
          <w:lang w:val="hr-HR"/>
        </w:rPr>
        <w:t>1510</w:t>
      </w:r>
      <w:r w:rsidR="006E2E70">
        <w:rPr>
          <w:b/>
          <w:lang w:val="hr-HR"/>
        </w:rPr>
        <w:t>-</w:t>
      </w:r>
      <w:r w:rsidR="00854D4D">
        <w:rPr>
          <w:b/>
          <w:lang w:val="hr-HR"/>
        </w:rPr>
        <w:t>2017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3F0F13">
        <w:rPr>
          <w:b/>
          <w:lang w:val="hr-HR"/>
        </w:rPr>
        <w:t>1510</w:t>
      </w:r>
      <w:r w:rsidR="006E2E70">
        <w:rPr>
          <w:b/>
          <w:lang w:val="hr-HR"/>
        </w:rPr>
        <w:t>-</w:t>
      </w:r>
      <w:r w:rsidR="00854D4D">
        <w:rPr>
          <w:b/>
          <w:lang w:val="hr-HR"/>
        </w:rPr>
        <w:t>2017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8B34EF" w:rsidRPr="008B34EF">
        <w:rPr>
          <w:b/>
        </w:rPr>
        <w:t>Ivanka Opalić, OIB: 46070826428,  Slavonski Brod, Petra Krešimira IV 41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6B3175">
        <w:rPr>
          <w:lang w:val="hr-HR"/>
        </w:rPr>
        <w:t xml:space="preserve"> </w:t>
      </w:r>
      <w:r w:rsidR="00C84EEE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655255">
        <w:rPr>
          <w:lang w:val="hr-HR"/>
        </w:rPr>
        <w:t xml:space="preserve"> </w:t>
      </w:r>
      <w:r w:rsidR="00302D13">
        <w:rPr>
          <w:lang w:val="hr-HR"/>
        </w:rPr>
        <w:t xml:space="preserve"> </w:t>
      </w:r>
      <w:r w:rsidR="00562F4D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  <w:r w:rsidR="00151F65">
        <w:rPr>
          <w:lang w:val="hr-HR"/>
        </w:rPr>
        <w:t xml:space="preserve"> </w:t>
      </w:r>
      <w:r w:rsidR="00833AC0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D72A88">
        <w:rPr>
          <w:lang w:val="hr-HR"/>
        </w:rPr>
        <w:t>429</w:t>
      </w:r>
      <w:r>
        <w:rPr>
          <w:lang w:val="hr-HR"/>
        </w:rPr>
        <w:t xml:space="preserve">. st. </w:t>
      </w:r>
      <w:r w:rsidR="006110E5">
        <w:rPr>
          <w:lang w:val="hr-HR"/>
        </w:rPr>
        <w:t>1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6110E5">
        <w:rPr>
          <w:lang w:val="hr-HR"/>
        </w:rPr>
        <w:t>zahtjev</w:t>
      </w:r>
      <w:r w:rsidR="00D82D1A">
        <w:rPr>
          <w:lang w:val="hr-HR"/>
        </w:rPr>
        <w:t xml:space="preserve">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</w:t>
      </w:r>
      <w:r w:rsidR="006110E5">
        <w:rPr>
          <w:lang w:val="hr-HR"/>
        </w:rPr>
        <w:t>zahtjevu</w:t>
      </w:r>
      <w:r>
        <w:rPr>
          <w:lang w:val="hr-HR"/>
        </w:rPr>
        <w:t xml:space="preserve"> za otvaranje stečajnog postupka nad stečajnim dužnikom navodi da na dan </w:t>
      </w:r>
      <w:r w:rsidR="00D72A88">
        <w:rPr>
          <w:lang w:val="hr-HR"/>
        </w:rPr>
        <w:t>20</w:t>
      </w:r>
      <w:r w:rsidR="0017370D">
        <w:rPr>
          <w:lang w:val="hr-HR"/>
        </w:rPr>
        <w:t xml:space="preserve">. </w:t>
      </w:r>
      <w:r w:rsidR="00D72A88">
        <w:rPr>
          <w:lang w:val="hr-HR"/>
        </w:rPr>
        <w:t>travnja</w:t>
      </w:r>
      <w:r w:rsidR="0017370D">
        <w:rPr>
          <w:lang w:val="hr-HR"/>
        </w:rPr>
        <w:t xml:space="preserve"> </w:t>
      </w:r>
      <w:r w:rsidR="00D72A88">
        <w:rPr>
          <w:lang w:val="hr-HR"/>
        </w:rPr>
        <w:t>2016</w:t>
      </w:r>
      <w:r w:rsidR="0017370D">
        <w:rPr>
          <w:lang w:val="hr-HR"/>
        </w:rPr>
        <w:t>.</w:t>
      </w:r>
      <w:r>
        <w:rPr>
          <w:lang w:val="hr-HR"/>
        </w:rPr>
        <w:t xml:space="preserve"> godine dužnik u očevidniku redoslijeda osnova za plaćanje ima evidentirane neizvršene osnove za plaćanje u neprekinutom razdoblju od </w:t>
      </w:r>
      <w:r w:rsidR="00D72A88">
        <w:rPr>
          <w:lang w:val="hr-HR"/>
        </w:rPr>
        <w:t>120</w:t>
      </w:r>
      <w:r>
        <w:rPr>
          <w:lang w:val="hr-HR"/>
        </w:rPr>
        <w:t xml:space="preserve"> dana, u iznosu </w:t>
      </w:r>
      <w:r w:rsidR="00A21FBE">
        <w:rPr>
          <w:lang w:val="hr-HR"/>
        </w:rPr>
        <w:t xml:space="preserve">od </w:t>
      </w:r>
      <w:r w:rsidR="00D72A88">
        <w:rPr>
          <w:lang w:val="hr-HR"/>
        </w:rPr>
        <w:t>1.680.497,66</w:t>
      </w:r>
      <w:r w:rsidR="0017370D" w:rsidRPr="0017370D">
        <w:rPr>
          <w:lang w:val="hr-HR"/>
        </w:rPr>
        <w:t xml:space="preserve"> kn</w:t>
      </w:r>
      <w:r w:rsidR="006110E5">
        <w:rPr>
          <w:lang w:val="hr-HR"/>
        </w:rPr>
        <w:t>, te da nema zaposlenih</w:t>
      </w:r>
      <w:r w:rsidR="00DC717F">
        <w:rPr>
          <w:lang w:val="hr-HR"/>
        </w:rPr>
        <w:t>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iz podneska ne proizlazi da je zaplijenila odnosno osigurala novčana sredstva za namirenje troškova stečajnog postupka u iznosu od 5.000,00 </w:t>
      </w:r>
      <w:r w:rsidR="00CC7DA5">
        <w:rPr>
          <w:lang w:val="hr-HR"/>
        </w:rPr>
        <w:t>k</w:t>
      </w:r>
      <w:r>
        <w:rPr>
          <w:lang w:val="hr-HR"/>
        </w:rPr>
        <w:t>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7F2018">
        <w:rPr>
          <w:lang w:val="hr-HR"/>
        </w:rPr>
        <w:t>,</w:t>
      </w:r>
      <w:r w:rsidR="00192661">
        <w:rPr>
          <w:lang w:val="hr-HR"/>
        </w:rPr>
        <w:t xml:space="preserve"> </w:t>
      </w:r>
      <w:r w:rsidR="008B34EF">
        <w:rPr>
          <w:lang w:val="hr-HR"/>
        </w:rPr>
        <w:t>28</w:t>
      </w:r>
      <w:r w:rsidR="00B96089">
        <w:rPr>
          <w:lang w:val="hr-HR"/>
        </w:rPr>
        <w:t xml:space="preserve">. </w:t>
      </w:r>
      <w:r w:rsidR="00961A29">
        <w:rPr>
          <w:lang w:val="hr-HR"/>
        </w:rPr>
        <w:t>studenog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>
        <w:rPr>
          <w:lang w:val="hr-HR"/>
        </w:rPr>
        <w:t xml:space="preserve">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 w:rsidR="004B2BC9">
        <w:rPr>
          <w:lang w:val="hr-HR"/>
        </w:rPr>
        <w:t xml:space="preserve">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3F0F13">
        <w:rPr>
          <w:b/>
        </w:rPr>
        <w:t>Ivanka Opalić</w:t>
      </w:r>
      <w:r w:rsidR="003F0F13" w:rsidRPr="003F0F13">
        <w:rPr>
          <w:b/>
        </w:rPr>
        <w:t>,  Slavonski Brod, Petra Krešimira IV 41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38C" w:rsidP="00AF1998" w:rsidR="0067038C">
      <w:r>
        <w:separator/>
      </w:r>
    </w:p>
  </w:endnote>
  <w:endnote w:id="0" w:type="continuationSeparator">
    <w:p w:rsidRDefault="0067038C" w:rsidP="00AF1998" w:rsidR="00670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98C" w:rsidRPr="0061198C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38C" w:rsidP="00AF1998" w:rsidR="0067038C">
      <w:r>
        <w:separator/>
      </w:r>
    </w:p>
  </w:footnote>
  <w:footnote w:id="0" w:type="continuationSeparator">
    <w:p w:rsidRDefault="0067038C" w:rsidP="00AF1998" w:rsidR="0067038C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0754"/>
    <w:rsid w:val="0000363B"/>
    <w:rsid w:val="00011BC1"/>
    <w:rsid w:val="00025720"/>
    <w:rsid w:val="00046621"/>
    <w:rsid w:val="00063A4C"/>
    <w:rsid w:val="0007031A"/>
    <w:rsid w:val="0007122D"/>
    <w:rsid w:val="00085CB7"/>
    <w:rsid w:val="00085ED0"/>
    <w:rsid w:val="00091FC7"/>
    <w:rsid w:val="000929AD"/>
    <w:rsid w:val="000A5D8F"/>
    <w:rsid w:val="000B4023"/>
    <w:rsid w:val="000C65D8"/>
    <w:rsid w:val="000D6116"/>
    <w:rsid w:val="00101E61"/>
    <w:rsid w:val="00122D8E"/>
    <w:rsid w:val="00127A4C"/>
    <w:rsid w:val="0013593E"/>
    <w:rsid w:val="00135F71"/>
    <w:rsid w:val="001447C4"/>
    <w:rsid w:val="00151F65"/>
    <w:rsid w:val="00156D7A"/>
    <w:rsid w:val="0017370D"/>
    <w:rsid w:val="001744AC"/>
    <w:rsid w:val="00175626"/>
    <w:rsid w:val="00175ED2"/>
    <w:rsid w:val="00192661"/>
    <w:rsid w:val="001A4E4C"/>
    <w:rsid w:val="001B3E71"/>
    <w:rsid w:val="001D41DF"/>
    <w:rsid w:val="001E3A18"/>
    <w:rsid w:val="001E7AE1"/>
    <w:rsid w:val="001F3536"/>
    <w:rsid w:val="001F3D3E"/>
    <w:rsid w:val="001F66BF"/>
    <w:rsid w:val="001F7AF7"/>
    <w:rsid w:val="00202D14"/>
    <w:rsid w:val="00216126"/>
    <w:rsid w:val="0021648F"/>
    <w:rsid w:val="00233A88"/>
    <w:rsid w:val="00253EDC"/>
    <w:rsid w:val="00261896"/>
    <w:rsid w:val="0026390D"/>
    <w:rsid w:val="00266321"/>
    <w:rsid w:val="002A0BF3"/>
    <w:rsid w:val="002B32E9"/>
    <w:rsid w:val="002B7584"/>
    <w:rsid w:val="002F402E"/>
    <w:rsid w:val="00302D13"/>
    <w:rsid w:val="00314DAC"/>
    <w:rsid w:val="00322298"/>
    <w:rsid w:val="00323625"/>
    <w:rsid w:val="003314E7"/>
    <w:rsid w:val="00340D67"/>
    <w:rsid w:val="003417FF"/>
    <w:rsid w:val="00350EB0"/>
    <w:rsid w:val="00354697"/>
    <w:rsid w:val="00387103"/>
    <w:rsid w:val="003A07D0"/>
    <w:rsid w:val="003C3EAA"/>
    <w:rsid w:val="003E0BD3"/>
    <w:rsid w:val="003E3AC1"/>
    <w:rsid w:val="003F0F13"/>
    <w:rsid w:val="003F7CFB"/>
    <w:rsid w:val="00406771"/>
    <w:rsid w:val="0041119F"/>
    <w:rsid w:val="00411760"/>
    <w:rsid w:val="004119D4"/>
    <w:rsid w:val="0041399F"/>
    <w:rsid w:val="0042057A"/>
    <w:rsid w:val="00426888"/>
    <w:rsid w:val="00440AD8"/>
    <w:rsid w:val="00443B1F"/>
    <w:rsid w:val="00447C4A"/>
    <w:rsid w:val="004545A1"/>
    <w:rsid w:val="00472537"/>
    <w:rsid w:val="00486B82"/>
    <w:rsid w:val="00497192"/>
    <w:rsid w:val="004A3BCA"/>
    <w:rsid w:val="004B2BC9"/>
    <w:rsid w:val="004B3E5B"/>
    <w:rsid w:val="004C04DB"/>
    <w:rsid w:val="004C21B9"/>
    <w:rsid w:val="004C50E1"/>
    <w:rsid w:val="004D55FB"/>
    <w:rsid w:val="004F399A"/>
    <w:rsid w:val="004F4E3F"/>
    <w:rsid w:val="004F4ECA"/>
    <w:rsid w:val="0050531A"/>
    <w:rsid w:val="0052076E"/>
    <w:rsid w:val="005230D1"/>
    <w:rsid w:val="00525DBB"/>
    <w:rsid w:val="0052659F"/>
    <w:rsid w:val="00532D53"/>
    <w:rsid w:val="00544D94"/>
    <w:rsid w:val="00555B64"/>
    <w:rsid w:val="005574CD"/>
    <w:rsid w:val="00562F4D"/>
    <w:rsid w:val="005678E0"/>
    <w:rsid w:val="00583626"/>
    <w:rsid w:val="00585D58"/>
    <w:rsid w:val="00592701"/>
    <w:rsid w:val="005A1915"/>
    <w:rsid w:val="005A5F74"/>
    <w:rsid w:val="005C5B73"/>
    <w:rsid w:val="005E581D"/>
    <w:rsid w:val="005F4EED"/>
    <w:rsid w:val="005F7B14"/>
    <w:rsid w:val="006110E5"/>
    <w:rsid w:val="0061198C"/>
    <w:rsid w:val="006155D4"/>
    <w:rsid w:val="00624FB6"/>
    <w:rsid w:val="00625645"/>
    <w:rsid w:val="00627C2F"/>
    <w:rsid w:val="00632C3A"/>
    <w:rsid w:val="00655255"/>
    <w:rsid w:val="00661E3A"/>
    <w:rsid w:val="0067038C"/>
    <w:rsid w:val="00677CCF"/>
    <w:rsid w:val="00681ABC"/>
    <w:rsid w:val="00694762"/>
    <w:rsid w:val="006A240E"/>
    <w:rsid w:val="006B3175"/>
    <w:rsid w:val="006C224E"/>
    <w:rsid w:val="006D49AA"/>
    <w:rsid w:val="006E2E70"/>
    <w:rsid w:val="0071404E"/>
    <w:rsid w:val="00714052"/>
    <w:rsid w:val="007174D5"/>
    <w:rsid w:val="00731D31"/>
    <w:rsid w:val="007346B8"/>
    <w:rsid w:val="00741961"/>
    <w:rsid w:val="0075051D"/>
    <w:rsid w:val="00757935"/>
    <w:rsid w:val="007623DB"/>
    <w:rsid w:val="00775A1C"/>
    <w:rsid w:val="007905B2"/>
    <w:rsid w:val="007A1BDC"/>
    <w:rsid w:val="007A531C"/>
    <w:rsid w:val="007B690C"/>
    <w:rsid w:val="007C27BD"/>
    <w:rsid w:val="007C7A8B"/>
    <w:rsid w:val="007D41A4"/>
    <w:rsid w:val="007D5C81"/>
    <w:rsid w:val="007F2018"/>
    <w:rsid w:val="007F4D34"/>
    <w:rsid w:val="007F6C7C"/>
    <w:rsid w:val="00801E3C"/>
    <w:rsid w:val="00812B7B"/>
    <w:rsid w:val="008153C0"/>
    <w:rsid w:val="0081636C"/>
    <w:rsid w:val="00827FC6"/>
    <w:rsid w:val="00833AC0"/>
    <w:rsid w:val="00835EE4"/>
    <w:rsid w:val="00846A16"/>
    <w:rsid w:val="00847C26"/>
    <w:rsid w:val="00854D4D"/>
    <w:rsid w:val="0086679B"/>
    <w:rsid w:val="00867F9F"/>
    <w:rsid w:val="00874CBA"/>
    <w:rsid w:val="00892988"/>
    <w:rsid w:val="008B34EF"/>
    <w:rsid w:val="008B3A9E"/>
    <w:rsid w:val="008D31C8"/>
    <w:rsid w:val="008E3EB8"/>
    <w:rsid w:val="008F5FB0"/>
    <w:rsid w:val="00911DBE"/>
    <w:rsid w:val="00917018"/>
    <w:rsid w:val="0092120A"/>
    <w:rsid w:val="00925FF8"/>
    <w:rsid w:val="00927C30"/>
    <w:rsid w:val="00935A66"/>
    <w:rsid w:val="00942714"/>
    <w:rsid w:val="0094367F"/>
    <w:rsid w:val="00944466"/>
    <w:rsid w:val="009566C8"/>
    <w:rsid w:val="009576B3"/>
    <w:rsid w:val="00961A29"/>
    <w:rsid w:val="00963F6A"/>
    <w:rsid w:val="009670DF"/>
    <w:rsid w:val="009717C1"/>
    <w:rsid w:val="00972427"/>
    <w:rsid w:val="00974E84"/>
    <w:rsid w:val="009A7DE4"/>
    <w:rsid w:val="009B2490"/>
    <w:rsid w:val="009C16BD"/>
    <w:rsid w:val="009C1F6A"/>
    <w:rsid w:val="00A12DBF"/>
    <w:rsid w:val="00A2143C"/>
    <w:rsid w:val="00A21FBE"/>
    <w:rsid w:val="00A40F64"/>
    <w:rsid w:val="00A46790"/>
    <w:rsid w:val="00A46F81"/>
    <w:rsid w:val="00A522C6"/>
    <w:rsid w:val="00A55071"/>
    <w:rsid w:val="00A57BAF"/>
    <w:rsid w:val="00A7390A"/>
    <w:rsid w:val="00A80D89"/>
    <w:rsid w:val="00A86B72"/>
    <w:rsid w:val="00AC54F1"/>
    <w:rsid w:val="00AE1804"/>
    <w:rsid w:val="00AE403C"/>
    <w:rsid w:val="00AF1998"/>
    <w:rsid w:val="00AF6155"/>
    <w:rsid w:val="00B05D31"/>
    <w:rsid w:val="00B120D5"/>
    <w:rsid w:val="00B15C4F"/>
    <w:rsid w:val="00B24916"/>
    <w:rsid w:val="00B3045D"/>
    <w:rsid w:val="00B32651"/>
    <w:rsid w:val="00B37289"/>
    <w:rsid w:val="00B43830"/>
    <w:rsid w:val="00B57BEE"/>
    <w:rsid w:val="00B73A5A"/>
    <w:rsid w:val="00B76446"/>
    <w:rsid w:val="00B8268F"/>
    <w:rsid w:val="00B931A5"/>
    <w:rsid w:val="00B96089"/>
    <w:rsid w:val="00BB03DB"/>
    <w:rsid w:val="00BB5955"/>
    <w:rsid w:val="00BD3241"/>
    <w:rsid w:val="00BD4870"/>
    <w:rsid w:val="00BE350F"/>
    <w:rsid w:val="00BE786A"/>
    <w:rsid w:val="00C15AD9"/>
    <w:rsid w:val="00C21100"/>
    <w:rsid w:val="00C24C5C"/>
    <w:rsid w:val="00C34B57"/>
    <w:rsid w:val="00C469F5"/>
    <w:rsid w:val="00C46F12"/>
    <w:rsid w:val="00C52370"/>
    <w:rsid w:val="00C57AC2"/>
    <w:rsid w:val="00C60DEC"/>
    <w:rsid w:val="00C72F78"/>
    <w:rsid w:val="00C776EE"/>
    <w:rsid w:val="00C8005F"/>
    <w:rsid w:val="00C82A6D"/>
    <w:rsid w:val="00C82F16"/>
    <w:rsid w:val="00C84EEE"/>
    <w:rsid w:val="00CB20A9"/>
    <w:rsid w:val="00CC7DA5"/>
    <w:rsid w:val="00CD2CA2"/>
    <w:rsid w:val="00CE716E"/>
    <w:rsid w:val="00CF178E"/>
    <w:rsid w:val="00CF753C"/>
    <w:rsid w:val="00D07D88"/>
    <w:rsid w:val="00D27503"/>
    <w:rsid w:val="00D35E78"/>
    <w:rsid w:val="00D43F1B"/>
    <w:rsid w:val="00D524E8"/>
    <w:rsid w:val="00D710DE"/>
    <w:rsid w:val="00D72A88"/>
    <w:rsid w:val="00D779BF"/>
    <w:rsid w:val="00D82D1A"/>
    <w:rsid w:val="00D9134E"/>
    <w:rsid w:val="00D9216D"/>
    <w:rsid w:val="00D9437A"/>
    <w:rsid w:val="00DA1AAB"/>
    <w:rsid w:val="00DB1022"/>
    <w:rsid w:val="00DB7AD2"/>
    <w:rsid w:val="00DC37FD"/>
    <w:rsid w:val="00DC717F"/>
    <w:rsid w:val="00DC7E7D"/>
    <w:rsid w:val="00DD669A"/>
    <w:rsid w:val="00DE476A"/>
    <w:rsid w:val="00E14EEB"/>
    <w:rsid w:val="00E2453C"/>
    <w:rsid w:val="00E3635B"/>
    <w:rsid w:val="00E42AFC"/>
    <w:rsid w:val="00E439BD"/>
    <w:rsid w:val="00E4703B"/>
    <w:rsid w:val="00E55ACF"/>
    <w:rsid w:val="00E632CB"/>
    <w:rsid w:val="00E73616"/>
    <w:rsid w:val="00E76030"/>
    <w:rsid w:val="00E8418D"/>
    <w:rsid w:val="00E8424F"/>
    <w:rsid w:val="00E870D4"/>
    <w:rsid w:val="00E92454"/>
    <w:rsid w:val="00EA4455"/>
    <w:rsid w:val="00EB7E87"/>
    <w:rsid w:val="00ED59A3"/>
    <w:rsid w:val="00EE3E21"/>
    <w:rsid w:val="00EE4153"/>
    <w:rsid w:val="00EF2901"/>
    <w:rsid w:val="00EF42AC"/>
    <w:rsid w:val="00F0307F"/>
    <w:rsid w:val="00F044B7"/>
    <w:rsid w:val="00F0528F"/>
    <w:rsid w:val="00F564CF"/>
    <w:rsid w:val="00F56C65"/>
    <w:rsid w:val="00F63F43"/>
    <w:rsid w:val="00F71662"/>
    <w:rsid w:val="00F73D6A"/>
    <w:rsid w:val="00F970E3"/>
    <w:rsid w:val="00FB2E38"/>
    <w:rsid w:val="00FC0576"/>
    <w:rsid w:val="00FC1E74"/>
    <w:rsid w:val="00FC23C4"/>
    <w:rsid w:val="00FC4DF5"/>
    <w:rsid w:val="00FF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11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9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9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9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9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11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9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9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9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9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St-1510/2017</izvorni_sadrzaj>
    <derivirana_varijabla naziv="DomainObject.Predmet.OznakaBroj_1">St-1510/2017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MBA INDUSTRISERVIS d.o.o.  za projektiranje, savjetovanje i montažni servisni radovi u industrij</izvorni_sadrzaj>
    <derivirana_varijabla naziv="DomainObject.Predmet.ProtustrankaFormated_1">  MBA INDUSTRISERVIS d.o.o.  za projektiranje, savjetovanje i montažni servisni radovi u industrij</derivirana_varijabla>
  </DomainObject.Predmet.ProtustrankaFormated>
  <DomainObject.Predmet.ProtustrankaFormatedOIB>
    <izvorni_sadrzaj>  MBA INDUSTRISERVIS d.o.o.  za projektiranje, savjetovanje i montažni servisni radovi u industrij, OIB 94037295796</izvorni_sadrzaj>
    <derivirana_varijabla naziv="DomainObject.Predmet.ProtustrankaFormatedOIB_1">  MBA INDUSTRISERVIS d.o.o.  za projektiranje, savjetovanje i montažni servisni radovi u industrij, OIB 94037295796</derivirana_varijabla>
  </DomainObject.Predmet.ProtustrankaFormatedOIB>
  <DomainObject.Predmet.ProtustrankaFormatedWithAdress>
    <izvorni_sadrzaj> MBA INDUSTRISERVIS d.o.o.  za projektiranje, savjetovanje i montažni servisni radovi u industrij, Ulica 30. svibnja 1990., 35000 Slavonski Brod</izvorni_sadrzaj>
    <derivirana_varijabla naziv="DomainObject.Predmet.ProtustrankaFormatedWithAdress_1"> MBA INDUSTRISERVIS d.o.o.  za projektiranje, savjetovanje i montažni servisni radovi u industrij, Ulica 30. svibnja 1990., 35000 Slavonski Brod</derivirana_varijabla>
  </DomainObject.Predmet.ProtustrankaFormatedWithAdress>
  <DomainObject.Predmet.ProtustrankaFormatedWithAdressOIB>
    <izvorni_sadrzaj> MBA INDUSTRISERVIS d.o.o.  za projektiranje, savjetovanje i montažni servisni radovi u industrij, OIB 94037295796, Ulica 30. svibnja 1990., 35000 Slavonski Brod</izvorni_sadrzaj>
    <derivirana_varijabla naziv="DomainObject.Predmet.ProtustrankaFormatedWithAdressOIB_1"> MBA INDUSTRISERVIS d.o.o.  za projektiranje, savjetovanje i montažni servisni radovi u industrij, OIB 94037295796, Ulica 30. svibnja 1990., 35000 Slavonski Brod</derivirana_varijabla>
  </DomainObject.Predmet.ProtustrankaFormatedWithAdressOIB>
  <DomainObject.Predmet.ProtustrankaWithAdress>
    <izvorni_sadrzaj>MBA INDUSTRISERVIS d.o.o.  za projektiranje, savjetovanje i montažni servisni radovi u industrij Ulica 30. svibnja 1990., 35000 Slavonski Brod</izvorni_sadrzaj>
    <derivirana_varijabla naziv="DomainObject.Predmet.ProtustrankaWithAdress_1">MBA INDUSTRISERVIS d.o.o.  za projektiranje, savjetovanje i montažni servisni radovi u industrij Ulica 30. svibnja 1990., 35000 Slavonski Brod</derivirana_varijabla>
  </DomainObject.Predmet.ProtustrankaWithAdress>
  <DomainObject.Predmet.ProtustrankaWithAdressOIB>
    <izvorni_sadrzaj>MBA INDUSTRISERVIS d.o.o.  za projektiranje, savjetovanje i montažni servisni radovi u industrij, OIB 94037295796, Ulica 30. svibnja 1990., 35000 Slavonski Brod</izvorni_sadrzaj>
    <derivirana_varijabla naziv="DomainObject.Predmet.ProtustrankaWithAdressOIB_1">MBA INDUSTRISERVIS d.o.o.  za projektiranje, savjetovanje i montažni servisni radovi u industrij, OIB 94037295796, Ulica 30. svibnja 1990., 35000 Slavonski Brod</derivirana_varijabla>
  </DomainObject.Predmet.ProtustrankaWithAdressOIB>
  <DomainObject.Predmet.ProtustrankaNazivFormated>
    <izvorni_sadrzaj>MBA INDUSTRISERVIS d.o.o.  za projektiranje, savjetovanje i montažni servisni radovi u industrij</izvorni_sadrzaj>
    <derivirana_varijabla naziv="DomainObject.Predmet.ProtustrankaNazivFormated_1">MBA INDUSTRISERVIS d.o.o.  za projektiranje, savjetovanje i montažni servisni radovi u industrij</derivirana_varijabla>
  </DomainObject.Predmet.ProtustrankaNazivFormated>
  <DomainObject.Predmet.ProtustrankaNazivFormatedOIB>
    <izvorni_sadrzaj>MBA INDUSTRISERVIS d.o.o.  za projektiranje, savjetovanje i montažni servisni radovi u industrij, OIB 94037295796</izvorni_sadrzaj>
    <derivirana_varijabla naziv="DomainObject.Predmet.ProtustrankaNazivFormatedOIB_1">MBA INDUSTRISERVIS d.o.o.  za projektiranje, savjetovanje i montažni servisni radovi u industrij, OIB 94037295796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MBA INDUSTRISERVIS d.o.o.  za projektiranje, savjetovanje i montažni servisni radovi u industrij</item>
    </izvorni_sadrzaj>
    <derivirana_varijabla naziv="DomainObject.Predmet.ProtuStrankaListFormated_1">
      <item>MBA INDUSTRISERVIS d.o.o.  za projektiranje, savjetovanje i montažni servisni radovi u industrij</item>
    </derivirana_varijabla>
  </DomainObject.Predmet.ProtuStrankaListFormated>
  <DomainObject.Predmet.ProtuStrankaListFormatedOIB>
    <izvorni_sadrzaj>
      <item>MBA INDUSTRISERVIS d.o.o.  za projektiranje, savjetovanje i montažni servisni radovi u industrij, OIB 94037295796</item>
    </izvorni_sadrzaj>
    <derivirana_varijabla naziv="DomainObject.Predmet.ProtuStrankaListFormatedOIB_1">
      <item>MBA INDUSTRISERVIS d.o.o.  za projektiranje, savjetovanje i montažni servisni radovi u industrij, OIB 94037295796</item>
    </derivirana_varijabla>
  </DomainObject.Predmet.ProtuStrankaListFormatedOIB>
  <DomainObject.Predmet.ProtuStrankaListFormatedWithAdress>
    <izvorni_sadrzaj>
      <item>MBA INDUSTRISERVIS d.o.o.  za projektiranje, savjetovanje i montažni servisni radovi u industrij, Ulica 30. svibnja 1990., 35000 Slavonski Brod</item>
    </izvorni_sadrzaj>
    <derivirana_varijabla naziv="DomainObject.Predmet.ProtuStrankaListFormatedWithAdress_1">
      <item>MBA INDUSTRISERVIS d.o.o.  za projektiranje, savjetovanje i montažni servisni radovi u industrij, Ulica 30. svibnja 1990., 35000 Slavonski Brod</item>
    </derivirana_varijabla>
  </DomainObject.Predmet.ProtuStrankaListFormatedWithAdress>
  <DomainObject.Predmet.ProtuStrankaListFormatedWithAdressOIB>
    <izvorni_sadrzaj>
      <item>MBA INDUSTRISERVIS d.o.o.  za projektiranje, savjetovanje i montažni servisni radovi u industrij, OIB 94037295796, Ulica 30. svibnja 1990., 35000 Slavonski Brod</item>
    </izvorni_sadrzaj>
    <derivirana_varijabla naziv="DomainObject.Predmet.ProtuStrankaListFormatedWithAdressOIB_1">
      <item>MBA INDUSTRISERVIS d.o.o.  za projektiranje, savjetovanje i montažni servisni radovi u industrij, OIB 94037295796, Ulica 30. svibnja 1990., 35000 Slavonski Brod</item>
    </derivirana_varijabla>
  </DomainObject.Predmet.ProtuStrankaListFormatedWithAdressOIB>
  <DomainObject.Predmet.ProtuStrankaListNazivFormated>
    <izvorni_sadrzaj>
      <item>MBA INDUSTRISERVIS d.o.o.  za projektiranje, savjetovanje i montažni servisni radovi u industrij</item>
    </izvorni_sadrzaj>
    <derivirana_varijabla naziv="DomainObject.Predmet.ProtuStrankaListNazivFormated_1">
      <item>MBA INDUSTRISERVIS d.o.o.  za projektiranje, savjetovanje i montažni servisni radovi u industrij</item>
    </derivirana_varijabla>
  </DomainObject.Predmet.ProtuStrankaListNazivFormated>
  <DomainObject.Predmet.ProtuStrankaListNazivFormatedOIB>
    <izvorni_sadrzaj>
      <item>MBA INDUSTRISERVIS d.o.o.  za projektiranje, savjetovanje i montažni servisni radovi u industrij, OIB 94037295796</item>
    </izvorni_sadrzaj>
    <derivirana_varijabla naziv="DomainObject.Predmet.ProtuStrankaListNazivFormatedOIB_1">
      <item>MBA INDUSTRISERVIS d.o.o.  za projektiranje, savjetovanje i montažni servisni radovi u industrij, OIB 94037295796</item>
    </derivirana_varijabla>
  </DomainObject.Predmet.ProtuStrankaListNazivFormatedOIB>
  <DomainObject.Predmet.OstaliListFormated>
    <izvorni_sadrzaj>
      <item>ŽDO SLAV. BROD punomoćnik sudionika u postupku REPUBLIKA HRVATSKA-MINISTARSTVO FINANCIJA</item>
      <item>Vesna Lazarić</item>
      <item>Margareta Bondža</item>
      <item>Margareta Bondža</item>
    </izvorni_sadrzaj>
    <derivirana_varijabla naziv="DomainObject.Predmet.OstaliListFormated_1">
      <item>ŽDO SLAV. BROD punomoćnik sudionika u postupku REPUBLIKA HRVATSKA-MINISTARSTVO FINANCIJA</item>
      <item>Vesna Lazarić</item>
      <item>Margareta Bondža</item>
      <item>Margareta Bondža</item>
    </derivirana_varijabla>
  </DomainObject.Predmet.OstaliListFormated>
  <DomainObject.Predmet.OstaliListFormatedOIB>
    <izvorni_sadrzaj>
      <item>ŽDO SLAV. BROD punomoćnik sudionika u postupku REPUBLIKA HRVATSKA-MINISTARSTVO FINANCIJA</item>
      <item>Vesna Lazarić</item>
      <item>Margareta Bondža, OIB 43842887527</item>
      <item>Margareta Bondža</item>
    </izvorni_sadrzaj>
    <derivirana_varijabla naziv="DomainObject.Predmet.OstaliListFormatedOIB_1">
      <item>ŽDO SLAV. BROD punomoćnik sudionika u postupku REPUBLIKA HRVATSKA-MINISTARSTVO FINANCIJA</item>
      <item>Vesna Lazarić</item>
      <item>Margareta Bondža, OIB 43842887527</item>
      <item>Margareta Bondža</item>
    </derivirana_varijabla>
  </DomainObject.Predmet.OstaliListFormatedOIB>
  <DomainObject.Predmet.OstaliListFormatedWithAdress>
    <izvorni_sadrzaj>
      <item>ŽDO SLAV. BROD punomoćnik sudionika u postupku REPUBLIKA HRVATSKA-MINISTARSTVO FINANCIJA</item>
      <item>Vesna Lazarić</item>
      <item>Margareta Bondža, Lapovačka 30, 32100 Vinkovci</item>
      <item>Margareta Bondža</item>
    </izvorni_sadrzaj>
    <derivirana_varijabla naziv="DomainObject.Predmet.OstaliListFormatedWithAdress_1">
      <item>ŽDO SLAV. BROD punomoćnik sudionika u postupku REPUBLIKA HRVATSKA-MINISTARSTVO FINANCIJA</item>
      <item>Vesna Lazarić</item>
      <item>Margareta Bondža, Lapovačka 30, 32100 Vinkovci</item>
      <item>Margareta Bondža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  <item>Vesna Lazarić</item>
      <item>Margareta Bondža, OIB 43842887527, Lapovačka 30, 32100 Vinkovci</item>
      <item>Margareta Bondža</item>
    </izvorni_sadrzaj>
    <derivirana_varijabla naziv="DomainObject.Predmet.OstaliListFormatedWithAdressOIB_1">
      <item>ŽDO SLAV. BROD punomoćnik sudionika u postupku REPUBLIKA HRVATSKA-MINISTARSTVO FINANCIJA</item>
      <item>Vesna Lazarić</item>
      <item>Margareta Bondža, OIB 43842887527, Lapovačka 30, 32100 Vinkovci</item>
      <item>Margareta Bondža</item>
    </derivirana_varijabla>
  </DomainObject.Predmet.OstaliListFormatedWithAdressOIB>
  <DomainObject.Predmet.OstaliListNazivFormated>
    <izvorni_sadrzaj>
      <item>ŽDO SLAV. BROD</item>
      <item>Vesna Lazarić</item>
      <item>Margareta Bondža</item>
      <item>Margareta Bondža</item>
    </izvorni_sadrzaj>
    <derivirana_varijabla naziv="DomainObject.Predmet.OstaliListNazivFormated_1">
      <item>ŽDO SLAV. BROD</item>
      <item>Vesna Lazarić</item>
      <item>Margareta Bondža</item>
      <item>Margareta Bondža</item>
    </derivirana_varijabla>
  </DomainObject.Predmet.OstaliListNazivFormated>
  <DomainObject.Predmet.OstaliListNazivFormatedOIB>
    <izvorni_sadrzaj>
      <item>ŽDO SLAV. BROD</item>
      <item>Vesna Lazarić</item>
      <item>Margareta Bondža, OIB 43842887527</item>
      <item>Margareta Bondža</item>
    </izvorni_sadrzaj>
    <derivirana_varijabla naziv="DomainObject.Predmet.OstaliListNazivFormatedOIB_1">
      <item>ŽDO SLAV. BROD</item>
      <item>Vesna Lazarić</item>
      <item>Margareta Bondža, OIB 43842887527</item>
      <item>Margareta Bondža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MBA INDUSTRISERVIS d.o.o.  za projektiranje, savjetovanje i montažni servisni radovi u industrij</izvorni_sadrzaj>
    <derivirana_varijabla naziv="DomainObject.Predmet.ProtustrankaIDrugi_1">MBA INDUSTRISERVIS d.o.o.  za projektiranje, savjetovanje i montažni servisni radovi u industrij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MBA INDUSTRISERVIS d.o.o.  za projektiranje, savjetovanje i montažni servisni radovi u industrij, OIB 94037295796, Ulica 30. svibnja 1990., 35000 Slavonski Brod</izvorni_sadrzaj>
    <derivirana_varijabla naziv="DomainObject.Predmet.ProtustrankaIDrugiAdressOIB_1">MBA INDUSTRISERVIS d.o.o.  za projektiranje, savjetovanje i montažni servisni radovi u industrij, OIB 94037295796, Ulica 30. svibnja 1990.,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MBA INDUSTRISERVIS d.o.o.  za projektiranje, savjetovanje i montažni servisni radovi u industrij</item>
      <item>REPUBLIKA HRVATSKA-MINISTARSTVO FINANCIJA</item>
      <item>ŽDO SLAV. BROD</item>
      <item>Vesna Lazarić</item>
      <item>Margareta Bondža</item>
      <item>Margareta Bondža</item>
    </izvorni_sadrzaj>
    <derivirana_varijabla naziv="DomainObject.Predmet.SudioniciListNaziv_1">
      <item>MBA INDUSTRISERVIS d.o.o.  za projektiranje, savjetovanje i montažni servisni radovi u industrij</item>
      <item>REPUBLIKA HRVATSKA-MINISTARSTVO FINANCIJA</item>
      <item>ŽDO SLAV. BROD</item>
      <item>Vesna Lazarić</item>
      <item>Margareta Bondža</item>
      <item>Margareta Bondža</item>
    </derivirana_varijabla>
  </DomainObject.Predmet.SudioniciListNaziv>
  <DomainObject.Predmet.SudioniciListAdressOIB>
    <izvorni_sadrzaj>
      <item>MBA INDUSTRISERVIS d.o.o.  za projektiranje, savjetovanje i montažni servisni radovi u industrij, OIB 94037295796, Ulica 30. svibnja 1990.,35000 Slavonski Brod</item>
      <item>REPUBLIKA HRVATSKA-MINISTARSTVO FINANCIJA, OIB 18683136487</item>
      <item>ŽDO SLAV. BROD</item>
      <item>Vesna Lazarić</item>
      <item>Margareta Bondža, OIB 43842887527, Lapovačka 30,32100 Vinkovci</item>
      <item>Margareta Bondža</item>
    </izvorni_sadrzaj>
    <derivirana_varijabla naziv="DomainObject.Predmet.SudioniciListAdressOIB_1">
      <item>MBA INDUSTRISERVIS d.o.o.  za projektiranje, savjetovanje i montažni servisni radovi u industrij, OIB 94037295796, Ulica 30. svibnja 1990.,35000 Slavonski Brod</item>
      <item>REPUBLIKA HRVATSKA-MINISTARSTVO FINANCIJA, OIB 18683136487</item>
      <item>ŽDO SLAV. BROD</item>
      <item>Vesna Lazarić</item>
      <item>Margareta Bondža, OIB 43842887527, Lapovačka 30,32100 Vinkovci</item>
      <item>Margareta Bondža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94037295796</item>
      <item>, OIB 18683136487</item>
      <item>, OIB null</item>
      <item>, OIB null</item>
      <item>, OIB 43842887527</item>
      <item>, OIB null</item>
    </izvorni_sadrzaj>
    <derivirana_varijabla naziv="DomainObject.Predmet.SudioniciListNazivOIB_1">
      <item>, OIB 94037295796</item>
      <item>, OIB 18683136487</item>
      <item>, OIB null</item>
      <item>, OIB null</item>
      <item>, OIB 43842887527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St-1510/2017-17</izvorni_sadrzaj>
    <derivirana_varijabla naziv="DomainObject.PredzadnjaOdlukaIzPredmeta.Oznaka_1">St-1510/2017-17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941</properties:Words>
  <properties:Characters>5086</properties:Characters>
  <properties:Lines>151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2018-11-28T12:07:00Z</dcterms:created>
  <dc:creator>wsadmin</dc:creator>
  <cp:lastModifiedBy>wsadmin</cp:lastModifiedBy>
  <cp:lastPrinted>2018-11-19T13:20:00Z</cp:lastPrinted>
  <dcterms:modified xmlns:xsi="http://www.w3.org/2001/XMLSchema-instance" xsi:type="dcterms:W3CDTF">2018-11-28T12:21:00Z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