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b15f" w14:paraId="cdcb15f" w:rsidRDefault="00CB7772" w:rsidP="00CB7772" w:rsidR="00CB7772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CB7772" w:rsidRPr="00A245CA">
        <w:tc>
          <w:tcPr>
            <w:tcW w:type="dxa" w:w="3060"/>
          </w:tcPr>
          <w:p w:rsidRDefault="00CB7772" w:rsidP="009F2711" w:rsidR="00CB7772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CB7772" w:rsidP="009F2711" w:rsidR="00CB777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CB7772" w:rsidP="009F2711" w:rsidR="00CB777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4013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FARMA LUKRIJAN d.o.o., Zagreb, Kaptol 12,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080529858,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98892575641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CB7772" w:rsidP="00CB7772" w:rsidR="00CB777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FARMA LUKRIJAN d.o.o., Zagreb, Kaptol 12,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080529858,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98892575641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B7772" w:rsidP="00CB7772" w:rsidR="00CB777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FARMA LUKRIJAN d.o.o., Zagreb, Kaptol 12,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080529858,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>
        <w:rPr>
          <w:rFonts w:cs="Times New Roman" w:eastAsia="Times New Roman"/>
          <w:szCs w:val="24"/>
          <w:lang w:eastAsia="hr-HR"/>
        </w:rPr>
        <w:t>98892575641.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CB7772" w:rsidP="00CB7772" w:rsidR="00CB77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B7772" w:rsidP="00CB7772" w:rsidR="00CB77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B7772" w:rsidP="00CB7772" w:rsidR="00CB777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CB7772" w:rsidP="00CB7772" w:rsidR="00CB7772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CB7772" w:rsidP="00CB7772" w:rsidR="00CB7772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CB7772" w:rsidP="00CB7772" w:rsidR="00CB7772"/>
    <w:p w:rsidRDefault="00CB7772" w:rsidP="00CB7772" w:rsidR="00CB7772"/>
    <w:p w:rsidRDefault="00CB7772" w:rsidP="00CB7772" w:rsidR="00CB7772"/>
    <w:p w:rsidRDefault="00CB7772" w:rsidP="00CB7772" w:rsidR="00CB7772"/>
    <w:p w:rsidRDefault="00CB7772" w:rsidP="00CB7772" w:rsidR="00CB7772"/>
    <w:p w:rsidRDefault="00CB7772" w:rsidP="00CB7772" w:rsidR="00CB7772"/>
    <w:p w:rsidRDefault="00CB7772" w:rsidP="00CB7772" w:rsidR="00CB7772"/>
    <w:p w:rsidRDefault="0007683B" w:rsidR="0007683B"/>
    <w:sectPr w:rsidSect="00D231BF" w:rsidR="0007683B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0D6" w:rsidR="00000000">
      <w:r>
        <w:separator/>
      </w:r>
    </w:p>
  </w:endnote>
  <w:endnote w:id="0" w:type="continuationSeparator">
    <w:p w:rsidRDefault="007700D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0D6" w:rsidR="00000000">
      <w:r>
        <w:separator/>
      </w:r>
    </w:p>
  </w:footnote>
  <w:footnote w:id="0" w:type="continuationSeparator">
    <w:p w:rsidRDefault="007700D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77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0D6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77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00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0D6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72"/>
    <w:rsid w:val="0007683B"/>
    <w:rsid w:val="007700D6"/>
    <w:rsid w:val="00CB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77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B7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B7772"/>
  </w:style>
  <w:style w:styleId="Brojstranice" w:type="character">
    <w:name w:val="page number"/>
    <w:basedOn w:val="Zadanifontodlomka"/>
    <w:rsid w:val="00CB7772"/>
  </w:style>
  <w:style w:styleId="Tekstbalonia" w:type="paragraph">
    <w:name w:val="Balloon Text"/>
    <w:basedOn w:val="Normal"/>
    <w:link w:val="TekstbaloniaChar"/>
    <w:uiPriority w:val="99"/>
    <w:semiHidden/>
    <w:unhideWhenUsed/>
    <w:rsid w:val="00CB77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7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0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0D6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00D6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00D6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00D6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77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B7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B7772"/>
  </w:style>
  <w:style w:styleId="Brojstranice" w:type="character">
    <w:name w:val="page number"/>
    <w:basedOn w:val="Zadanifontodlomka"/>
    <w:rsid w:val="00CB7772"/>
  </w:style>
  <w:style w:styleId="Tekstbalonia" w:type="paragraph">
    <w:name w:val="Balloon Text"/>
    <w:basedOn w:val="Normal"/>
    <w:link w:val="TekstbaloniaChar"/>
    <w:uiPriority w:val="99"/>
    <w:semiHidden/>
    <w:unhideWhenUsed/>
    <w:rsid w:val="00CB77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7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0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0D6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00D6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00D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00D6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St-4013/2015</izvorni_sadrzaj>
    <derivirana_varijabla naziv="DomainObject.Predmet.OznakaBroj_1">St-4013/2015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FARMA LUKRIJAN d.o.o.</item>
    </izvorni_sadrzaj>
    <derivirana_varijabla naziv="DomainObject.Predmet.SudioniciListNaziv_1">
      <item>FINA Regionalni centar Zagreb</item>
      <item>FARMA LUKRIJAN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FARMA LUKRIJAN d.o.o., OIB 98892575641, Kaptol 12,10000 Zagreb</item>
    </izvorni_sadrzaj>
    <derivirana_varijabla naziv="DomainObject.Predmet.SudioniciListAdressOIB_1">
      <item>FINA Regionalni centar Zagreb, OIB 85821130368, Trg svibanjskih žrtava  1995. 1,10000 Zagreb</item>
      <item>FARMA LUKRIJAN d.o.o., OIB 98892575641, Kaptol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98892575641</item>
    </izvorni_sadrzaj>
    <derivirana_varijabla naziv="DomainObject.Predmet.SudioniciListNazivOIB_1">
      <item>, OIB 85821130368</item>
      <item>, OIB 98892575641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2015-11-19T10:08:00Z</dcterms:created>
  <dc:creator>dvorana100</dc:creator>
  <cp:lastModifiedBy>Maja Hilje</cp:lastModifiedBy>
  <dcterms:modified xmlns:xsi="http://www.w3.org/2001/XMLSchema-instance" xsi:type="dcterms:W3CDTF">2015-11-19T14:21:00Z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