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5f9a" w14:paraId="59c5f9a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361308">
        <w:t>407</w:t>
      </w:r>
      <w:r w:rsidR="00BA2DCF">
        <w:t>/2018</w:t>
      </w:r>
      <w:r w:rsidR="00196DBA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361308" w:rsidP="00A576FE" w:rsidR="00A576FE">
      <w:pPr>
        <w:ind w:firstLine="705"/>
        <w:jc w:val="both"/>
      </w:pPr>
      <w:r>
        <w:t>Trgovački sud u Zadru</w:t>
      </w:r>
      <w:r w:rsidR="00A576FE">
        <w:t xml:space="preserve">, po sutkinji </w:t>
      </w:r>
      <w:r w:rsidR="00226979">
        <w:t>Ardeni Bajlo</w:t>
      </w:r>
      <w:r w:rsidR="00A576FE">
        <w:t xml:space="preserve">, u prethodnom postupku radi utvrđivanja pretpostavki za otvaranje stečajnoga postupka nad dužnikom </w:t>
      </w:r>
      <w:r>
        <w:t>DIGITALNO DOBA j.</w:t>
      </w:r>
      <w:r w:rsidRPr="00A56DCC">
        <w:t>d.o.o.</w:t>
      </w:r>
      <w:r>
        <w:t xml:space="preserve"> za trgovinu i usluge</w:t>
      </w:r>
      <w:r w:rsidRPr="00A56DCC">
        <w:t xml:space="preserve">, </w:t>
      </w:r>
      <w:r>
        <w:t>Šibenik</w:t>
      </w:r>
      <w:r w:rsidRPr="00A56DCC">
        <w:t xml:space="preserve">, </w:t>
      </w:r>
      <w:r>
        <w:t>Zadarska 2</w:t>
      </w:r>
      <w:r w:rsidRPr="00A56DCC">
        <w:t xml:space="preserve">, OIB: </w:t>
      </w:r>
      <w:r>
        <w:t>73369544255</w:t>
      </w:r>
      <w:r w:rsidR="00A576FE">
        <w:t xml:space="preserve">, </w:t>
      </w:r>
      <w:r w:rsidR="0050784B">
        <w:t>zastupanom po članu</w:t>
      </w:r>
      <w:r w:rsidR="007263AB" w:rsidRPr="00FF60D5">
        <w:t xml:space="preserve"> uprave </w:t>
      </w:r>
      <w:r>
        <w:t>Ani Milaković</w:t>
      </w:r>
      <w:r w:rsidRPr="00A56DCC">
        <w:t xml:space="preserve"> iz </w:t>
      </w:r>
      <w:r>
        <w:t>Šibenika</w:t>
      </w:r>
      <w:r w:rsidR="00B11753">
        <w:t xml:space="preserve">, </w:t>
      </w:r>
      <w:r w:rsidR="000F536C">
        <w:t>24</w:t>
      </w:r>
      <w:r w:rsidR="00984003">
        <w:t xml:space="preserve">. </w:t>
      </w:r>
      <w:r w:rsidR="00BC0FE1">
        <w:t xml:space="preserve"> </w:t>
      </w:r>
      <w:r w:rsidR="00C7016B">
        <w:t>prosinca</w:t>
      </w:r>
      <w:r w:rsidR="00A576FE">
        <w:t xml:space="preserve"> 201</w:t>
      </w:r>
      <w:r w:rsidR="00BA2DCF">
        <w:t>8</w:t>
      </w:r>
      <w:r w:rsidR="00A576FE"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361308">
        <w:t>14</w:t>
      </w:r>
      <w:r w:rsidR="00372EF1" w:rsidRPr="00202FB8">
        <w:t xml:space="preserve">. </w:t>
      </w:r>
      <w:r w:rsidR="00C7016B">
        <w:t>siječnja</w:t>
      </w:r>
      <w:r w:rsidR="006A2139" w:rsidRPr="00202FB8">
        <w:t xml:space="preserve"> 201</w:t>
      </w:r>
      <w:r w:rsidR="00395A35">
        <w:t>9</w:t>
      </w:r>
      <w:r w:rsidR="00196DBA" w:rsidRPr="00202FB8">
        <w:t>. u</w:t>
      </w:r>
      <w:r w:rsidR="00361308">
        <w:t xml:space="preserve"> 9,20</w:t>
      </w:r>
      <w:r w:rsidR="00372EF1" w:rsidRPr="00202FB8">
        <w:t xml:space="preserve"> </w:t>
      </w:r>
      <w:r w:rsidR="00372EF1">
        <w:t xml:space="preserve">sati </w:t>
      </w:r>
      <w:r w:rsidR="005379B1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361308">
        <w:t>Ana Milaković</w:t>
      </w:r>
      <w:r w:rsidR="00361308" w:rsidRPr="00A56DCC">
        <w:t xml:space="preserve"> iz </w:t>
      </w:r>
      <w:r w:rsidR="00361308">
        <w:t>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361308">
        <w:t>DIGITALNO DOBA j.</w:t>
      </w:r>
      <w:r w:rsidR="00361308" w:rsidRPr="00A56DCC">
        <w:t>d.o.o.</w:t>
      </w:r>
      <w:r w:rsidR="00361308">
        <w:t xml:space="preserve"> za trgovinu i usluge</w:t>
      </w:r>
      <w:r w:rsidR="00361308" w:rsidRPr="00A56DCC">
        <w:t xml:space="preserve">, </w:t>
      </w:r>
      <w:r w:rsidR="00361308">
        <w:t>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361308">
        <w:t>3</w:t>
      </w:r>
      <w:r>
        <w:t xml:space="preserve">. </w:t>
      </w:r>
      <w:r w:rsidR="00361308">
        <w:t>prosinca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5379B1">
        <w:t>120</w:t>
      </w:r>
      <w:r w:rsidRPr="006A6907">
        <w:t xml:space="preserve"> dana u iznosu od </w:t>
      </w:r>
      <w:r w:rsidR="00361308">
        <w:t>34.952,32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36130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0F536C">
        <w:t>24</w:t>
      </w:r>
      <w:r w:rsidR="00984003">
        <w:t xml:space="preserve">. </w:t>
      </w:r>
      <w:r w:rsidR="00C7016B">
        <w:t>prosinca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593972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361308">
        <w:t>Ani Milaković</w:t>
      </w:r>
      <w:r w:rsidR="00361308" w:rsidRPr="00A56DCC">
        <w:t xml:space="preserve"> iz </w:t>
      </w:r>
      <w:r w:rsidR="00361308">
        <w:t>Šibenika</w:t>
      </w:r>
      <w:r w:rsidR="00361308" w:rsidRPr="00355932">
        <w:t xml:space="preserve">, </w:t>
      </w:r>
      <w:r w:rsidR="00361308">
        <w:rPr>
          <w:rFonts w:eastAsiaTheme="minorHAnsi"/>
          <w:lang w:eastAsia="en-US"/>
        </w:rPr>
        <w:t>Zadarska 2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93972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361308">
      <w:t>407</w:t>
    </w:r>
    <w:r w:rsidR="006A4863">
      <w:t>/</w:t>
    </w:r>
    <w:r w:rsidR="007B450B">
      <w:t>20</w:t>
    </w:r>
    <w:r w:rsidR="00BA2DCF">
      <w:t>18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536C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61308"/>
    <w:rsid w:val="00365CCC"/>
    <w:rsid w:val="00367B8D"/>
    <w:rsid w:val="00372EF1"/>
    <w:rsid w:val="00376C01"/>
    <w:rsid w:val="00383555"/>
    <w:rsid w:val="0038405B"/>
    <w:rsid w:val="00393B64"/>
    <w:rsid w:val="00395A35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379B1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3972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0F6D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16FA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81367"/>
    <w:rsid w:val="00C82424"/>
    <w:rsid w:val="00C862B5"/>
    <w:rsid w:val="00C87E33"/>
    <w:rsid w:val="00C91F8D"/>
    <w:rsid w:val="00C92011"/>
    <w:rsid w:val="00CA32EF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DIGITALNO DOBA jednostavno društvo s ograničenom odgovornošću za trgovinu i usluge</izvorni_sadrzaj>
    <derivirana_varijabla naziv="DomainObject.Predmet.ProtustrankaFormated_1">  DIGITALNO DOBA jednostavno društvo s ograničenom odgovornošću za trgovinu i usluge</derivirana_varijabla>
  </DomainObject.Predmet.ProtustrankaFormated>
  <DomainObject.Predmet.ProtustrankaFormatedOIB>
    <izvorni_sadrzaj>  DIGITALNO DOBA jednostavno društvo s ograničenom odgovornošću za trgovinu i usluge, OIB 73369544255</izvorni_sadrzaj>
    <derivirana_varijabla naziv="DomainObject.Predmet.ProtustrankaFormatedOIB_1">  DIGITALNO DOBA jednostavno društvo s ograničenom odgovornošću za trgovinu i usluge, OIB 73369544255</derivirana_varijabla>
  </DomainObject.Predmet.ProtustrankaFormatedOIB>
  <DomainObject.Predmet.ProtustrankaFormatedWithAdress>
    <izvorni_sadrzaj> DIGITALNO DOBA jednostavno društvo s ograničenom odgovornošću za trgovinu i usluge, Zadarska 2, 22000 Šibenik</izvorni_sadrzaj>
    <derivirana_varijabla naziv="DomainObject.Predmet.ProtustrankaFormatedWithAdress_1"> DIGITALNO DOBA jednostavno društvo s ograničenom odgovornošću za trgovinu i usluge, Zadarska 2, 22000 Šibenik</derivirana_varijabla>
  </DomainObject.Predmet.ProtustrankaFormatedWithAdress>
  <DomainObject.Predmet.ProtustrankaFormatedWithAdressOIB>
    <izvorni_sadrzaj> DIGITALNO DOBA jednostavno društvo s ograničenom odgovornošću za trgovinu i usluge, OIB 73369544255, Zadarska 2, 22000 Šibenik</izvorni_sadrzaj>
    <derivirana_varijabla naziv="DomainObject.Predmet.ProtustrankaFormatedWithAdressOIB_1"> DIGITALNO DOBA jednostavno društvo s ograničenom odgovornošću za trgovinu i usluge, OIB 73369544255, Zadarska 2, 22000 Šibenik</derivirana_varijabla>
  </DomainObject.Predmet.ProtustrankaFormatedWithAdressOIB>
  <DomainObject.Predmet.ProtustrankaWithAdress>
    <izvorni_sadrzaj>DIGITALNO DOBA jednostavno društvo s ograničenom odgovornošću za trgovinu i usluge Zadarska 2, 22000 Šibenik</izvorni_sadrzaj>
    <derivirana_varijabla naziv="DomainObject.Predmet.ProtustrankaWithAdress_1">DIGITALNO DOBA jednostavno društvo s ograničenom odgovornošću za trgovinu i usluge Zadarska 2, 22000 Šibenik</derivirana_varijabla>
  </DomainObject.Predmet.ProtustrankaWithAdress>
  <DomainObject.Predmet.ProtustrankaWithAdressOIB>
    <izvorni_sadrzaj>DIGITALNO DOBA jednostavno društvo s ograničenom odgovornošću za trgovinu i usluge, OIB 73369544255, Zadarska 2, 22000 Šibenik</izvorni_sadrzaj>
    <derivirana_varijabla naziv="DomainObject.Predmet.ProtustrankaWithAdressOIB_1">DIGITALNO DOBA jednostavno društvo s ograničenom odgovornošću za trgovinu i usluge, OIB 73369544255, Zadarska 2, 22000 Šibenik</derivirana_varijabla>
  </DomainObject.Predmet.ProtustrankaWithAdressOIB>
  <DomainObject.Predmet.ProtustrankaNazivFormated>
    <izvorni_sadrzaj>DIGITALNO DOBA jednostavno društvo s ograničenom odgovornošću za trgovinu i usluge</izvorni_sadrzaj>
    <derivirana_varijabla naziv="DomainObject.Predmet.ProtustrankaNazivFormated_1">DIGITALNO DOBA jednostavno društvo s ograničenom odgovornošću za trgovinu i usluge</derivirana_varijabla>
  </DomainObject.Predmet.ProtustrankaNazivFormated>
  <DomainObject.Predmet.ProtustrankaNazivFormatedOIB>
    <izvorni_sadrzaj>DIGITALNO DOBA jednostavno društvo s ograničenom odgovornošću za trgovinu i usluge, OIB 73369544255</izvorni_sadrzaj>
    <derivirana_varijabla naziv="DomainObject.Predmet.ProtustrankaNazivFormatedOIB_1">DIGITALNO DOBA jednostavno društvo s ograničenom odgovornošću za trgovinu i usluge, OIB 73369544255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DIGITALNO DOBA jednostavno društvo s ograničenom odgovornošću za trgovinu i usluge</item>
    </izvorni_sadrzaj>
    <derivirana_varijabla naziv="DomainObject.Predmet.ProtuStrankaListFormated_1">
      <item>DIGITALNO DOBA jednostavno društvo s ograničenom odgovornošću za trgovinu i usluge</item>
    </derivirana_varijabla>
  </DomainObject.Predmet.ProtuStrankaListFormated>
  <DomainObject.Predmet.ProtuStrankaListFormatedOIB>
    <izvorni_sadrzaj>
      <item>DIGITALNO DOBA jednostavno društvo s ograničenom odgovornošću za trgovinu i usluge, OIB 73369544255</item>
    </izvorni_sadrzaj>
    <derivirana_varijabla naziv="DomainObject.Predmet.ProtuStrankaListFormatedOIB_1">
      <item>DIGITALNO DOBA jednostavno društvo s ograničenom odgovornošću za trgovinu i usluge, OIB 73369544255</item>
    </derivirana_varijabla>
  </DomainObject.Predmet.ProtuStrankaListFormatedOIB>
  <DomainObject.Predmet.ProtuStrankaListFormatedWithAdress>
    <izvorni_sadrzaj>
      <item>DIGITALNO DOBA jednostavno društvo s ograničenom odgovornošću za trgovinu i usluge, Zadarska 2, 22000 Šibenik</item>
    </izvorni_sadrzaj>
    <derivirana_varijabla naziv="DomainObject.Predmet.ProtuStrankaListFormatedWithAdress_1">
      <item>DIGITALNO DOBA jednostavno društvo s ograničenom odgovornošću za trgovinu i usluge, Zadarska 2, 22000 Šibenik</item>
    </derivirana_varijabla>
  </DomainObject.Predmet.ProtuStrankaListFormatedWithAdress>
  <DomainObject.Predmet.ProtuStrankaListFormatedWithAdressOIB>
    <izvorni_sadrzaj>
      <item>DIGITALNO DOBA jednostavno društvo s ograničenom odgovornošću za trgovinu i usluge, OIB 73369544255, Zadarska 2, 22000 Šibenik</item>
    </izvorni_sadrzaj>
    <derivirana_varijabla naziv="DomainObject.Predmet.ProtuStrankaListFormatedWithAdressOIB_1">
      <item>DIGITALNO DOBA jednostavno društvo s ograničenom odgovornošću za trgovinu i usluge, OIB 73369544255, Zadarska 2, 22000 Šibenik</item>
    </derivirana_varijabla>
  </DomainObject.Predmet.ProtuStrankaListFormatedWithAdressOIB>
  <DomainObject.Predmet.ProtuStrankaListNazivFormated>
    <izvorni_sadrzaj>
      <item>DIGITALNO DOBA jednostavno društvo s ograničenom odgovornošću za trgovinu i usluge</item>
    </izvorni_sadrzaj>
    <derivirana_varijabla naziv="DomainObject.Predmet.ProtuStrankaListNazivFormated_1">
      <item>DIGITALNO DOBA jednostavno društvo s ograničenom odgovornošću za trgovinu i usluge</item>
    </derivirana_varijabla>
  </DomainObject.Predmet.ProtuStrankaListNazivFormated>
  <DomainObject.Predmet.ProtuStrankaListNazivFormatedOIB>
    <izvorni_sadrzaj>
      <item>DIGITALNO DOBA jednostavno društvo s ograničenom odgovornošću za trgovinu i usluge, OIB 73369544255</item>
    </izvorni_sadrzaj>
    <derivirana_varijabla naziv="DomainObject.Predmet.ProtuStrankaListNazivFormatedOIB_1">
      <item>DIGITALNO DOBA jednostavno društvo s ograničenom odgovornošću za trgovinu i usluge, OIB 73369544255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DIGITALNO DOBA jednostavno društvo s ograničenom odgovornošću za trgovinu i usluge</izvorni_sadrzaj>
    <derivirana_varijabla naziv="DomainObject.Predmet.ProtustrankaIDrugi_1">DIGITALNO DOBA jednostavno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DIGITALNO DOBA jednostavno društvo s ograničenom odgovornošću za trgovinu i usluge, OIB 73369544255, Zadarska 2, 22000 Šibenik</izvorni_sadrzaj>
    <derivirana_varijabla naziv="DomainObject.Predmet.ProtustrankaIDrugiAdressOIB_1">DIGITALNO DOBA jednostavno društvo s ograničenom odgovornošću za trgovinu i usluge, OIB 73369544255, Zadarska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DIGITALNO DOBA jednostavno društvo s ograničenom odgovornošću za trgovinu i usluge</item>
    </izvorni_sadrzaj>
    <derivirana_varijabla naziv="DomainObject.Predmet.SudioniciListNaziv_1">
      <item>FINA - Podružnica Šibenik</item>
      <item>DIGITALNO DOBA jednostavno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DIGITALNO DOBA jednostavno društvo s ograničenom odgovornošću za trgovinu i usluge, OIB 73369544255, Zadarska 2,22000 Šibenik</item>
    </izvorni_sadrzaj>
    <derivirana_varijabla naziv="DomainObject.Predmet.SudioniciListAdressOIB_1">
      <item>FINA - Podružnica Šibenik, OIB 85821130368, Perivoj L. Marune 1,22000 Šibenik</item>
      <item>DIGITALNO DOBA jednostavno društvo s ograničenom odgovornošću za trgovinu i usluge, OIB 73369544255, Zadarska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73369544255</item>
    </izvorni_sadrzaj>
    <derivirana_varijabla naziv="DomainObject.Predmet.SudioniciListNazivOIB_1">
      <item>, OIB 85821130368</item>
      <item>, OIB 73369544255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32551-8004-4E0A-98AB-AD494A948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2397</properties:Characters>
  <properties:Lines>73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2018-12-21T09:12:00Z</dcterms:created>
  <dc:creator>Administrator</dc:creator>
  <cp:lastModifiedBy>Ante Rubelj</cp:lastModifiedBy>
  <cp:lastPrinted>2018-06-07T09:34:00Z</cp:lastPrinted>
  <dcterms:modified xmlns:xsi="http://www.w3.org/2001/XMLSchema-instance" xsi:type="dcterms:W3CDTF">2018-12-24T09:24:00Z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(1St-407-18-3 -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