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447c" w14:paraId="ac5447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451F6F">
        <w:t>5168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451F6F" w:rsidRPr="00451F6F">
        <w:t xml:space="preserve">Trgovački sud u Zagrebu, po sucu Maji Jurovicki, u stečajnom postupku u povodu prijedloga predlagatelja FINANCIJSKE AGENCIJE, Zagreb, Ulica grada Vukovara 70, OIB: 85821130368, za otvaranje stečajnog postupka nad dužnikom LANA VESNA j.d.o.o. OIB: 97669564322, MBS: 080824611 , Zagreb, Čretski odvojak 13, </w:t>
      </w:r>
      <w:r w:rsidR="00B46603">
        <w:t>29</w:t>
      </w:r>
      <w:r w:rsidR="00451F6F">
        <w:t xml:space="preserve">. rujna </w:t>
      </w:r>
      <w:r>
        <w:rPr>
          <w:lang w:val="pt-BR"/>
        </w:rPr>
        <w:t xml:space="preserve">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451F6F" w:rsidRPr="00451F6F">
        <w:t>LANA VESNA j.d.o.o. OIB: 97669564322, MBS: 080824611 , Zagreb, Čretski odvojak 13</w:t>
      </w:r>
      <w:r w:rsidR="00451F6F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B46603">
        <w:t xml:space="preserve">29. rujna 2017. u 12 sati i 00 </w:t>
      </w:r>
      <w:r w:rsidR="00BE19F1">
        <w:t xml:space="preserve">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C14AB7">
        <w:t>Zdenko Bešlić</w:t>
      </w:r>
      <w:r w:rsidR="00EB2CFA">
        <w:t xml:space="preserve">, OIB: </w:t>
      </w:r>
      <w:r w:rsidR="00C14AB7">
        <w:t>40568270984, Slavonski Brod, P. Krešimira IV br. 4.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</w:pPr>
      <w:r>
        <w:t xml:space="preserve">III. Zaključuje se stečajni postupak nad dužnikom </w:t>
      </w:r>
      <w:r w:rsidR="00997388" w:rsidRPr="00997388">
        <w:t>LANA VESNA j.d.o.o. OIB: 97669564322, MBS: 080824611 , Zagreb, Čretski odvojak 13</w:t>
      </w:r>
      <w:r w:rsidR="00997388">
        <w:t>.</w:t>
      </w:r>
    </w:p>
    <w:p w:rsidRDefault="00997388" w:rsidP="00152F9B" w:rsidR="0099738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99738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997388">
        <w:t xml:space="preserve"> </w:t>
      </w:r>
      <w:r w:rsidR="00997388" w:rsidRPr="00997388">
        <w:t>LANA VESNA j.d.o.o. OIB: 97669564322, MBS: 080824611 , Zagreb, Čretski odvojak 13</w:t>
      </w:r>
      <w:r w:rsidR="00997388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65971">
        <w:t>125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665971">
        <w:t xml:space="preserve">23.084,17 </w:t>
      </w:r>
      <w:r w:rsidR="00DB441F" w:rsidRPr="003D592F">
        <w:t>kn</w:t>
      </w:r>
      <w:r w:rsidR="00665971">
        <w:t>, kao i da dužnik ima 2 zaposlenik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F874AD">
        <w:t>14</w:t>
      </w:r>
      <w:r w:rsidR="004F25DE">
        <w:t>.</w:t>
      </w:r>
      <w:r w:rsidR="00475B50">
        <w:t xml:space="preserve"> </w:t>
      </w:r>
      <w:r w:rsidR="001602A5" w:rsidRPr="005C2E60">
        <w:t>ožujka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0F3C79" w:rsidP="001602A5" w:rsidR="00DB441F">
      <w:pPr>
        <w:jc w:val="both"/>
      </w:pPr>
      <w:r>
        <w:t>24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0F3C79">
        <w:t>24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2E2DB0">
        <w:t>08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43D7E">
        <w:t>29</w:t>
      </w:r>
      <w:r w:rsidR="000F3C79" w:rsidRPr="000F3C79">
        <w:t>. rujna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4B643F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4B643F" w:rsidP="004F5146" w:rsidR="004B643F">
      <w:pPr>
        <w:jc w:val="right"/>
      </w:pPr>
      <w:r>
        <w:t>za točnost otpravka-ovlašteni službenik</w:t>
      </w:r>
    </w:p>
    <w:p w:rsidRDefault="004B643F" w:rsidP="004F5146" w:rsidR="004B643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B643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65971">
          <w:t>5168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B50"/>
    <w:rsid w:val="00476076"/>
    <w:rsid w:val="0049146C"/>
    <w:rsid w:val="00491C7B"/>
    <w:rsid w:val="00493D9C"/>
    <w:rsid w:val="00496768"/>
    <w:rsid w:val="004B643F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3718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5168</izvorni_sadrzaj>
    <derivirana_varijabla naziv="DomainObject.Predmet.Broj_1">5168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St-5168/2016</izvorni_sadrzaj>
    <derivirana_varijabla naziv="DomainObject.Predmet.OznakaBroj_1">St-5168/2016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VESNA j.d.o.o. zastupanog po punomoćniku Vesna Basić</izvorni_sadrzaj>
    <derivirana_varijabla naziv="DomainObject.Predmet.ProtustrankaFormated_1">  LANA VESNA j.d.o.o. zastupanog po punomoćniku Vesna Basić</derivirana_varijabla>
  </DomainObject.Predmet.ProtustrankaFormated>
  <DomainObject.Predmet.ProtustrankaFormatedOIB>
    <izvorni_sadrzaj>  LANA VESNA j.d.o.o., OIB 97669564322 zastupanog po punomoćniku Vesna Basić</izvorni_sadrzaj>
    <derivirana_varijabla naziv="DomainObject.Predmet.ProtustrankaFormatedOIB_1">  LANA VESNA j.d.o.o., OIB 97669564322 zastupanog po punomoćniku Vesna Basić</derivirana_varijabla>
  </DomainObject.Predmet.ProtustrankaFormatedOIB>
  <DomainObject.Predmet.ProtustrankaFormatedWithAdress>
    <izvorni_sadrzaj> LANA VESNA j.d.o.o., Čretski odvojak 13, 10000 Zagreb zastupanog po punomoćniku Vesna Basić</izvorni_sadrzaj>
    <derivirana_varijabla naziv="DomainObject.Predmet.ProtustrankaFormatedWithAdress_1"> LANA VESNA j.d.o.o., Čretski odvojak 13, 10000 Zagreb zastupanog po punomoćniku Vesna Basić</derivirana_varijabla>
  </DomainObject.Predmet.ProtustrankaFormatedWithAdress>
  <DomainObject.Predmet.ProtustrankaFormatedWithAdressOIB>
    <izvorni_sadrzaj> LANA VESNA j.d.o.o., OIB 97669564322, Čretski odvojak 13, 10000 Zagreb zastupanog po punomoćniku Vesna Basić</izvorni_sadrzaj>
    <derivirana_varijabla naziv="DomainObject.Predmet.ProtustrankaFormatedWithAdressOIB_1"> LANA VESNA j.d.o.o., OIB 97669564322, Čretski odvojak 13, 10000 Zagreb zastupanog po punomoćniku Vesna Basić</derivirana_varijabla>
  </DomainObject.Predmet.ProtustrankaFormatedWithAdressOIB>
  <DomainObject.Predmet.ProtustrankaWithAdress>
    <izvorni_sadrzaj>LANA VESNA j.d.o.o. Čretski odvojak 13, 10000 Zagreb</izvorni_sadrzaj>
    <derivirana_varijabla naziv="DomainObject.Predmet.ProtustrankaWithAdress_1">LANA VESNA j.d.o.o. Čretski odvojak 13, 10000 Zagreb</derivirana_varijabla>
  </DomainObject.Predmet.ProtustrankaWithAdress>
  <DomainObject.Predmet.ProtustrankaWithAdressOIB>
    <izvorni_sadrzaj>LANA VESNA j.d.o.o., OIB 97669564322, Čretski odvojak 13, 10000 Zagreb</izvorni_sadrzaj>
    <derivirana_varijabla naziv="DomainObject.Predmet.ProtustrankaWithAdressOIB_1">LANA VESNA j.d.o.o., OIB 97669564322, Čretski odvojak 13, 10000 Zagreb</derivirana_varijabla>
  </DomainObject.Predmet.ProtustrankaWithAdressOIB>
  <DomainObject.Predmet.ProtustrankaNazivFormated>
    <izvorni_sadrzaj>LANA VESNA j.d.o.o.</izvorni_sadrzaj>
    <derivirana_varijabla naziv="DomainObject.Predmet.ProtustrankaNazivFormated_1">LANA VESNA j.d.o.o.</derivirana_varijabla>
  </DomainObject.Predmet.ProtustrankaNazivFormated>
  <DomainObject.Predmet.ProtustrankaNazivFormatedOIB>
    <izvorni_sadrzaj>LANA VESNA j.d.o.o., OIB 97669564322</izvorni_sadrzaj>
    <derivirana_varijabla naziv="DomainObject.Predmet.ProtustrankaNazivFormatedOIB_1">LANA VESNA j.d.o.o., OIB 97669564322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LANA VESNA j.d.o.o. zastupanog po punomoćniku Vesna Basić</item>
    </izvorni_sadrzaj>
    <derivirana_varijabla naziv="DomainObject.Predmet.ProtuStrankaListFormated_1">
      <item>LANA VESNA j.d.o.o. zastupanog po punomoćniku Vesna Basić</item>
    </derivirana_varijabla>
  </DomainObject.Predmet.ProtuStrankaListFormated>
  <DomainObject.Predmet.ProtuStrankaListFormatedOIB>
    <izvorni_sadrzaj>
      <item>LANA VESNA j.d.o.o., OIB 97669564322 zastupanog po punomoćniku Vesna Basić</item>
    </izvorni_sadrzaj>
    <derivirana_varijabla naziv="DomainObject.Predmet.ProtuStrankaListFormatedOIB_1">
      <item>LANA VESNA j.d.o.o., OIB 97669564322 zastupanog po punomoćniku Vesna Basić</item>
    </derivirana_varijabla>
  </DomainObject.Predmet.ProtuStrankaListFormatedOIB>
  <DomainObject.Predmet.ProtuStrankaListFormatedWithAdress>
    <izvorni_sadrzaj>
      <item>LANA VESNA j.d.o.o., Čretski odvojak 13, 10000 Zagreb zastupanog po punomoćniku Vesna Basić</item>
    </izvorni_sadrzaj>
    <derivirana_varijabla naziv="DomainObject.Predmet.ProtuStrankaListFormatedWithAdress_1">
      <item>LANA VESNA j.d.o.o., Čretski odvojak 13, 10000 Zagreb zastupanog po punomoćniku Vesna Basić</item>
    </derivirana_varijabla>
  </DomainObject.Predmet.ProtuStrankaListFormatedWithAdress>
  <DomainObject.Predmet.ProtuStrankaListFormatedWithAdressOIB>
    <izvorni_sadrzaj>
      <item>LANA VESNA j.d.o.o., OIB 97669564322, Čretski odvojak 13, 10000 Zagreb zastupanog po punomoćniku Vesna Basić</item>
    </izvorni_sadrzaj>
    <derivirana_varijabla naziv="DomainObject.Predmet.ProtuStrankaListFormatedWithAdressOIB_1">
      <item>LANA VESNA j.d.o.o., OIB 97669564322, Čretski odvojak 13, 10000 Zagreb zastupanog po punomoćniku Vesna Basić</item>
    </derivirana_varijabla>
  </DomainObject.Predmet.ProtuStrankaListFormatedWithAdressOIB>
  <DomainObject.Predmet.ProtuStrankaListNazivFormated>
    <izvorni_sadrzaj>
      <item>LANA VESNA j.d.o.o.</item>
    </izvorni_sadrzaj>
    <derivirana_varijabla naziv="DomainObject.Predmet.ProtuStrankaListNazivFormated_1">
      <item>LANA VESNA j.d.o.o.</item>
    </derivirana_varijabla>
  </DomainObject.Predmet.ProtuStrankaListNazivFormated>
  <DomainObject.Predmet.ProtuStrankaListNazivFormatedOIB>
    <izvorni_sadrzaj>
      <item>LANA VESNA j.d.o.o., OIB 97669564322</item>
    </izvorni_sadrzaj>
    <derivirana_varijabla naziv="DomainObject.Predmet.ProtuStrankaListNazivFormatedOIB_1">
      <item>LANA VESNA j.d.o.o., OIB 97669564322</item>
    </derivirana_varijabla>
  </DomainObject.Predmet.ProtuStrankaListNazivFormatedOIB>
  <DomainObject.Predmet.OstaliListFormated>
    <izvorni_sadrzaj>
      <item>Vesna Basić punomoćnik sudionika u postupku LANA VESNA j.d.o.o.</item>
    </izvorni_sadrzaj>
    <derivirana_varijabla naziv="DomainObject.Predmet.OstaliListFormated_1">
      <item>Vesna Basić punomoćnik sudionika u postupku LANA VESNA j.d.o.o.</item>
    </derivirana_varijabla>
  </DomainObject.Predmet.OstaliListFormated>
  <DomainObject.Predmet.OstaliListFormatedOIB>
    <izvorni_sadrzaj>
      <item>Vesna Basić, OIB 02843877660 punomoćnik sudionika u postupku LANA VESNA j.d.o.o.</item>
    </izvorni_sadrzaj>
    <derivirana_varijabla naziv="DomainObject.Predmet.OstaliListFormatedOIB_1">
      <item>Vesna Basić, OIB 02843877660 punomoćnik sudionika u postupku LANA VESNA j.d.o.o.</item>
    </derivirana_varijabla>
  </DomainObject.Predmet.OstaliListFormatedOIB>
  <DomainObject.Predmet.OstaliListFormatedWithAdress>
    <izvorni_sadrzaj>
      <item>Vesna Basić, Čretski Odvojak 13, 10000 Zagreb punomoćnik sudionika u postupku LANA VESNA j.d.o.o.</item>
    </izvorni_sadrzaj>
    <derivirana_varijabla naziv="DomainObject.Predmet.OstaliListFormatedWithAdress_1">
      <item>Vesna Basić, Čretski Odvojak 13, 10000 Zagreb punomoćnik sudionika u postupku LANA VESNA j.d.o.o.</item>
    </derivirana_varijabla>
  </DomainObject.Predmet.OstaliListFormatedWithAdress>
  <DomainObject.Predmet.OstaliListFormatedWithAdressOIB>
    <izvorni_sadrzaj>
      <item>Vesna Basić, OIB 02843877660, Čretski Odvojak 13, 10000 Zagreb punomoćnik sudionika u postupku LANA VESNA j.d.o.o.</item>
    </izvorni_sadrzaj>
    <derivirana_varijabla naziv="DomainObject.Predmet.OstaliListFormatedWithAdressOIB_1">
      <item>Vesna Basić, OIB 02843877660, Čretski Odvojak 13, 10000 Zagreb punomoćnik sudionika u postupku LANA VESNA j.d.o.o.</item>
    </derivirana_varijabla>
  </DomainObject.Predmet.OstaliListFormatedWithAdressOIB>
  <DomainObject.Predmet.OstaliListNazivFormated>
    <izvorni_sadrzaj>
      <item>Vesna Basić</item>
    </izvorni_sadrzaj>
    <derivirana_varijabla naziv="DomainObject.Predmet.OstaliListNazivFormated_1">
      <item>Vesna Basić</item>
    </derivirana_varijabla>
  </DomainObject.Predmet.OstaliListNazivFormated>
  <DomainObject.Predmet.OstaliListNazivFormatedOIB>
    <izvorni_sadrzaj>
      <item>Vesna Basić, OIB 02843877660</item>
    </izvorni_sadrzaj>
    <derivirana_varijabla naziv="DomainObject.Predmet.OstaliListNazivFormatedOIB_1">
      <item>Vesna Basić, OIB 02843877660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LANA VESNA j.d.o.o.</izvorni_sadrzaj>
    <derivirana_varijabla naziv="DomainObject.Predmet.ProtustrankaIDrugi_1">LANA VESNA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LANA VESNA j.d.o.o., OIB 97669564322, Čretski odvojak 13, 10000 Zagreb</izvorni_sadrzaj>
    <derivirana_varijabla naziv="DomainObject.Predmet.ProtustrankaIDrugiAdressOIB_1">LANA VESNA j.d.o.o., OIB 97669564322, Čretski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LANA VESNA j.d.o.o.</item>
      <item>Vesna Basić</item>
    </izvorni_sadrzaj>
    <derivirana_varijabla naziv="DomainObject.Predmet.SudioniciListNaziv_1">
      <item>FINA Regionalni centar Zagreb</item>
      <item>LANA VESNA j.d.o.o.</item>
      <item>Vesna Basić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LANA VESNA j.d.o.o., OIB 97669564322, Čretski odvojak 13,10000 Zagreb</item>
      <item>Vesna Basić, OIB 02843877660, Čretski Odvojak 13,10000 Zagreb</item>
    </izvorni_sadrzaj>
    <derivirana_varijabla naziv="DomainObject.Predmet.SudioniciListAdressOIB_1">
      <item>FINA Regionalni centar Zagreb, OIB 85821130368, Trg svibanjskih žrtava 1995. 1,10000 Zagreb</item>
      <item>LANA VESNA j.d.o.o., OIB 97669564322, Čretski odvojak 13,10000 Zagreb</item>
      <item>Vesna Basić, OIB 02843877660, Čretski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97669564322</item>
      <item>, OIB 02843877660</item>
    </izvorni_sadrzaj>
    <derivirana_varijabla naziv="DomainObject.Predmet.SudioniciListNazivOIB_1">
      <item>, OIB 85821130368</item>
      <item>, OIB 97669564322</item>
      <item>, OIB 02843877660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B903C-2BFF-4F03-A3F4-875C4B5AC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4906</properties:Characters>
  <properties:Lines>107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2017-09-06T08:46:00Z</dcterms:created>
  <dc:creator>gzubak</dc:creator>
  <cp:lastModifiedBy>Mirjana Gašparić</cp:lastModifiedBy>
  <cp:lastPrinted>2017-09-29T08:24:00Z</cp:lastPrinted>
  <dcterms:modified xmlns:xsi="http://www.w3.org/2001/XMLSchema-instance" xsi:type="dcterms:W3CDTF">2017-09-29T08:24:00Z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