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7bf4" w14:paraId="c7e7bf4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C6177B">
        <w:rPr>
          <w:b/>
        </w:rPr>
        <w:t xml:space="preserve"> 8</w:t>
      </w:r>
      <w:r w:rsidR="00CF2212">
        <w:rPr>
          <w:b/>
        </w:rPr>
        <w:t>29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456A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CF2212">
        <w:t>EKOGRADNJA d.o.o., Imotski, Put Gaja bb, OIB: 34091774685</w:t>
      </w:r>
      <w:r w:rsidR="005456A4">
        <w:t xml:space="preserve">, </w:t>
      </w:r>
      <w:r w:rsidRPr="00F14A92">
        <w:t xml:space="preserve">dana </w:t>
      </w:r>
      <w:r w:rsidR="003961E6">
        <w:t xml:space="preserve">20. siječnja </w:t>
      </w:r>
      <w:r w:rsidR="008F3D6A">
        <w:t>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CF2212">
        <w:t>EKOGRADNJA d.o.o., Imotski, Put Gaja bb, OIB: 34091774685.</w:t>
      </w:r>
    </w:p>
    <w:p w:rsidRDefault="0080077B" w:rsidP="00E67190" w:rsidR="0080077B" w:rsidRPr="0097630A">
      <w:pPr>
        <w:jc w:val="both"/>
      </w:pPr>
    </w:p>
    <w:p w:rsidRDefault="005456A4" w:rsidP="005456A4" w:rsidR="00824DEA" w:rsidRPr="0097630A">
      <w:pPr>
        <w:autoSpaceDE w:val="false"/>
        <w:autoSpaceDN w:val="false"/>
        <w:adjustRightInd w:val="false"/>
        <w:jc w:val="both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Pr="005456A4">
        <w:t xml:space="preserve"> </w:t>
      </w:r>
      <w:r w:rsidR="00394B18">
        <w:t>Ivan Gjurašić</w:t>
      </w:r>
      <w:r w:rsidR="00394B18" w:rsidRPr="0097630A">
        <w:t>,</w:t>
      </w:r>
      <w:r w:rsidR="00394B18">
        <w:t xml:space="preserve"> Petrinjska 28., Zagreb, OIB: 66025260916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CF2212">
        <w:t>EKOGRADNJA d.o.o., Imotski, Put Gaja bb, OIB: 34091774685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361C44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 xml:space="preserve"> </w:t>
      </w:r>
      <w:r w:rsidR="00B469E7" w:rsidRPr="0097630A">
        <w:t xml:space="preserve"> </w:t>
      </w:r>
      <w:r w:rsidR="00394B18">
        <w:t>1165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lastRenderedPageBreak/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361C44">
        <w:t>17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361C44">
        <w:t>---17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394B18">
        <w:rPr>
          <w:b/>
        </w:rPr>
        <w:t>20</w:t>
      </w:r>
      <w:r w:rsidR="008F3D6A">
        <w:rPr>
          <w:b/>
        </w:rPr>
        <w:t>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3961E6">
        <w:rPr>
          <w:b/>
        </w:rPr>
        <w:t xml:space="preserve">, v.r. 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7EF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C6177B">
          <w:t>8</w:t>
        </w:r>
        <w:r w:rsidR="00CF2212">
          <w:t>29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30A4B"/>
    <w:rsid w:val="001367EF"/>
    <w:rsid w:val="001376F4"/>
    <w:rsid w:val="00163350"/>
    <w:rsid w:val="00165EA1"/>
    <w:rsid w:val="001A206E"/>
    <w:rsid w:val="001E3148"/>
    <w:rsid w:val="00200E7B"/>
    <w:rsid w:val="00201121"/>
    <w:rsid w:val="00220C41"/>
    <w:rsid w:val="002216B1"/>
    <w:rsid w:val="0022330F"/>
    <w:rsid w:val="002873CD"/>
    <w:rsid w:val="002C38A7"/>
    <w:rsid w:val="0031088B"/>
    <w:rsid w:val="003364DF"/>
    <w:rsid w:val="00361C44"/>
    <w:rsid w:val="00394B18"/>
    <w:rsid w:val="003961E6"/>
    <w:rsid w:val="003B7D4E"/>
    <w:rsid w:val="003D446D"/>
    <w:rsid w:val="003E7BC1"/>
    <w:rsid w:val="00411DA3"/>
    <w:rsid w:val="0041725C"/>
    <w:rsid w:val="00464A65"/>
    <w:rsid w:val="00466C99"/>
    <w:rsid w:val="00476EA5"/>
    <w:rsid w:val="00511383"/>
    <w:rsid w:val="0051349D"/>
    <w:rsid w:val="00537403"/>
    <w:rsid w:val="005456A4"/>
    <w:rsid w:val="00551FE8"/>
    <w:rsid w:val="00554503"/>
    <w:rsid w:val="0055714E"/>
    <w:rsid w:val="00593887"/>
    <w:rsid w:val="005C2598"/>
    <w:rsid w:val="005E2BEC"/>
    <w:rsid w:val="006108BC"/>
    <w:rsid w:val="006A75B8"/>
    <w:rsid w:val="006B5A25"/>
    <w:rsid w:val="006C7221"/>
    <w:rsid w:val="00714900"/>
    <w:rsid w:val="007334B1"/>
    <w:rsid w:val="0080077B"/>
    <w:rsid w:val="00824DEA"/>
    <w:rsid w:val="0085535D"/>
    <w:rsid w:val="008761E4"/>
    <w:rsid w:val="008F2D53"/>
    <w:rsid w:val="008F3D6A"/>
    <w:rsid w:val="00943AE2"/>
    <w:rsid w:val="00970755"/>
    <w:rsid w:val="00973C03"/>
    <w:rsid w:val="0097630A"/>
    <w:rsid w:val="00987A3F"/>
    <w:rsid w:val="009A7C00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C47309"/>
    <w:rsid w:val="00C6177B"/>
    <w:rsid w:val="00C82103"/>
    <w:rsid w:val="00CF2212"/>
    <w:rsid w:val="00D3246E"/>
    <w:rsid w:val="00D331D9"/>
    <w:rsid w:val="00D708E2"/>
    <w:rsid w:val="00D8499A"/>
    <w:rsid w:val="00DA1343"/>
    <w:rsid w:val="00DB1EB4"/>
    <w:rsid w:val="00DD7D99"/>
    <w:rsid w:val="00E22608"/>
    <w:rsid w:val="00E33DE4"/>
    <w:rsid w:val="00E371D7"/>
    <w:rsid w:val="00E649D3"/>
    <w:rsid w:val="00E67190"/>
    <w:rsid w:val="00EA5F77"/>
    <w:rsid w:val="00EC48BF"/>
    <w:rsid w:val="00EF2893"/>
    <w:rsid w:val="00F1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7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7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7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7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7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7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7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7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d.o.o. za graditeljstvo, proizvodnju i usluge</izvorni_sadrzaj>
    <derivirana_varijabla naziv="DomainObject.Predmet.ProtustrankaFormated_1">  EKOGRADNJA d.o.o. za graditeljstvo, proizvodnju i usluge</derivirana_varijabla>
  </DomainObject.Predmet.ProtustrankaFormated>
  <DomainObject.Predmet.ProtustrankaFormatedOIB>
    <izvorni_sadrzaj>  EKOGRADNJA d.o.o. za graditeljstvo, proizvodnju i usluge, OIB 34091774685</izvorni_sadrzaj>
    <derivirana_varijabla naziv="DomainObject.Predmet.ProtustrankaFormatedOIB_1">  EKOGRADNJA d.o.o. za graditeljstvo, proizvodnju i usluge, OIB 34091774685</derivirana_varijabla>
  </DomainObject.Predmet.ProtustrankaFormatedOIB>
  <DomainObject.Predmet.ProtustrankaFormatedWithAdress>
    <izvorni_sadrzaj> EKOGRADNJA d.o.o. za graditeljstvo, proizvodnju i usluge, Put Gaja/bb, 21260 Imotski</izvorni_sadrzaj>
    <derivirana_varijabla naziv="DomainObject.Predmet.ProtustrankaFormatedWithAdress_1"> EKOGRADNJA d.o.o. za graditeljstvo, proizvodnju i usluge, Put Gaja/bb, 21260 Imotski</derivirana_varijabla>
  </DomainObject.Predmet.ProtustrankaFormatedWithAdress>
  <DomainObject.Predmet.ProtustrankaFormatedWithAdressOIB>
    <izvorni_sadrzaj> EKOGRADNJA d.o.o. za graditeljstvo, proizvodnju i usluge, OIB 34091774685, Put Gaja/bb, 21260 Imotski</izvorni_sadrzaj>
    <derivirana_varijabla naziv="DomainObject.Predmet.ProtustrankaFormatedWithAdressOIB_1"> EKOGRADNJA d.o.o. za graditeljstvo, proizvodnju i usluge, OIB 34091774685, Put Gaja/bb, 21260 Imotski</derivirana_varijabla>
  </DomainObject.Predmet.ProtustrankaFormatedWithAdressOIB>
  <DomainObject.Predmet.ProtustrankaWithAdress>
    <izvorni_sadrzaj>EKOGRADNJA d.o.o. za graditeljstvo, proizvodnju i usluge Put Gaja/bb, 21260 Imotski</izvorni_sadrzaj>
    <derivirana_varijabla naziv="DomainObject.Predmet.ProtustrankaWithAdress_1">EKOGRADNJA d.o.o. za graditeljstvo, proizvodnju i usluge Put Gaja/bb, 21260 Imotski</derivirana_varijabla>
  </DomainObject.Predmet.ProtustrankaWithAdress>
  <DomainObject.Predmet.ProtustrankaWithAdressOIB>
    <izvorni_sadrzaj>EKOGRADNJA d.o.o. za graditeljstvo, proizvodnju i usluge, OIB 34091774685, Put Gaja/bb, 21260 Imotski</izvorni_sadrzaj>
    <derivirana_varijabla naziv="DomainObject.Predmet.ProtustrankaWithAdressOIB_1">EKOGRADNJA d.o.o. za graditeljstvo, proizvodnju i usluge, OIB 34091774685, Put Gaja/bb, 21260 Imotski</derivirana_varijabla>
  </DomainObject.Predmet.ProtustrankaWithAdressOIB>
  <DomainObject.Predmet.ProtustrankaNazivFormated>
    <izvorni_sadrzaj>EKOGRADNJA d.o.o. za graditeljstvo, proizvodnju i usluge</izvorni_sadrzaj>
    <derivirana_varijabla naziv="DomainObject.Predmet.ProtustrankaNazivFormated_1">EKOGRADNJA d.o.o. za graditeljstvo, proizvodnju i usluge</derivirana_varijabla>
  </DomainObject.Predmet.ProtustrankaNazivFormated>
  <DomainObject.Predmet.ProtustrankaNazivFormatedOIB>
    <izvorni_sadrzaj>EKOGRADNJA d.o.o. za graditeljstvo, proizvodnju i usluge, OIB 34091774685</izvorni_sadrzaj>
    <derivirana_varijabla naziv="DomainObject.Predmet.ProtustrankaNazivFormatedOIB_1">EKOGRADNJA d.o.o. za graditeljstvo, proizvodnju i usluge, OIB 34091774685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31517.69</izvorni_sadrzaj>
    <derivirana_varijabla naziv="DomainObject.Predmet.TrenutnaVrijednost_1">31517.69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EKOGRADNJA d.o.o. za graditeljstvo, proizvodnju i usluge</item>
    </izvorni_sadrzaj>
    <derivirana_varijabla naziv="DomainObject.Predmet.ProtuStrankaListFormated_1">
      <item>EKOGRADNJA d.o.o. za graditeljstvo, proizvodnju i usluge</item>
    </derivirana_varijabla>
  </DomainObject.Predmet.ProtuStrankaListFormated>
  <DomainObject.Predmet.ProtuStrankaListFormatedOIB>
    <izvorni_sadrzaj>
      <item>EKOGRADNJA d.o.o. za graditeljstvo, proizvodnju i usluge, OIB 34091774685</item>
    </izvorni_sadrzaj>
    <derivirana_varijabla naziv="DomainObject.Predmet.ProtuStrankaListFormatedOIB_1">
      <item>EKOGRADNJA d.o.o. za graditeljstvo, proizvodnju i usluge, OIB 34091774685</item>
    </derivirana_varijabla>
  </DomainObject.Predmet.ProtuStrankaListFormatedOIB>
  <DomainObject.Predmet.ProtuStrankaListFormatedWithAdress>
    <izvorni_sadrzaj>
      <item>EKOGRADNJA d.o.o. za graditeljstvo, proizvodnju i usluge, Put Gaja/bb, 21260 Imotski</item>
    </izvorni_sadrzaj>
    <derivirana_varijabla naziv="DomainObject.Predmet.ProtuStrankaListFormatedWithAdress_1">
      <item>EKOGRADNJA d.o.o. za graditeljstvo, proizvodnju i usluge, Put Gaja/bb, 21260 Imotski</item>
    </derivirana_varijabla>
  </DomainObject.Predmet.ProtuStrankaListFormatedWithAdress>
  <DomainObject.Predmet.ProtuStrankaListFormatedWithAdressOIB>
    <izvorni_sadrzaj>
      <item>EKOGRADNJA d.o.o. za graditeljstvo, proizvodnju i usluge, OIB 34091774685, Put Gaja/bb, 21260 Imotski</item>
    </izvorni_sadrzaj>
    <derivirana_varijabla naziv="DomainObject.Predmet.ProtuStrankaListFormatedWithAdressOIB_1">
      <item>EKOGRADNJA d.o.o. za graditeljstvo, proizvodnju i usluge, OIB 34091774685, Put Gaja/bb, 21260 Imotski</item>
    </derivirana_varijabla>
  </DomainObject.Predmet.ProtuStrankaListFormatedWithAdressOIB>
  <DomainObject.Predmet.ProtuStrankaListNazivFormated>
    <izvorni_sadrzaj>
      <item>EKOGRADNJA d.o.o. za graditeljstvo, proizvodnju i usluge</item>
    </izvorni_sadrzaj>
    <derivirana_varijabla naziv="DomainObject.Predmet.ProtuStrankaListNazivFormated_1">
      <item>EKOGRADNJA d.o.o. za graditeljstvo, proizvodnju i usluge</item>
    </derivirana_varijabla>
  </DomainObject.Predmet.ProtuStrankaListNazivFormated>
  <DomainObject.Predmet.ProtuStrankaListNazivFormatedOIB>
    <izvorni_sadrzaj>
      <item>EKOGRADNJA d.o.o. za graditeljstvo, proizvodnju i usluge, OIB 34091774685</item>
    </izvorni_sadrzaj>
    <derivirana_varijabla naziv="DomainObject.Predmet.ProtuStrankaListNazivFormatedOIB_1">
      <item>EKOGRADNJA d.o.o. za graditeljstvo, proizvodnju i usluge, OIB 34091774685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EKOGRADNJA d.o.o. za graditeljstvo, proizvodnju i usluge</izvorni_sadrzaj>
    <derivirana_varijabla naziv="DomainObject.Predmet.ProtustrankaIDrugi_1">EKOGRADNJA d.o.o. za graditeljstvo, proizvodnju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EKOGRADNJA d.o.o. za graditeljstvo, proizvodnju i usluge, OIB 34091774685, Put Gaja/bb, 21260 Imotski</izvorni_sadrzaj>
    <derivirana_varijabla naziv="DomainObject.Predmet.ProtustrankaIDrugiAdressOIB_1">EKOGRADNJA d.o.o. za graditeljstvo, proizvodnju i usluge, OIB 34091774685, Put Gaja/bb,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EKOGRADNJA d.o.o. za graditeljstvo, proizvodnju i usluge</item>
      <item>FINANCIJSKA AGENCIJA, PODRUŽNICA SPLIT</item>
    </izvorni_sadrzaj>
    <derivirana_varijabla naziv="DomainObject.Predmet.SudioniciListNaziv_1">
      <item>EKOGRADNJA d.o.o. za graditeljstvo, proizvodnju i usluge</item>
      <item>FINANCIJSKA AGENCIJA, PODRUŽNICA SPLIT</item>
    </derivirana_varijabla>
  </DomainObject.Predmet.SudioniciListNaziv>
  <DomainObject.Predmet.SudioniciListAdressOIB>
    <izvorni_sadrzaj>
      <item>EKOGRADNJA d.o.o. za graditeljstvo, proizvodnju i usluge, OIB 34091774685, Put Gaja/bb,21260 Imotski</item>
      <item>FINANCIJSKA AGENCIJA, PODRUŽNICA SPLIT, OIB 85821130368, Mažuranićevo šetalište 24b,21000 Split</item>
    </izvorni_sadrzaj>
    <derivirana_varijabla naziv="DomainObject.Predmet.SudioniciListAdressOIB_1">
      <item>EKOGRADNJA d.o.o. za graditeljstvo, proizvodnju i usluge, OIB 34091774685, Put Gaja/bb,21260 Imotski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34091774685</item>
      <item>, OIB 85821130368</item>
    </izvorni_sadrzaj>
    <derivirana_varijabla naziv="DomainObject.Predmet.SudioniciListNazivOIB_1">
      <item>, OIB 34091774685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3361</properties:Characters>
  <properties:Lines>96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2016-12-21T12:32:00Z</dcterms:created>
  <dc:creator>stanka grcic</dc:creator>
  <cp:lastModifiedBy>Mara Marčinko</cp:lastModifiedBy>
  <cp:lastPrinted>2017-01-20T12:19:00Z</cp:lastPrinted>
  <dcterms:modified xmlns:xsi="http://www.w3.org/2001/XMLSchema-instance" xsi:type="dcterms:W3CDTF">2017-01-20T12:22:00Z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