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d339" w14:paraId="f6ed339" w:rsidRDefault="00E944E4" w:rsidP="00E944E4" w:rsidR="00E944E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944E4" w:rsidP="00E944E4" w:rsidR="00E944E4">
      <w:pPr>
        <w:spacing w:after="0"/>
        <w:jc w:val="both"/>
      </w:pPr>
      <w:r>
        <w:t xml:space="preserve">       REPUBLIKA HRVATSKA</w:t>
      </w:r>
    </w:p>
    <w:p w:rsidRDefault="00E944E4" w:rsidP="00E944E4" w:rsidR="00E944E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944E4" w:rsidP="00E944E4" w:rsidR="00E944E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944E4" w:rsidP="00E944E4" w:rsidR="00E944E4">
      <w:pPr>
        <w:spacing w:after="0"/>
        <w:ind w:left="5664"/>
      </w:pPr>
      <w:r>
        <w:t xml:space="preserve">     Poslovni broj: 3 St-634/16-9</w:t>
      </w:r>
    </w:p>
    <w:p w:rsidRDefault="00E944E4" w:rsidP="00E944E4" w:rsidR="00E944E4">
      <w:pPr>
        <w:spacing w:after="0"/>
        <w:ind w:left="5664"/>
      </w:pPr>
    </w:p>
    <w:p w:rsidRDefault="00E944E4" w:rsidP="00E944E4" w:rsidR="00E944E4">
      <w:pPr>
        <w:spacing w:after="0"/>
        <w:rPr>
          <w:b/>
        </w:rPr>
      </w:pPr>
    </w:p>
    <w:p w:rsidRDefault="00E944E4" w:rsidP="00E944E4" w:rsidR="00E944E4">
      <w:pPr>
        <w:spacing w:after="0"/>
        <w:jc w:val="center"/>
      </w:pPr>
      <w:r>
        <w:t>R E P U B L I K A   H R V A T S K A</w:t>
      </w:r>
    </w:p>
    <w:p w:rsidRDefault="00E944E4" w:rsidP="00E944E4" w:rsidR="00E944E4">
      <w:pPr>
        <w:spacing w:after="0"/>
        <w:rPr>
          <w:b/>
        </w:rPr>
      </w:pPr>
    </w:p>
    <w:p w:rsidRDefault="00E944E4" w:rsidP="00E944E4" w:rsidR="00E944E4">
      <w:pPr>
        <w:spacing w:after="0"/>
        <w:jc w:val="center"/>
      </w:pPr>
      <w:r>
        <w:t>R J E Š E N J E</w:t>
      </w:r>
    </w:p>
    <w:p w:rsidRDefault="00E944E4" w:rsidP="00E944E4" w:rsidR="00E944E4">
      <w:pPr>
        <w:spacing w:after="0"/>
        <w:jc w:val="center"/>
      </w:pPr>
    </w:p>
    <w:p w:rsidRDefault="00E944E4" w:rsidP="00E944E4" w:rsidR="00E944E4">
      <w:pPr>
        <w:spacing w:after="0"/>
        <w:jc w:val="both"/>
        <w:rPr>
          <w:b/>
        </w:rPr>
      </w:pPr>
    </w:p>
    <w:p w:rsidRDefault="00E944E4" w:rsidP="00E944E4" w:rsidR="00E944E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GRGA DRVO jednostavno društvo s ograničenom odgovornošću za trgovinu i usluge, skraćena tvrtka GRGA DRVO j.d.o.o. Starigrad, Pionirska 5, Koprivnica, MBS: 070108642, OIB: 76996966696, radi otvaranja stečajnog postupka nad dužnikom, dana 05. rujna 2016. godine,  </w:t>
      </w: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  <w:jc w:val="center"/>
      </w:pPr>
      <w:r>
        <w:t>r i j e š i o     j e</w:t>
      </w: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13. listopada 2016. godine u 09,00 sati.</w:t>
      </w:r>
    </w:p>
    <w:p w:rsidRDefault="00E944E4" w:rsidP="00E944E4" w:rsidR="00E944E4">
      <w:pPr>
        <w:spacing w:after="0"/>
        <w:rPr>
          <w:b/>
          <w:i/>
          <w:u w:val="single"/>
        </w:rPr>
      </w:pPr>
    </w:p>
    <w:p w:rsidRDefault="00E944E4" w:rsidP="00E944E4" w:rsidR="00E944E4">
      <w:pPr>
        <w:spacing w:after="0"/>
      </w:pPr>
      <w:r>
        <w:tab/>
        <w:t>II/ Na ročište se poziva:</w:t>
      </w:r>
    </w:p>
    <w:p w:rsidRDefault="00E944E4" w:rsidP="00E944E4" w:rsidR="00E944E4">
      <w:pPr>
        <w:spacing w:after="0"/>
      </w:pPr>
    </w:p>
    <w:p w:rsidRDefault="00E944E4" w:rsidP="00E944E4" w:rsidR="00E944E4">
      <w:pPr>
        <w:numPr>
          <w:ilvl w:val="0"/>
          <w:numId w:val="47"/>
        </w:numPr>
        <w:spacing w:after="0"/>
        <w:jc w:val="both"/>
      </w:pPr>
      <w:r>
        <w:t>direktor dužnika Hrvoje Dasović iz Starigrada, Pionirska 5, 48000 Koprivnica</w:t>
      </w: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  <w:ind w:firstLine="708"/>
        <w:jc w:val="both"/>
      </w:pPr>
      <w:r>
        <w:t xml:space="preserve">III/ Direktor dužnika Hrvoje Dasović dužan je dostaviti najkasnije do ročišta javnobilježnički ovjerovljen prokazni popis imovine.  </w:t>
      </w:r>
    </w:p>
    <w:p w:rsidRDefault="00E944E4" w:rsidP="00E944E4" w:rsidR="00E944E4">
      <w:pPr>
        <w:spacing w:after="0"/>
        <w:ind w:firstLine="708"/>
        <w:jc w:val="both"/>
      </w:pPr>
    </w:p>
    <w:p w:rsidRDefault="00E944E4" w:rsidP="00E944E4" w:rsidR="00E944E4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Hrvoje Dasović, da ukoliko se ne odazove pozivu, biti će prisilno doveden po djelatnicima Policijske uprave. </w:t>
      </w:r>
    </w:p>
    <w:p w:rsidRDefault="00E944E4" w:rsidP="00E944E4" w:rsidR="00E944E4">
      <w:pPr>
        <w:spacing w:after="0"/>
        <w:ind w:firstLine="708"/>
        <w:jc w:val="both"/>
      </w:pPr>
      <w:r>
        <w:t xml:space="preserve"> </w:t>
      </w: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  <w:ind w:left="2832"/>
      </w:pPr>
      <w:r>
        <w:t>U  Varaždinu, 05. rujna 2016. godine</w:t>
      </w:r>
    </w:p>
    <w:p w:rsidRDefault="00E944E4" w:rsidP="00E944E4" w:rsidR="00E944E4">
      <w:pPr>
        <w:spacing w:after="0"/>
        <w:ind w:left="2832"/>
      </w:pP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E944E4" w:rsidP="00E944E4" w:rsidR="00E944E4">
      <w:pPr>
        <w:spacing w:after="0"/>
        <w:ind w:left="2832"/>
      </w:pPr>
    </w:p>
    <w:p w:rsidRDefault="00E944E4" w:rsidP="00E944E4" w:rsidR="00E944E4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E944E4" w:rsidP="00E944E4" w:rsidR="00E944E4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E944E4" w:rsidP="00E944E4" w:rsidR="00E944E4">
      <w:pPr>
        <w:spacing w:after="0"/>
      </w:pPr>
      <w:r>
        <w:tab/>
        <w:t>POUKA O PRAVNOM LIJEKU:</w:t>
      </w:r>
    </w:p>
    <w:p w:rsidRDefault="00E944E4" w:rsidP="00E944E4" w:rsidR="00E944E4">
      <w:pPr>
        <w:spacing w:after="0"/>
        <w:rPr>
          <w:b/>
        </w:rPr>
      </w:pPr>
    </w:p>
    <w:p w:rsidRDefault="00E944E4" w:rsidP="00E944E4" w:rsidR="00E944E4">
      <w:pPr>
        <w:spacing w:after="0"/>
      </w:pPr>
      <w:r>
        <w:tab/>
        <w:t>Protiv ovog rješenja žalba nije dopuštena.</w:t>
      </w: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</w:pPr>
    </w:p>
    <w:p w:rsidRDefault="00E944E4" w:rsidP="00E944E4" w:rsidR="00E944E4">
      <w:pPr>
        <w:spacing w:after="0"/>
        <w:jc w:val="both"/>
      </w:pPr>
      <w:r>
        <w:t>DNA: 1. Direktor dužnika Hrvoje Dasović iz Starigrada, Pionirska 5, 48000 Koprivnica</w:t>
      </w: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  <w:jc w:val="both"/>
      </w:pPr>
    </w:p>
    <w:p w:rsidRDefault="00E944E4" w:rsidP="00E944E4" w:rsidR="00E944E4">
      <w:pPr>
        <w:spacing w:after="0"/>
        <w:jc w:val="both"/>
      </w:pPr>
      <w:r>
        <w:t xml:space="preserve">          </w:t>
      </w:r>
    </w:p>
    <w:p w:rsidRDefault="00E944E4" w:rsidP="00E944E4" w:rsidR="00E944E4">
      <w:pPr>
        <w:spacing w:after="0"/>
        <w:jc w:val="both"/>
      </w:pPr>
      <w:r>
        <w:t xml:space="preserve">          </w:t>
      </w:r>
    </w:p>
    <w:p w:rsidRDefault="00AE649C" w:rsidP="00E944E4" w:rsidR="00AE649C" w:rsidRPr="00B76F3C">
      <w:pPr>
        <w:pStyle w:val="Naslov3"/>
        <w:spacing w:after="0"/>
      </w:pPr>
    </w:p>
    <w:p w:rsidRDefault="00F50646" w:rsidP="00E944E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944E4" w:rsidR="00AE649C" w:rsidRPr="00B76F3C">
      <w:pPr>
        <w:pStyle w:val="SudSjedite"/>
      </w:pPr>
      <w:r>
        <w:tab/>
      </w:r>
    </w:p>
    <w:p w:rsidRDefault="00CB0EA4" w:rsidP="00E944E4" w:rsidR="00CB0EA4">
      <w:pPr>
        <w:pStyle w:val="Naslovdokumenta"/>
        <w:spacing w:after="0"/>
      </w:pPr>
    </w:p>
    <w:p w:rsidRDefault="0071688E" w:rsidP="00E944E4" w:rsidR="0071688E">
      <w:pPr>
        <w:pStyle w:val="Poetniodjeljak"/>
        <w:spacing w:after="0"/>
      </w:pPr>
    </w:p>
    <w:p w:rsidRDefault="00A21F0D" w:rsidP="00E944E4" w:rsidR="00A21F0D">
      <w:pPr>
        <w:pStyle w:val="NormaleSPIS"/>
        <w:spacing w:after="0"/>
        <w:rPr>
          <w:noProof/>
        </w:rPr>
      </w:pPr>
    </w:p>
    <w:p w:rsidRDefault="00DA0242" w:rsidP="00E944E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46" w:rsidP="00537B78" w:rsidR="00F50646">
      <w:r>
        <w:separator/>
      </w:r>
    </w:p>
  </w:endnote>
  <w:endnote w:id="0" w:type="continuationSeparator">
    <w:p w:rsidRDefault="00F50646" w:rsidP="00537B78" w:rsidR="00F50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46" w:rsidP="00537B78" w:rsidR="00F50646">
      <w:r>
        <w:separator/>
      </w:r>
    </w:p>
  </w:footnote>
  <w:footnote w:id="0" w:type="continuationSeparator">
    <w:p w:rsidRDefault="00F50646" w:rsidP="00537B78" w:rsidR="00F50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A3E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4E4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646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St-634/2016-9</izvorni_sadrzaj>
    <derivirana_varijabla naziv="DomainObject.Oznaka_1">St-634/2016-9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DRVO jednostavno društvo s ograničenom odgovornošću za trgovinu i usluge</izvorni_sadrzaj>
    <derivirana_varijabla naziv="DomainObject.Predmet.ProtustrankaFormated_1">  GRGA DRVO jednostavno društvo s ograničenom odgovornošću za trgovinu i usluge</derivirana_varijabla>
  </DomainObject.Predmet.ProtustrankaFormated>
  <DomainObject.Predmet.ProtustrankaFormatedOIB>
    <izvorni_sadrzaj>  GRGA DRVO jednostavno društvo s ograničenom odgovornošću za trgovinu i usluge, OIB 76996966696</izvorni_sadrzaj>
    <derivirana_varijabla naziv="DomainObject.Predmet.ProtustrankaFormatedOIB_1">  GRGA DRVO jednostavno društvo s ograničenom odgovornošću za trgovinu i usluge, OIB 76996966696</derivirana_varijabla>
  </DomainObject.Predmet.ProtustrankaFormatedOIB>
  <DomainObject.Predmet.ProtustrankaFormatedWithAdress>
    <izvorni_sadrzaj> GRGA DRVO jednostavno društvo s ograničenom odgovornošću za trgovinu i usluge, Pionirska 5, 48000 Starigrad</izvorni_sadrzaj>
    <derivirana_varijabla naziv="DomainObject.Predmet.ProtustrankaFormatedWithAdress_1"> GRGA DRVO jednostavno društvo s ograničenom odgovornošću za trgovinu i usluge, Pionirska 5, 48000 Starigrad</derivirana_varijabla>
  </DomainObject.Predmet.ProtustrankaFormatedWithAdress>
  <DomainObject.Predmet.ProtustrankaFormatedWithAdressOIB>
    <izvorni_sadrzaj> GRGA DRVO jednostavno društvo s ograničenom odgovornošću za trgovinu i usluge, OIB 76996966696, Pionirska 5, 48000 Starigrad</izvorni_sadrzaj>
    <derivirana_varijabla naziv="DomainObject.Predmet.ProtustrankaFormatedWithAdressOIB_1"> GRGA DRVO jednostavno društvo s ograničenom odgovornošću za trgovinu i usluge, OIB 76996966696, Pionirska 5, 48000 Starigrad</derivirana_varijabla>
  </DomainObject.Predmet.ProtustrankaFormatedWithAdressOIB>
  <DomainObject.Predmet.ProtustrankaWithAdress>
    <izvorni_sadrzaj>GRGA DRVO jednostavno društvo s ograničenom odgovornošću za trgovinu i usluge Pionirska 5, 48000 Starigrad</izvorni_sadrzaj>
    <derivirana_varijabla naziv="DomainObject.Predmet.ProtustrankaWithAdress_1">GRGA DRVO jednostavno društvo s ograničenom odgovornošću za trgovinu i usluge Pionirska 5, 48000 Starigrad</derivirana_varijabla>
  </DomainObject.Predmet.ProtustrankaWithAdress>
  <DomainObject.Predmet.ProtustrankaWithAdressOIB>
    <izvorni_sadrzaj>GRGA DRVO jednostavno društvo s ograničenom odgovornošću za trgovinu i usluge, OIB 76996966696, Pionirska 5, 48000 Starigrad</izvorni_sadrzaj>
    <derivirana_varijabla naziv="DomainObject.Predmet.ProtustrankaWithAdressOIB_1">GRGA DRVO jednostavno društvo s ograničenom odgovornošću za trgovinu i usluge, OIB 76996966696, Pionirska 5, 48000 Starigrad</derivirana_varijabla>
  </DomainObject.Predmet.ProtustrankaWithAdressOIB>
  <DomainObject.Predmet.ProtustrankaNazivFormated>
    <izvorni_sadrzaj>GRGA DRVO jednostavno društvo s ograničenom odgovornošću za trgovinu i usluge</izvorni_sadrzaj>
    <derivirana_varijabla naziv="DomainObject.Predmet.ProtustrankaNazivFormated_1">GRGA DRVO jednostavno društvo s ograničenom odgovornošću za trgovinu i usluge</derivirana_varijabla>
  </DomainObject.Predmet.ProtustrankaNazivFormated>
  <DomainObject.Predmet.ProtustrankaNazivFormatedOIB>
    <izvorni_sadrzaj>GRGA DRVO jednostavno društvo s ograničenom odgovornošću za trgovinu i usluge, OIB 76996966696</izvorni_sadrzaj>
    <derivirana_varijabla naziv="DomainObject.Predmet.ProtustrankaNazivFormatedOIB_1">GRGA DRVO jednostavno društvo s ograničenom odgovornošću za trgovinu i usluge, OIB 76996966696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34777.25</izvorni_sadrzaj>
    <derivirana_varijabla naziv="DomainObject.Predmet.TrenutnaVrijednost_1">34777.25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GRGA DRVO jednostavno društvo s ograničenom odgovornošću za trgovinu i usluge</item>
    </izvorni_sadrzaj>
    <derivirana_varijabla naziv="DomainObject.Predmet.ProtuStrankaListFormated_1">
      <item>GRGA DRVO jednostavno društvo s ograničenom odgovornošću za trgovinu i usluge</item>
    </derivirana_varijabla>
  </DomainObject.Predmet.ProtuStrankaListFormated>
  <DomainObject.Predmet.ProtuStrankaListFormatedOIB>
    <izvorni_sadrzaj>
      <item>GRGA DRVO jednostavno društvo s ograničenom odgovornošću za trgovinu i usluge, OIB 76996966696</item>
    </izvorni_sadrzaj>
    <derivirana_varijabla naziv="DomainObject.Predmet.ProtuStrankaListFormatedOIB_1">
      <item>GRGA DRVO jednostavno društvo s ograničenom odgovornošću za trgovinu i usluge, OIB 76996966696</item>
    </derivirana_varijabla>
  </DomainObject.Predmet.ProtuStrankaListFormatedOIB>
  <DomainObject.Predmet.ProtuStrankaListFormatedWithAdress>
    <izvorni_sadrzaj>
      <item>GRGA DRVO jednostavno društvo s ograničenom odgovornošću za trgovinu i usluge, Pionirska 5, 48000 Starigrad</item>
    </izvorni_sadrzaj>
    <derivirana_varijabla naziv="DomainObject.Predmet.ProtuStrankaListFormatedWithAdress_1">
      <item>GRGA DRVO jednostavno društvo s ograničenom odgovornošću za trgovinu i usluge, Pionirska 5, 48000 Starigrad</item>
    </derivirana_varijabla>
  </DomainObject.Predmet.ProtuStrankaListFormatedWithAdress>
  <DomainObject.Predmet.ProtuStrankaListFormatedWithAdressOIB>
    <izvorni_sadrzaj>
      <item>GRGA DRVO jednostavno društvo s ograničenom odgovornošću za trgovinu i usluge, OIB 76996966696, Pionirska 5, 48000 Starigrad</item>
    </izvorni_sadrzaj>
    <derivirana_varijabla naziv="DomainObject.Predmet.ProtuStrankaListFormatedWithAdressOIB_1">
      <item>GRGA DRVO jednostavno društvo s ograničenom odgovornošću za trgovinu i usluge, OIB 76996966696, Pionirska 5, 48000 Starigrad</item>
    </derivirana_varijabla>
  </DomainObject.Predmet.ProtuStrankaListFormatedWithAdressOIB>
  <DomainObject.Predmet.ProtuStrankaListNazivFormated>
    <izvorni_sadrzaj>
      <item>GRGA DRVO jednostavno društvo s ograničenom odgovornošću za trgovinu i usluge</item>
    </izvorni_sadrzaj>
    <derivirana_varijabla naziv="DomainObject.Predmet.ProtuStrankaListNazivFormated_1">
      <item>GRGA DRVO jednostavno društvo s ograničenom odgovornošću za trgovinu i usluge</item>
    </derivirana_varijabla>
  </DomainObject.Predmet.ProtuStrankaListNazivFormated>
  <DomainObject.Predmet.ProtuStrankaListNazivFormatedOIB>
    <izvorni_sadrzaj>
      <item>GRGA DRVO jednostavno društvo s ograničenom odgovornošću za trgovinu i usluge, OIB 76996966696</item>
    </izvorni_sadrzaj>
    <derivirana_varijabla naziv="DomainObject.Predmet.ProtuStrankaListNazivFormatedOIB_1">
      <item>GRGA DRVO jednostavno društvo s ograničenom odgovornošću za trgovinu i usluge, OIB 76996966696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St-634/2016-9</izvorni_sadrzaj>
    <derivirana_varijabla naziv="DomainObject.PoslovniBrojDokumenta_1">St-634/2016-9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GRGA DRVO jednostavno društvo s ograničenom odgovornošću za trgovinu i usluge</izvorni_sadrzaj>
    <derivirana_varijabla naziv="DomainObject.Predmet.ProtustrankaIDrugi_1">GRGA DRVO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GRGA DRVO jednostavno društvo s ograničenom odgovornošću za trgovinu i usluge, OIB 76996966696, Pionirska 5, 48000 Starigrad</izvorni_sadrzaj>
    <derivirana_varijabla naziv="DomainObject.Predmet.ProtustrankaIDrugiAdressOIB_1">GRGA DRVO jednostavno društvo s ograničenom odgovornošću za trgovinu i usluge, OIB 76996966696, Pionirska 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GRGA DRVO jednostavno društvo s ograničenom odgovornošću za trgovinu i usluge</item>
      <item>sudski registar</item>
    </izvorni_sadrzaj>
    <derivirana_varijabla naziv="DomainObject.Predmet.SudioniciListNaziv_1">
      <item>Financijska agencija</item>
      <item>GRGA DRVO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GRGA DRVO jednostavno društvo s ograničenom odgovornošću za trgovinu i usluge, OIB 76996966696, Pionirska 5,48000 Starigrad</item>
      <item>sudski registar</item>
    </izvorni_sadrzaj>
    <derivirana_varijabla naziv="DomainObject.Predmet.SudioniciListAdressOIB_1">
      <item>Financijska agencija, OIB 85821130368</item>
      <item>GRGA DRVO jednostavno društvo s ograničenom odgovornošću za trgovinu i usluge, OIB 76996966696, Pionirska 5,48000 Starigrad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20BA2-00FB-425C-BB90-92D2A2083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1180</properties:Characters>
  <properties:Lines>64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2016-09-05T07:22:00Z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