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925e" w14:paraId="345925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36979">
        <w:rPr>
          <w:b/>
        </w:rPr>
        <w:t>6</w:t>
      </w:r>
      <w:r w:rsidR="00021A8F">
        <w:rPr>
          <w:b/>
        </w:rPr>
        <w:t>49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021A8F">
        <w:t>NAŠ SAN j.</w:t>
      </w:r>
      <w:r w:rsidR="00023585" w:rsidRPr="007303A9">
        <w:t>d.o.o.</w:t>
      </w:r>
      <w:r w:rsidR="00736979">
        <w:t xml:space="preserve"> za trgovinu i </w:t>
      </w:r>
      <w:r w:rsidR="00A11B7C">
        <w:t>usluge</w:t>
      </w:r>
      <w:r w:rsidR="0043746D">
        <w:t>,</w:t>
      </w:r>
      <w:r w:rsidR="00023585" w:rsidRPr="007303A9">
        <w:t xml:space="preserve"> </w:t>
      </w:r>
      <w:r w:rsidR="00A11B7C">
        <w:t xml:space="preserve">Split, </w:t>
      </w:r>
      <w:r w:rsidR="00021A8F">
        <w:t>Dioklecijanova 5</w:t>
      </w:r>
      <w:r w:rsidR="00A70E44">
        <w:t>,</w:t>
      </w:r>
      <w:r w:rsidR="0043746D">
        <w:t xml:space="preserve"> </w:t>
      </w:r>
      <w:r w:rsidR="00023585" w:rsidRPr="007303A9">
        <w:t xml:space="preserve">MBS: </w:t>
      </w:r>
      <w:r w:rsidR="00021A8F">
        <w:t>060299923</w:t>
      </w:r>
      <w:r w:rsidR="00023585" w:rsidRPr="007303A9">
        <w:t xml:space="preserve">, OIB: </w:t>
      </w:r>
      <w:r w:rsidR="00021A8F">
        <w:t>04791604534</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21A8F" w:rsidRPr="00021A8F">
        <w:t>NAŠ SAN j.d.o.o. za trgovinu i usluge, Split, Dioklecijanova 5, MBS: 060299923, OIB: 04791604534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37E86">
        <w:rPr>
          <w:b/>
          <w:u w:val="single"/>
        </w:rPr>
        <w:t>1</w:t>
      </w:r>
      <w:r w:rsidR="006B7BB7">
        <w:rPr>
          <w:b/>
          <w:u w:val="single"/>
        </w:rPr>
        <w:t>3</w:t>
      </w:r>
      <w:r w:rsidR="004A11A6" w:rsidRPr="007303A9">
        <w:rPr>
          <w:b/>
          <w:u w:val="single"/>
        </w:rPr>
        <w:t>,</w:t>
      </w:r>
      <w:r w:rsidR="006B7BB7">
        <w:rPr>
          <w:b/>
          <w:u w:val="single"/>
        </w:rPr>
        <w:t>2</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6B7BB7">
        <w:t>Sonja Tomšić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6B7BB7" w:rsidRPr="006B7BB7">
        <w:t xml:space="preserve">Sonja Tomšić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A11B7C">
        <w:t>07</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021A8F" w:rsidRPr="00021A8F">
        <w:t>NAŠ SAN j.d.o.o. za trgovinu i usluge, Split, Dioklecijanova 5, MBS: 060299923, OIB: 04791604534</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6B7BB7">
        <w:t>344</w:t>
      </w:r>
      <w:r w:rsidR="00AC3607" w:rsidRPr="00AC3607">
        <w:t xml:space="preserve"> dana u ukupnom iznosu od </w:t>
      </w:r>
      <w:r w:rsidR="006B7BB7">
        <w:t>3.689,74</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6B7BB7">
        <w:t xml:space="preserve">nema </w:t>
      </w:r>
      <w:r w:rsidR="004C649B">
        <w:t>otvoren</w:t>
      </w:r>
      <w:r w:rsidR="00C51E80">
        <w:t xml:space="preserve"> račun</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6B7BB7" w:rsidRPr="006B7BB7">
        <w:t>Sonja Tomšić</w:t>
      </w:r>
      <w:r w:rsidR="00737E86">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012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6979">
      <w:rPr>
        <w:rFonts w:hAnsi="Book Antiqua" w:ascii="Book Antiqua"/>
        <w:b/>
        <w:sz w:val="20"/>
        <w:szCs w:val="20"/>
      </w:rPr>
      <w:t>6</w:t>
    </w:r>
    <w:r w:rsidR="00021A8F">
      <w:rPr>
        <w:rFonts w:hAnsi="Book Antiqua" w:ascii="Book Antiqua"/>
        <w:b/>
        <w:sz w:val="20"/>
        <w:szCs w:val="20"/>
      </w:rPr>
      <w:t>49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0012D"/>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6979"/>
    <w:rsid w:val="00737E86"/>
    <w:rsid w:val="0077758F"/>
    <w:rsid w:val="0079164D"/>
    <w:rsid w:val="007A456E"/>
    <w:rsid w:val="007A5515"/>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012D"/>
    <w:rPr>
      <w:color w:val="808080"/>
      <w:bdr w:space="0" w:sz="0" w:color="auto" w:val="none"/>
      <w:shd w:fill="auto" w:color="auto" w:val="clear"/>
    </w:rPr>
  </w:style>
  <w:style w:customStyle="true" w:styleId="eSPISCCParagraphDefaultFont" w:type="character">
    <w:name w:val="eSPIS_CC_Paragraph Default Font"/>
    <w:basedOn w:val="Zadanifontodlomka"/>
    <w:rsid w:val="0050012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012D"/>
    <w:rPr>
      <w:b/>
      <w:bdr w:space="0" w:sz="0" w:color="auto" w:val="none"/>
      <w:shd w:fill="FFFFCC" w:color="auto" w:val="clear"/>
      <w:lang w:val="hr-HR"/>
    </w:rPr>
  </w:style>
  <w:style w:customStyle="true" w:styleId="PozadinaSvijetloCrvena" w:type="character">
    <w:name w:val="Pozadina_SvijetloCrvena"/>
    <w:basedOn w:val="eSPISCCParagraphDefaultFont"/>
    <w:rsid w:val="0050012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012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012D"/>
    <w:rPr>
      <w:color w:val="808080"/>
      <w:bdr w:color="auto" w:space="0" w:sz="0" w:val="none"/>
      <w:shd w:color="auto" w:fill="auto" w:val="clear"/>
    </w:rPr>
  </w:style>
  <w:style w:customStyle="1" w:styleId="eSPISCCParagraphDefaultFont" w:type="character">
    <w:name w:val="eSPIS_CC_Paragraph Default Font"/>
    <w:basedOn w:val="Zadanifontodlomka"/>
    <w:rsid w:val="0050012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012D"/>
    <w:rPr>
      <w:b/>
      <w:bdr w:color="auto" w:space="0" w:sz="0" w:val="none"/>
      <w:shd w:color="auto" w:fill="FFFFCC" w:val="clear"/>
      <w:lang w:val="hr-HR"/>
    </w:rPr>
  </w:style>
  <w:style w:customStyle="1" w:styleId="PozadinaSvijetloCrvena" w:type="character">
    <w:name w:val="Pozadina_SvijetloCrvena"/>
    <w:basedOn w:val="eSPISCCParagraphDefaultFont"/>
    <w:rsid w:val="0050012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012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St-649/2016</izvorni_sadrzaj>
    <derivirana_varijabla naziv="DomainObject.Predmet.OznakaBroj_1">St-649/2016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NAŠ SAN jednostavno društvo s ograničenom odgovornošću za trgovinu i usluge, turistička agencija</izvorni_sadrzaj>
    <derivirana_varijabla naziv="DomainObject.Predmet.ProtustrankaFormated_1">  NAŠ SAN jednostavno društvo s ograničenom odgovornošću za trgovinu i usluge, turistička agencija</derivirana_varijabla>
  </DomainObject.Predmet.ProtustrankaFormated>
  <DomainObject.Predmet.ProtustrankaFormatedOIB>
    <izvorni_sadrzaj>  NAŠ SAN jednostavno društvo s ograničenom odgovornošću za trgovinu i usluge, turistička agencija, OIB 04791604534</izvorni_sadrzaj>
    <derivirana_varijabla naziv="DomainObject.Predmet.ProtustrankaFormatedOIB_1">  NAŠ SAN jednostavno društvo s ograničenom odgovornošću za trgovinu i usluge, turistička agencija, OIB 04791604534</derivirana_varijabla>
  </DomainObject.Predmet.ProtustrankaFormatedOIB>
  <DomainObject.Predmet.ProtustrankaFormatedWithAdress>
    <izvorni_sadrzaj> NAŠ SAN jednostavno društvo s ograničenom odgovornošću za trgovinu i usluge, turistička agencija, Dioklecijanova 5, 21000 Split</izvorni_sadrzaj>
    <derivirana_varijabla naziv="DomainObject.Predmet.ProtustrankaFormatedWithAdress_1"> NAŠ SAN jednostavno društvo s ograničenom odgovornošću za trgovinu i usluge, turistička agencija, Dioklecijanova 5, 21000 Split</derivirana_varijabla>
  </DomainObject.Predmet.ProtustrankaFormatedWithAdress>
  <DomainObject.Predmet.ProtustrankaFormatedWithAdressOIB>
    <izvorni_sadrzaj> NAŠ SAN jednostavno društvo s ograničenom odgovornošću za trgovinu i usluge, turistička agencija, OIB 04791604534, Dioklecijanova 5, 21000 Split</izvorni_sadrzaj>
    <derivirana_varijabla naziv="DomainObject.Predmet.ProtustrankaFormatedWithAdressOIB_1"> NAŠ SAN jednostavno društvo s ograničenom odgovornošću za trgovinu i usluge, turistička agencija, OIB 04791604534, Dioklecijanova 5, 21000 Split</derivirana_varijabla>
  </DomainObject.Predmet.ProtustrankaFormatedWithAdressOIB>
  <DomainObject.Predmet.ProtustrankaWithAdress>
    <izvorni_sadrzaj>NAŠ SAN jednostavno društvo s ograničenom odgovornošću za trgovinu i usluge, turistička agencija Dioklecijanova 5, 21000 Split</izvorni_sadrzaj>
    <derivirana_varijabla naziv="DomainObject.Predmet.ProtustrankaWithAdress_1">NAŠ SAN jednostavno društvo s ograničenom odgovornošću za trgovinu i usluge, turistička agencija Dioklecijanova 5, 21000 Split</derivirana_varijabla>
  </DomainObject.Predmet.ProtustrankaWithAdress>
  <DomainObject.Predmet.ProtustrankaWithAdressOIB>
    <izvorni_sadrzaj>NAŠ SAN jednostavno društvo s ograničenom odgovornošću za trgovinu i usluge, turistička agencija, OIB 04791604534, Dioklecijanova 5, 21000 Split</izvorni_sadrzaj>
    <derivirana_varijabla naziv="DomainObject.Predmet.ProtustrankaWithAdressOIB_1">NAŠ SAN jednostavno društvo s ograničenom odgovornošću za trgovinu i usluge, turistička agencija, OIB 04791604534, Dioklecijanova 5, 21000 Split</derivirana_varijabla>
  </DomainObject.Predmet.ProtustrankaWithAdressOIB>
  <DomainObject.Predmet.ProtustrankaNazivFormated>
    <izvorni_sadrzaj>NAŠ SAN jednostavno društvo s ograničenom odgovornošću za trgovinu i usluge, turistička agencija</izvorni_sadrzaj>
    <derivirana_varijabla naziv="DomainObject.Predmet.ProtustrankaNazivFormated_1">NAŠ SAN jednostavno društvo s ograničenom odgovornošću za trgovinu i usluge, turistička agencija</derivirana_varijabla>
  </DomainObject.Predmet.ProtustrankaNazivFormated>
  <DomainObject.Predmet.ProtustrankaNazivFormatedOIB>
    <izvorni_sadrzaj>NAŠ SAN jednostavno društvo s ograničenom odgovornošću za trgovinu i usluge, turistička agencija, OIB 04791604534</izvorni_sadrzaj>
    <derivirana_varijabla naziv="DomainObject.Predmet.ProtustrankaNazivFormatedOIB_1">NAŠ SAN jednostavno društvo s ograničenom odgovornošću za trgovinu i usluge, turistička agencija, OIB 04791604534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3689.74</izvorni_sadrzaj>
    <derivirana_varijabla naziv="DomainObject.Predmet.TrenutnaVrijednost_1">3689.74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NAŠ SAN jednostavno društvo s ograničenom odgovornošću za trgovinu i usluge, turistička agencija</item>
    </izvorni_sadrzaj>
    <derivirana_varijabla naziv="DomainObject.Predmet.ProtuStrankaListFormated_1">
      <item>NAŠ SAN jednostavno društvo s ograničenom odgovornošću za trgovinu i usluge, turistička agencija</item>
    </derivirana_varijabla>
  </DomainObject.Predmet.ProtuStrankaListFormated>
  <DomainObject.Predmet.ProtuStrankaListFormatedOIB>
    <izvorni_sadrzaj>
      <item>NAŠ SAN jednostavno društvo s ograničenom odgovornošću za trgovinu i usluge, turistička agencija, OIB 04791604534</item>
    </izvorni_sadrzaj>
    <derivirana_varijabla naziv="DomainObject.Predmet.ProtuStrankaListFormatedOIB_1">
      <item>NAŠ SAN jednostavno društvo s ograničenom odgovornošću za trgovinu i usluge, turistička agencija, OIB 04791604534</item>
    </derivirana_varijabla>
  </DomainObject.Predmet.ProtuStrankaListFormatedOIB>
  <DomainObject.Predmet.ProtuStrankaListFormatedWithAdress>
    <izvorni_sadrzaj>
      <item>NAŠ SAN jednostavno društvo s ograničenom odgovornošću za trgovinu i usluge, turistička agencija, Dioklecijanova 5, 21000 Split</item>
    </izvorni_sadrzaj>
    <derivirana_varijabla naziv="DomainObject.Predmet.ProtuStrankaListFormatedWithAdress_1">
      <item>NAŠ SAN jednostavno društvo s ograničenom odgovornošću za trgovinu i usluge, turistička agencija, Dioklecijanova 5, 21000 Split</item>
    </derivirana_varijabla>
  </DomainObject.Predmet.ProtuStrankaListFormatedWithAdress>
  <DomainObject.Predmet.ProtuStrankaListFormatedWithAdressOIB>
    <izvorni_sadrzaj>
      <item>NAŠ SAN jednostavno društvo s ograničenom odgovornošću za trgovinu i usluge, turistička agencija, OIB 04791604534, Dioklecijanova 5, 21000 Split</item>
    </izvorni_sadrzaj>
    <derivirana_varijabla naziv="DomainObject.Predmet.ProtuStrankaListFormatedWithAdressOIB_1">
      <item>NAŠ SAN jednostavno društvo s ograničenom odgovornošću za trgovinu i usluge, turistička agencija, OIB 04791604534, Dioklecijanova 5, 21000 Split</item>
    </derivirana_varijabla>
  </DomainObject.Predmet.ProtuStrankaListFormatedWithAdressOIB>
  <DomainObject.Predmet.ProtuStrankaListNazivFormated>
    <izvorni_sadrzaj>
      <item>NAŠ SAN jednostavno društvo s ograničenom odgovornošću za trgovinu i usluge, turistička agencija</item>
    </izvorni_sadrzaj>
    <derivirana_varijabla naziv="DomainObject.Predmet.ProtuStrankaListNazivFormated_1">
      <item>NAŠ SAN jednostavno društvo s ograničenom odgovornošću za trgovinu i usluge, turistička agencija</item>
    </derivirana_varijabla>
  </DomainObject.Predmet.ProtuStrankaListNazivFormated>
  <DomainObject.Predmet.ProtuStrankaListNazivFormatedOIB>
    <izvorni_sadrzaj>
      <item>NAŠ SAN jednostavno društvo s ograničenom odgovornošću za trgovinu i usluge, turistička agencija, OIB 04791604534</item>
    </izvorni_sadrzaj>
    <derivirana_varijabla naziv="DomainObject.Predmet.ProtuStrankaListNazivFormatedOIB_1">
      <item>NAŠ SAN jednostavno društvo s ograničenom odgovornošću za trgovinu i usluge, turistička agencija, OIB 04791604534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NAŠ SAN jednostavno društvo s ograničenom odgovornošću za trgovinu i usluge, turistička agencija</izvorni_sadrzaj>
    <derivirana_varijabla naziv="DomainObject.Predmet.ProtustrankaIDrugi_1">NAŠ SAN jednostavno društvo s ograničenom odgovornošću za trgovinu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NAŠ SAN jednostavno društvo s ograničenom odgovornošću za trgovinu i usluge, turistička agencija, OIB 04791604534, Dioklecijanova 5, 21000 Split</izvorni_sadrzaj>
    <derivirana_varijabla naziv="DomainObject.Predmet.ProtustrankaIDrugiAdressOIB_1">NAŠ SAN jednostavno društvo s ograničenom odgovornošću za trgovinu i usluge, turistička agencija, OIB 04791604534, Dioklecijanova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 SAN jednostavno društvo s ograničenom odgovornošću za trgovinu i usluge, turistička agencija</item>
      <item>FINANCIJSKA AGENCIJA, RC SPLIT</item>
    </izvorni_sadrzaj>
    <derivirana_varijabla naziv="DomainObject.Predmet.SudioniciListNaziv_1">
      <item>NAŠ SAN jednostavno društvo s ograničenom odgovornošću za trgovinu i usluge, turistička agencija</item>
      <item>FINANCIJSKA AGENCIJA, RC SPLIT</item>
    </derivirana_varijabla>
  </DomainObject.Predmet.SudioniciListNaziv>
  <DomainObject.Predmet.SudioniciListAdressOIB>
    <izvorni_sadrzaj>
      <item>NAŠ SAN jednostavno društvo s ograničenom odgovornošću za trgovinu i usluge, turistička agencija, OIB 04791604534, Dioklecijanova 5,21000 Split</item>
      <item>FINANCIJSKA AGENCIJA, RC SPLIT, OIB 85821130368, Mažuranićevo šetalište 24 b,21000 Split</item>
    </izvorni_sadrzaj>
    <derivirana_varijabla naziv="DomainObject.Predmet.SudioniciListAdressOIB_1">
      <item>NAŠ SAN jednostavno društvo s ograničenom odgovornošću za trgovinu i usluge, turistička agencija, OIB 04791604534, Dioklecijanova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04791604534</item>
      <item>, OIB 85821130368</item>
    </izvorni_sadrzaj>
    <derivirana_varijabla naziv="DomainObject.Predmet.SudioniciListNazivOIB_1">
      <item>, OIB 04791604534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6019</properties:Characters>
  <properties:Lines>141</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2016-05-06T12:47:00Z</dcterms:created>
  <dc:creator>Katarina Franković</dc:creator>
  <cp:lastModifiedBy>Katarina Franković</cp:lastModifiedBy>
  <cp:lastPrinted>2016-05-06T12:47:00Z</cp:lastPrinted>
  <dcterms:modified xmlns:xsi="http://www.w3.org/2001/XMLSchema-instance" xsi:type="dcterms:W3CDTF">2016-05-06T12:47:00Z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