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bdab" w14:paraId="157bdab" w:rsidRDefault="00CC2378" w:rsidP="00CC2378" w:rsidR="00CC2378" w:rsidRPr="002E05E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E05E2">
        <w:rPr>
          <w:rFonts w:hAnsi="Times New Roman" w:ascii="Times New Roman"/>
          <w:b w:val="false"/>
          <w:bCs/>
        </w:rPr>
        <w:t xml:space="preserve">                   </w:t>
      </w:r>
      <w:r w:rsidRPr="002E05E2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    52000 PAZIN, Dršćevka 1</w:t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  <w:t xml:space="preserve">             </w:t>
      </w:r>
      <w:r w:rsidRPr="002E05E2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0F667E" w:rsidRPr="002E05E2">
        <w:rPr>
          <w:rFonts w:hAnsi="Times New Roman" w:ascii="Times New Roman"/>
          <w:b w:val="false"/>
        </w:rPr>
        <w:t>PROJEKT SMREKOVAC d.o.o. Poreč, Partizanska 13, OIB: 53047863465</w:t>
      </w:r>
      <w:r w:rsidRPr="002E05E2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0F667E" w:rsidRPr="002E05E2">
        <w:rPr>
          <w:rFonts w:hAnsi="Times New Roman" w:ascii="Times New Roman"/>
          <w:b w:val="false"/>
        </w:rPr>
        <w:t>18</w:t>
      </w:r>
      <w:r w:rsidRPr="002E05E2">
        <w:rPr>
          <w:rFonts w:hAnsi="Times New Roman" w:ascii="Times New Roman"/>
          <w:b w:val="false"/>
        </w:rPr>
        <w:t xml:space="preserve">. </w:t>
      </w:r>
      <w:r w:rsidR="000F667E" w:rsidRPr="002E05E2">
        <w:rPr>
          <w:rFonts w:hAnsi="Times New Roman" w:ascii="Times New Roman"/>
          <w:b w:val="false"/>
        </w:rPr>
        <w:t xml:space="preserve">srpnja </w:t>
      </w:r>
      <w:r w:rsidRPr="002E05E2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2E05E2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2E05E2">
      <w:pPr>
        <w:jc w:val="center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>Z a k l j u č a k</w:t>
      </w:r>
      <w:r w:rsidR="000F667E" w:rsidRPr="002E05E2">
        <w:rPr>
          <w:rFonts w:hAnsi="Times New Roman" w:ascii="Times New Roman"/>
          <w:b w:val="false"/>
        </w:rPr>
        <w:tab/>
      </w:r>
    </w:p>
    <w:p w:rsidRDefault="00CC2378" w:rsidP="00CC2378" w:rsidR="00CC2378" w:rsidRPr="002E05E2">
      <w:pPr>
        <w:ind w:left="36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I.</w:t>
      </w:r>
      <w:r w:rsidRPr="002E05E2">
        <w:rPr>
          <w:rFonts w:hAnsi="Times New Roman" w:ascii="Times New Roman"/>
          <w:b w:val="false"/>
        </w:rPr>
        <w:tab/>
        <w:t xml:space="preserve">Utvrđuje se da </w:t>
      </w:r>
      <w:r w:rsidR="000F667E" w:rsidRPr="002E05E2">
        <w:rPr>
          <w:rFonts w:hAnsi="Times New Roman" w:ascii="Times New Roman"/>
          <w:b w:val="false"/>
        </w:rPr>
        <w:t xml:space="preserve">ukupna </w:t>
      </w:r>
      <w:r w:rsidRPr="002E05E2">
        <w:rPr>
          <w:rFonts w:hAnsi="Times New Roman" w:ascii="Times New Roman"/>
          <w:b w:val="false"/>
        </w:rPr>
        <w:t xml:space="preserve">vrijednost nekretnina stečajnog dužnika </w:t>
      </w:r>
      <w:r w:rsidR="004B1C35" w:rsidRPr="002E05E2">
        <w:rPr>
          <w:rFonts w:hAnsi="Times New Roman" w:ascii="Times New Roman"/>
          <w:b w:val="false"/>
        </w:rPr>
        <w:t xml:space="preserve">k.č. br. </w:t>
      </w:r>
      <w:hyperlink r:id="rId9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415/4 ZGR</w:t>
        </w:r>
      </w:hyperlink>
      <w:r w:rsidR="000F667E" w:rsidRPr="002E05E2">
        <w:rPr>
          <w:rFonts w:hAnsi="Times New Roman" w:ascii="Times New Roman"/>
          <w:b w:val="false"/>
        </w:rPr>
        <w:t xml:space="preserve"> u naravi  zgrada, </w:t>
      </w:r>
      <w:hyperlink r:id="rId10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416/ZGR</w:t>
        </w:r>
      </w:hyperlink>
      <w:r w:rsidR="000F667E" w:rsidRPr="002E05E2">
        <w:rPr>
          <w:rFonts w:hAnsi="Times New Roman" w:ascii="Times New Roman"/>
          <w:b w:val="false"/>
        </w:rPr>
        <w:t xml:space="preserve"> u naravi kuća, </w:t>
      </w:r>
      <w:hyperlink r:id="rId11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418/ZGR</w:t>
        </w:r>
      </w:hyperlink>
      <w:r w:rsidR="000F667E" w:rsidRPr="002E05E2">
        <w:rPr>
          <w:rFonts w:hAnsi="Times New Roman" w:ascii="Times New Roman"/>
          <w:b w:val="false"/>
        </w:rPr>
        <w:t xml:space="preserve"> u naravi štala i dvorište, </w:t>
      </w:r>
      <w:hyperlink r:id="rId12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885/1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13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885/2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14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5143/145</w:t>
        </w:r>
      </w:hyperlink>
      <w:r w:rsidR="000F667E" w:rsidRPr="002E05E2">
        <w:rPr>
          <w:rFonts w:hAnsi="Times New Roman" w:ascii="Times New Roman"/>
          <w:b w:val="false"/>
        </w:rPr>
        <w:t xml:space="preserve"> u naravi šuma, </w:t>
      </w:r>
      <w:hyperlink r:id="rId15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5235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</w:t>
      </w:r>
      <w:hyperlink r:id="rId16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5237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17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5247/1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18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5254/2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19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5256/1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20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5263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21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5264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22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5265/1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23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5265/2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24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5265/3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25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5268/2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26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5286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27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5288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28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5291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29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5293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30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5299/29</w:t>
        </w:r>
      </w:hyperlink>
      <w:r w:rsidR="000F667E" w:rsidRPr="002E05E2">
        <w:rPr>
          <w:rFonts w:hAnsi="Times New Roman" w:ascii="Times New Roman"/>
          <w:b w:val="false"/>
        </w:rPr>
        <w:t xml:space="preserve"> u naravi šuma, </w:t>
      </w:r>
      <w:hyperlink r:id="rId31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5299/30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32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5299/35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33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5299/45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34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5299/46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35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5299/49</w:t>
        </w:r>
      </w:hyperlink>
      <w:r w:rsidR="000F667E" w:rsidRPr="002E05E2">
        <w:rPr>
          <w:rFonts w:hAnsi="Times New Roman" w:ascii="Times New Roman"/>
          <w:b w:val="false"/>
        </w:rPr>
        <w:t xml:space="preserve"> u naravi šuma, </w:t>
      </w:r>
      <w:hyperlink r:id="rId36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5299/71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37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5305/1</w:t>
        </w:r>
      </w:hyperlink>
      <w:r w:rsidR="000F667E" w:rsidRPr="002E05E2">
        <w:rPr>
          <w:rFonts w:hAnsi="Times New Roman" w:ascii="Times New Roman"/>
          <w:b w:val="false"/>
        </w:rPr>
        <w:t xml:space="preserve"> u naravi pašnjak, </w:t>
      </w:r>
      <w:hyperlink r:id="rId38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5305/3</w:t>
        </w:r>
      </w:hyperlink>
      <w:r w:rsidR="000F667E" w:rsidRPr="002E05E2">
        <w:rPr>
          <w:rFonts w:hAnsi="Times New Roman" w:ascii="Times New Roman"/>
          <w:b w:val="false"/>
        </w:rPr>
        <w:t xml:space="preserve"> u naravi pašnjak, </w:t>
      </w:r>
      <w:hyperlink r:id="rId39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5312/1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40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5325/2</w:t>
        </w:r>
      </w:hyperlink>
      <w:r w:rsidR="000F667E" w:rsidRPr="002E05E2">
        <w:rPr>
          <w:rFonts w:hAnsi="Times New Roman" w:ascii="Times New Roman"/>
          <w:b w:val="false"/>
        </w:rPr>
        <w:t xml:space="preserve"> u naravi vinograd, </w:t>
      </w:r>
      <w:hyperlink r:id="rId41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5328</w:t>
        </w:r>
      </w:hyperlink>
      <w:r w:rsidR="000F667E" w:rsidRPr="002E05E2">
        <w:rPr>
          <w:rFonts w:hAnsi="Times New Roman" w:ascii="Times New Roman"/>
          <w:b w:val="false"/>
        </w:rPr>
        <w:t xml:space="preserve"> u naravi vinograd, </w:t>
      </w:r>
      <w:hyperlink r:id="rId42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5331/1</w:t>
        </w:r>
      </w:hyperlink>
      <w:r w:rsidR="000F667E" w:rsidRPr="002E05E2">
        <w:rPr>
          <w:rFonts w:hAnsi="Times New Roman" w:ascii="Times New Roman"/>
          <w:b w:val="false"/>
        </w:rPr>
        <w:t xml:space="preserve"> u naravi vrt, </w:t>
      </w:r>
      <w:hyperlink r:id="rId43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5331/2</w:t>
        </w:r>
      </w:hyperlink>
      <w:r w:rsidR="000F667E" w:rsidRPr="002E05E2">
        <w:rPr>
          <w:rFonts w:hAnsi="Times New Roman" w:ascii="Times New Roman"/>
          <w:b w:val="false"/>
        </w:rPr>
        <w:t xml:space="preserve"> u naravi vrt, </w:t>
      </w:r>
      <w:hyperlink r:id="rId44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5333</w:t>
        </w:r>
      </w:hyperlink>
      <w:r w:rsidR="000F667E" w:rsidRPr="002E05E2">
        <w:rPr>
          <w:rFonts w:hAnsi="Times New Roman" w:ascii="Times New Roman"/>
          <w:b w:val="false"/>
        </w:rPr>
        <w:t xml:space="preserve"> u naravi vrt, </w:t>
      </w:r>
      <w:hyperlink r:id="rId45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5334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46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5335/3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47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5335/4</w:t>
        </w:r>
      </w:hyperlink>
      <w:r w:rsidR="000F667E" w:rsidRPr="002E05E2">
        <w:rPr>
          <w:rFonts w:hAnsi="Times New Roman" w:ascii="Times New Roman"/>
          <w:b w:val="false"/>
        </w:rPr>
        <w:t xml:space="preserve"> u naravi vinograd, </w:t>
      </w:r>
      <w:hyperlink r:id="rId48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5336</w:t>
        </w:r>
      </w:hyperlink>
      <w:r w:rsidR="000F667E" w:rsidRPr="002E05E2">
        <w:rPr>
          <w:rFonts w:hAnsi="Times New Roman" w:ascii="Times New Roman"/>
          <w:b w:val="false"/>
        </w:rPr>
        <w:t xml:space="preserve"> u naravi vrt, </w:t>
      </w:r>
      <w:hyperlink r:id="rId49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5338</w:t>
        </w:r>
      </w:hyperlink>
      <w:r w:rsidR="000F667E" w:rsidRPr="002E05E2">
        <w:rPr>
          <w:rFonts w:hAnsi="Times New Roman" w:ascii="Times New Roman"/>
          <w:b w:val="false"/>
        </w:rPr>
        <w:t xml:space="preserve"> u naravi vrt, </w:t>
      </w:r>
      <w:hyperlink r:id="rId50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5340/1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51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5340/2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52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5344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53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5347/1</w:t>
        </w:r>
      </w:hyperlink>
      <w:r w:rsidR="000F667E" w:rsidRPr="002E05E2">
        <w:rPr>
          <w:rFonts w:hAnsi="Times New Roman" w:ascii="Times New Roman"/>
          <w:b w:val="false"/>
        </w:rPr>
        <w:t xml:space="preserve"> u naravi oranica, </w:t>
      </w:r>
      <w:hyperlink r:id="rId54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5362/2</w:t>
        </w:r>
      </w:hyperlink>
      <w:r w:rsidR="000F667E" w:rsidRPr="002E05E2">
        <w:rPr>
          <w:rFonts w:hAnsi="Times New Roman" w:ascii="Times New Roman"/>
          <w:b w:val="false"/>
        </w:rPr>
        <w:t xml:space="preserve"> u naravi vinograd, </w:t>
      </w:r>
      <w:hyperlink r:id="rId55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5362/6</w:t>
        </w:r>
      </w:hyperlink>
      <w:r w:rsidR="000F667E" w:rsidRPr="002E05E2">
        <w:rPr>
          <w:rFonts w:hAnsi="Times New Roman" w:ascii="Times New Roman"/>
          <w:b w:val="false"/>
        </w:rPr>
        <w:t xml:space="preserve"> u naravi vrt, </w:t>
      </w:r>
      <w:hyperlink r:id="rId56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5365/4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57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5366/1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hyperlink r:id="rId58" w:history="true">
        <w:r w:rsidR="000F667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5430/4</w:t>
        </w:r>
      </w:hyperlink>
      <w:r w:rsidR="000F667E" w:rsidRPr="002E05E2">
        <w:rPr>
          <w:rFonts w:hAnsi="Times New Roman" w:ascii="Times New Roman"/>
          <w:b w:val="false"/>
        </w:rPr>
        <w:t xml:space="preserve"> u naravi livada, </w:t>
      </w:r>
      <w:r w:rsidR="00083424" w:rsidRPr="002E05E2">
        <w:rPr>
          <w:rFonts w:hAnsi="Times New Roman" w:ascii="Times New Roman"/>
          <w:b w:val="false"/>
        </w:rPr>
        <w:t>upisne u z.k. ul. 1077 k.o. Hum</w:t>
      </w:r>
      <w:r w:rsidR="007C168E" w:rsidRPr="002E05E2">
        <w:rPr>
          <w:rFonts w:hAnsi="Times New Roman" w:ascii="Times New Roman"/>
          <w:b w:val="false"/>
        </w:rPr>
        <w:t>,</w:t>
      </w:r>
      <w:r w:rsidR="00083424" w:rsidRPr="002E05E2">
        <w:rPr>
          <w:rFonts w:hAnsi="Times New Roman" w:ascii="Times New Roman"/>
          <w:b w:val="false"/>
        </w:rPr>
        <w:t xml:space="preserve"> </w:t>
      </w:r>
      <w:r w:rsidRPr="002E05E2">
        <w:rPr>
          <w:rFonts w:hAnsi="Times New Roman" w:ascii="Times New Roman"/>
          <w:b w:val="false"/>
        </w:rPr>
        <w:t xml:space="preserve">vlasništvo stečajnog dužnika u cjelini, iznosi </w:t>
      </w:r>
      <w:r w:rsidR="00083424" w:rsidRPr="002E05E2">
        <w:rPr>
          <w:rFonts w:hAnsi="Times New Roman" w:ascii="Times New Roman"/>
          <w:b w:val="false"/>
        </w:rPr>
        <w:t>966.429,00</w:t>
      </w:r>
      <w:r w:rsidRPr="002E05E2">
        <w:rPr>
          <w:rFonts w:hAnsi="Times New Roman" w:ascii="Times New Roman"/>
          <w:b w:val="false"/>
        </w:rPr>
        <w:t xml:space="preserve"> kn.</w:t>
      </w:r>
    </w:p>
    <w:p w:rsidRDefault="00CC2378" w:rsidP="00CC2378" w:rsidR="00CC2378" w:rsidRPr="002E05E2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II.</w:t>
      </w:r>
      <w:r w:rsidRPr="002E05E2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2E05E2">
      <w:pPr>
        <w:jc w:val="center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III.</w:t>
      </w:r>
      <w:r w:rsidRPr="002E05E2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6C2A18" w:rsidRPr="002E05E2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  <w:r w:rsidRPr="002E05E2">
        <w:rPr>
          <w:rFonts w:hAnsi="Times New Roman" w:ascii="Times New Roman"/>
          <w:b w:val="false"/>
        </w:rPr>
        <w:tab/>
        <w:t xml:space="preserve">- skupno se prodaju nekretnine </w:t>
      </w:r>
      <w:r w:rsidR="00FE59F4" w:rsidRPr="002E05E2">
        <w:rPr>
          <w:rFonts w:hAnsi="Times New Roman" w:ascii="Times New Roman"/>
          <w:b w:val="false"/>
        </w:rPr>
        <w:t xml:space="preserve">k.č. br. </w:t>
      </w:r>
      <w:hyperlink r:id="rId59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415/4 ZGR</w:t>
        </w:r>
      </w:hyperlink>
      <w:r w:rsidR="007C168E" w:rsidRPr="002E05E2">
        <w:rPr>
          <w:rFonts w:hAnsi="Times New Roman" w:ascii="Times New Roman"/>
          <w:b w:val="false"/>
        </w:rPr>
        <w:t xml:space="preserve"> u naravi  zgrada, </w:t>
      </w:r>
      <w:hyperlink r:id="rId60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416/ZGR</w:t>
        </w:r>
      </w:hyperlink>
      <w:r w:rsidR="007C168E" w:rsidRPr="002E05E2">
        <w:rPr>
          <w:rFonts w:hAnsi="Times New Roman" w:ascii="Times New Roman"/>
          <w:b w:val="false"/>
        </w:rPr>
        <w:t xml:space="preserve"> u naravi kuća, </w:t>
      </w:r>
      <w:hyperlink r:id="rId61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418/ZGR</w:t>
        </w:r>
      </w:hyperlink>
      <w:r w:rsidR="007C168E" w:rsidRPr="002E05E2">
        <w:rPr>
          <w:rFonts w:hAnsi="Times New Roman" w:ascii="Times New Roman"/>
          <w:b w:val="false"/>
        </w:rPr>
        <w:t xml:space="preserve"> u naravi štala i dvorište, </w:t>
      </w:r>
      <w:hyperlink r:id="rId62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885/1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63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885/2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64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5143/145</w:t>
        </w:r>
      </w:hyperlink>
      <w:r w:rsidR="007C168E" w:rsidRPr="002E05E2">
        <w:rPr>
          <w:rFonts w:hAnsi="Times New Roman" w:ascii="Times New Roman"/>
          <w:b w:val="false"/>
        </w:rPr>
        <w:t xml:space="preserve"> u naravi šuma, </w:t>
      </w:r>
      <w:hyperlink r:id="rId65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5235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</w:t>
      </w:r>
      <w:hyperlink r:id="rId66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5237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67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5247/1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68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5254/2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69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5256/1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70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5263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71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5264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72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5265/1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73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5265/2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74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5265/3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75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5268/2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76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5286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77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5288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78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5291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79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5293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80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5299/29</w:t>
        </w:r>
      </w:hyperlink>
      <w:r w:rsidR="007C168E" w:rsidRPr="002E05E2">
        <w:rPr>
          <w:rFonts w:hAnsi="Times New Roman" w:ascii="Times New Roman"/>
          <w:b w:val="false"/>
        </w:rPr>
        <w:t xml:space="preserve"> u naravi šuma, </w:t>
      </w:r>
      <w:hyperlink r:id="rId81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5299/30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82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5299/35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83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5299/45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84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5299/46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85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5299/49</w:t>
        </w:r>
      </w:hyperlink>
      <w:r w:rsidR="007C168E" w:rsidRPr="002E05E2">
        <w:rPr>
          <w:rFonts w:hAnsi="Times New Roman" w:ascii="Times New Roman"/>
          <w:b w:val="false"/>
        </w:rPr>
        <w:t xml:space="preserve"> u naravi šuma, </w:t>
      </w:r>
      <w:hyperlink r:id="rId86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5299/71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87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5305/1</w:t>
        </w:r>
      </w:hyperlink>
      <w:r w:rsidR="007C168E" w:rsidRPr="002E05E2">
        <w:rPr>
          <w:rFonts w:hAnsi="Times New Roman" w:ascii="Times New Roman"/>
          <w:b w:val="false"/>
        </w:rPr>
        <w:t xml:space="preserve"> u naravi pašnjak, </w:t>
      </w:r>
      <w:hyperlink r:id="rId88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5305/3</w:t>
        </w:r>
      </w:hyperlink>
      <w:r w:rsidR="007C168E" w:rsidRPr="002E05E2">
        <w:rPr>
          <w:rFonts w:hAnsi="Times New Roman" w:ascii="Times New Roman"/>
          <w:b w:val="false"/>
        </w:rPr>
        <w:t xml:space="preserve"> u naravi pašnjak, </w:t>
      </w:r>
      <w:hyperlink r:id="rId89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5312/1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90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5325/2</w:t>
        </w:r>
      </w:hyperlink>
      <w:r w:rsidR="007C168E" w:rsidRPr="002E05E2">
        <w:rPr>
          <w:rFonts w:hAnsi="Times New Roman" w:ascii="Times New Roman"/>
          <w:b w:val="false"/>
        </w:rPr>
        <w:t xml:space="preserve"> u naravi vinograd, </w:t>
      </w:r>
      <w:hyperlink r:id="rId91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5328</w:t>
        </w:r>
      </w:hyperlink>
      <w:r w:rsidR="007C168E" w:rsidRPr="002E05E2">
        <w:rPr>
          <w:rFonts w:hAnsi="Times New Roman" w:ascii="Times New Roman"/>
          <w:b w:val="false"/>
        </w:rPr>
        <w:t xml:space="preserve"> u naravi vinograd, </w:t>
      </w:r>
      <w:hyperlink r:id="rId92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5331/1</w:t>
        </w:r>
      </w:hyperlink>
      <w:r w:rsidR="007C168E" w:rsidRPr="002E05E2">
        <w:rPr>
          <w:rFonts w:hAnsi="Times New Roman" w:ascii="Times New Roman"/>
          <w:b w:val="false"/>
        </w:rPr>
        <w:t xml:space="preserve"> u naravi vrt, </w:t>
      </w:r>
      <w:hyperlink r:id="rId93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5331/2</w:t>
        </w:r>
      </w:hyperlink>
      <w:r w:rsidR="007C168E" w:rsidRPr="002E05E2">
        <w:rPr>
          <w:rFonts w:hAnsi="Times New Roman" w:ascii="Times New Roman"/>
          <w:b w:val="false"/>
        </w:rPr>
        <w:t xml:space="preserve"> u naravi vrt, </w:t>
      </w:r>
      <w:hyperlink r:id="rId94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5333</w:t>
        </w:r>
      </w:hyperlink>
      <w:r w:rsidR="007C168E" w:rsidRPr="002E05E2">
        <w:rPr>
          <w:rFonts w:hAnsi="Times New Roman" w:ascii="Times New Roman"/>
          <w:b w:val="false"/>
        </w:rPr>
        <w:t xml:space="preserve"> u naravi vrt, </w:t>
      </w:r>
      <w:hyperlink r:id="rId95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5334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96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5335/3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97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5335/4</w:t>
        </w:r>
      </w:hyperlink>
      <w:r w:rsidR="007C168E" w:rsidRPr="002E05E2">
        <w:rPr>
          <w:rFonts w:hAnsi="Times New Roman" w:ascii="Times New Roman"/>
          <w:b w:val="false"/>
        </w:rPr>
        <w:t xml:space="preserve"> u naravi vinograd, </w:t>
      </w:r>
      <w:hyperlink r:id="rId98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5336</w:t>
        </w:r>
      </w:hyperlink>
      <w:r w:rsidR="007C168E" w:rsidRPr="002E05E2">
        <w:rPr>
          <w:rFonts w:hAnsi="Times New Roman" w:ascii="Times New Roman"/>
          <w:b w:val="false"/>
        </w:rPr>
        <w:t xml:space="preserve"> u naravi vrt, </w:t>
      </w:r>
      <w:hyperlink r:id="rId99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5338</w:t>
        </w:r>
      </w:hyperlink>
      <w:r w:rsidR="007C168E" w:rsidRPr="002E05E2">
        <w:rPr>
          <w:rFonts w:hAnsi="Times New Roman" w:ascii="Times New Roman"/>
          <w:b w:val="false"/>
        </w:rPr>
        <w:t xml:space="preserve"> u naravi vrt, </w:t>
      </w:r>
      <w:hyperlink r:id="rId100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5340/1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101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5340/2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102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5344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103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5347/1</w:t>
        </w:r>
      </w:hyperlink>
      <w:r w:rsidR="007C168E" w:rsidRPr="002E05E2">
        <w:rPr>
          <w:rFonts w:hAnsi="Times New Roman" w:ascii="Times New Roman"/>
          <w:b w:val="false"/>
        </w:rPr>
        <w:t xml:space="preserve"> u naravi oranica, </w:t>
      </w:r>
      <w:hyperlink r:id="rId104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5362/2</w:t>
        </w:r>
      </w:hyperlink>
      <w:r w:rsidR="007C168E" w:rsidRPr="002E05E2">
        <w:rPr>
          <w:rFonts w:hAnsi="Times New Roman" w:ascii="Times New Roman"/>
          <w:b w:val="false"/>
        </w:rPr>
        <w:t xml:space="preserve"> u naravi vinograd, </w:t>
      </w:r>
      <w:hyperlink r:id="rId105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5362/6</w:t>
        </w:r>
      </w:hyperlink>
      <w:r w:rsidR="007C168E" w:rsidRPr="002E05E2">
        <w:rPr>
          <w:rFonts w:hAnsi="Times New Roman" w:ascii="Times New Roman"/>
          <w:b w:val="false"/>
        </w:rPr>
        <w:t xml:space="preserve"> u naravi vrt, </w:t>
      </w:r>
      <w:hyperlink r:id="rId106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5365/4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107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5366/1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</w:t>
      </w:r>
      <w:hyperlink r:id="rId108" w:history="true">
        <w:r w:rsidR="007C168E" w:rsidRPr="002E05E2">
          <w:rPr>
            <w:rStyle w:val="Hiperveza"/>
            <w:rFonts w:hAnsi="Times New Roman" w:ascii="Times New Roman"/>
            <w:b w:val="false"/>
            <w:color w:val="auto"/>
            <w:u w:val="none"/>
          </w:rPr>
          <w:t>5430/4</w:t>
        </w:r>
      </w:hyperlink>
      <w:r w:rsidR="007C168E" w:rsidRPr="002E05E2">
        <w:rPr>
          <w:rFonts w:hAnsi="Times New Roman" w:ascii="Times New Roman"/>
          <w:b w:val="false"/>
        </w:rPr>
        <w:t xml:space="preserve"> u naravi livada, upis</w:t>
      </w:r>
      <w:r w:rsidR="0057771B">
        <w:rPr>
          <w:rFonts w:hAnsi="Times New Roman" w:ascii="Times New Roman"/>
          <w:b w:val="false"/>
        </w:rPr>
        <w:t>a</w:t>
      </w:r>
      <w:r w:rsidR="007C168E" w:rsidRPr="002E05E2">
        <w:rPr>
          <w:rFonts w:hAnsi="Times New Roman" w:ascii="Times New Roman"/>
          <w:b w:val="false"/>
        </w:rPr>
        <w:t>ne u z.k. ul. 1077 k.o. Hum</w:t>
      </w:r>
      <w:r w:rsidRPr="002E05E2">
        <w:rPr>
          <w:rFonts w:hAnsi="Times New Roman" w:ascii="Times New Roman"/>
          <w:b w:val="false"/>
          <w:color w:val="FF0000"/>
        </w:rPr>
        <w:t>;</w:t>
      </w:r>
    </w:p>
    <w:p w:rsidRDefault="00CB2A22" w:rsidP="00CC2378" w:rsidR="00CB2A22" w:rsidRPr="002E05E2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8F0F24" w:rsidR="008F0F24" w:rsidRPr="002E05E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- na nekretnin</w:t>
      </w:r>
      <w:r w:rsidR="007C168E" w:rsidRPr="002E05E2">
        <w:rPr>
          <w:rFonts w:hAnsi="Times New Roman" w:ascii="Times New Roman"/>
          <w:b w:val="false"/>
        </w:rPr>
        <w:t>ama</w:t>
      </w:r>
      <w:r w:rsidRPr="002E05E2">
        <w:rPr>
          <w:rFonts w:hAnsi="Times New Roman" w:ascii="Times New Roman"/>
          <w:b w:val="false"/>
        </w:rPr>
        <w:t xml:space="preserve"> su upisan</w:t>
      </w:r>
      <w:r w:rsidR="00263804" w:rsidRPr="002E05E2">
        <w:rPr>
          <w:rFonts w:hAnsi="Times New Roman" w:ascii="Times New Roman"/>
          <w:b w:val="false"/>
        </w:rPr>
        <w:t>a založna prava</w:t>
      </w:r>
      <w:r w:rsidRPr="002E05E2">
        <w:rPr>
          <w:rFonts w:hAnsi="Times New Roman" w:ascii="Times New Roman"/>
          <w:b w:val="false"/>
        </w:rPr>
        <w:t>:</w:t>
      </w:r>
    </w:p>
    <w:p w:rsidRDefault="00263804" w:rsidP="00263804" w:rsidR="00263804" w:rsidRPr="002E05E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1.</w:t>
      </w:r>
      <w:r w:rsidRPr="002E05E2">
        <w:rPr>
          <w:rFonts w:hAnsi="Times New Roman" w:ascii="Times New Roman"/>
          <w:b w:val="false"/>
        </w:rPr>
        <w:tab/>
        <w:t xml:space="preserve">Republika Hrvatska, Ministarstvo financija, Porezna uprava, Područni ured Pazin,  </w:t>
      </w:r>
    </w:p>
    <w:p w:rsidRDefault="00263804" w:rsidP="00263804" w:rsidR="00263804" w:rsidRPr="002E05E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2.</w:t>
      </w:r>
      <w:r w:rsidRPr="002E05E2">
        <w:rPr>
          <w:rFonts w:hAnsi="Times New Roman" w:ascii="Times New Roman"/>
          <w:b w:val="false"/>
        </w:rPr>
        <w:tab/>
        <w:t>Kermas Ulaganja d.o.o. Pula,</w:t>
      </w:r>
    </w:p>
    <w:p w:rsidRDefault="00263804" w:rsidP="00263804" w:rsidR="00263804" w:rsidRPr="002E05E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3.</w:t>
      </w:r>
      <w:r w:rsidRPr="002E05E2">
        <w:rPr>
          <w:rFonts w:hAnsi="Times New Roman" w:ascii="Times New Roman"/>
          <w:b w:val="false"/>
        </w:rPr>
        <w:tab/>
        <w:t xml:space="preserve">Kermas Holding ltd. Malta, </w:t>
      </w:r>
    </w:p>
    <w:p w:rsidRDefault="00263804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</w:r>
      <w:r w:rsidR="00CC2378" w:rsidRPr="002E05E2">
        <w:rPr>
          <w:rFonts w:hAnsi="Times New Roman" w:ascii="Times New Roman"/>
          <w:b w:val="false"/>
        </w:rPr>
        <w:t xml:space="preserve">- utvrđena skupna vrijednost nekretnina označenih pod točkom I. zaključka iznosi </w:t>
      </w:r>
      <w:r w:rsidR="00E93195" w:rsidRPr="002E05E2">
        <w:rPr>
          <w:rFonts w:hAnsi="Times New Roman" w:ascii="Times New Roman"/>
          <w:b w:val="false"/>
        </w:rPr>
        <w:t xml:space="preserve">966.429,00 </w:t>
      </w:r>
      <w:r w:rsidR="00CC2378" w:rsidRPr="002E05E2">
        <w:rPr>
          <w:rFonts w:hAnsi="Times New Roman" w:ascii="Times New Roman"/>
          <w:b w:val="false"/>
        </w:rPr>
        <w:t>kn;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  <w:lang w:eastAsia="hr-HR"/>
        </w:rPr>
      </w:pPr>
      <w:r w:rsidRPr="002E05E2">
        <w:rPr>
          <w:rFonts w:hAnsi="Times New Roman" w:ascii="Times New Roman"/>
          <w:b w:val="false"/>
        </w:rPr>
        <w:tab/>
        <w:t xml:space="preserve">- na prvoj dražbi ispod iznosa od </w:t>
      </w:r>
      <w:r w:rsidR="00296761" w:rsidRPr="002E05E2">
        <w:rPr>
          <w:rFonts w:hAnsi="Times New Roman" w:ascii="Times New Roman"/>
          <w:b w:val="false"/>
          <w:lang w:eastAsia="hr-HR"/>
        </w:rPr>
        <w:t xml:space="preserve">724.821,75 </w:t>
      </w:r>
      <w:r w:rsidRPr="002E05E2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  <w:lang w:eastAsia="hr-HR"/>
        </w:rPr>
      </w:pPr>
      <w:r w:rsidRPr="002E05E2">
        <w:rPr>
          <w:rFonts w:hAnsi="Times New Roman" w:ascii="Times New Roman"/>
          <w:b w:val="false"/>
        </w:rPr>
        <w:tab/>
        <w:t xml:space="preserve">- na drugoj dražbi ispod iznosa od </w:t>
      </w:r>
      <w:r w:rsidR="00296761" w:rsidRPr="002E05E2">
        <w:rPr>
          <w:rFonts w:hAnsi="Times New Roman" w:ascii="Times New Roman"/>
          <w:b w:val="false"/>
          <w:lang w:eastAsia="hr-HR"/>
        </w:rPr>
        <w:t xml:space="preserve">483.214,50 </w:t>
      </w:r>
      <w:r w:rsidRPr="002E05E2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  <w:lang w:eastAsia="hr-HR"/>
        </w:rPr>
      </w:pPr>
      <w:r w:rsidRPr="002E05E2">
        <w:rPr>
          <w:rFonts w:hAnsi="Times New Roman" w:ascii="Times New Roman"/>
          <w:b w:val="false"/>
        </w:rPr>
        <w:t xml:space="preserve">  </w:t>
      </w:r>
      <w:r w:rsidRPr="002E05E2">
        <w:rPr>
          <w:rFonts w:hAnsi="Times New Roman" w:ascii="Times New Roman"/>
          <w:b w:val="false"/>
        </w:rPr>
        <w:tab/>
        <w:t xml:space="preserve">- na trećoj dražbi ispod iznosa od </w:t>
      </w:r>
      <w:r w:rsidR="00296761" w:rsidRPr="002E05E2">
        <w:rPr>
          <w:rFonts w:hAnsi="Times New Roman" w:ascii="Times New Roman"/>
          <w:b w:val="false"/>
          <w:lang w:eastAsia="hr-HR"/>
        </w:rPr>
        <w:t xml:space="preserve">241.607,25 </w:t>
      </w:r>
      <w:r w:rsidRPr="002E05E2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57771B" w:rsidR="00CC2378" w:rsidRPr="002E05E2">
      <w:pPr>
        <w:rPr>
          <w:rFonts w:hAnsi="Times New Roman" w:ascii="Times New Roman"/>
          <w:b w:val="false"/>
        </w:rPr>
      </w:pP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  <w:t xml:space="preserve">U Pazinu, </w:t>
      </w:r>
      <w:r w:rsidR="00296761" w:rsidRPr="002E05E2">
        <w:rPr>
          <w:rFonts w:hAnsi="Times New Roman" w:ascii="Times New Roman"/>
          <w:b w:val="false"/>
        </w:rPr>
        <w:t>18</w:t>
      </w:r>
      <w:r w:rsidRPr="002E05E2">
        <w:rPr>
          <w:rFonts w:hAnsi="Times New Roman" w:ascii="Times New Roman"/>
          <w:b w:val="false"/>
        </w:rPr>
        <w:t>.</w:t>
      </w:r>
      <w:r w:rsidR="008E10A2" w:rsidRPr="002E05E2">
        <w:rPr>
          <w:rFonts w:hAnsi="Times New Roman" w:ascii="Times New Roman"/>
          <w:b w:val="false"/>
        </w:rPr>
        <w:t xml:space="preserve"> </w:t>
      </w:r>
      <w:r w:rsidR="00296761" w:rsidRPr="002E05E2">
        <w:rPr>
          <w:rFonts w:hAnsi="Times New Roman" w:ascii="Times New Roman"/>
          <w:b w:val="false"/>
        </w:rPr>
        <w:t xml:space="preserve">srpnja </w:t>
      </w:r>
      <w:r w:rsidRPr="002E05E2">
        <w:rPr>
          <w:rFonts w:hAnsi="Times New Roman" w:ascii="Times New Roman"/>
          <w:b w:val="false"/>
        </w:rPr>
        <w:t>201</w:t>
      </w:r>
      <w:r w:rsidR="008E10A2" w:rsidRPr="002E05E2">
        <w:rPr>
          <w:rFonts w:hAnsi="Times New Roman" w:ascii="Times New Roman"/>
          <w:b w:val="false"/>
        </w:rPr>
        <w:t>7</w:t>
      </w:r>
      <w:r w:rsidRPr="002E05E2">
        <w:rPr>
          <w:rFonts w:hAnsi="Times New Roman" w:ascii="Times New Roman"/>
          <w:b w:val="false"/>
        </w:rPr>
        <w:t>.</w:t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ab/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</w:p>
    <w:p w:rsidRDefault="00CC2378" w:rsidP="00CC2378" w:rsidR="00CC2378" w:rsidRPr="002E05E2">
      <w:pPr>
        <w:ind w:firstLine="708" w:left="4956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             </w:t>
      </w:r>
      <w:r w:rsidRPr="002E05E2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        </w:t>
      </w:r>
      <w:r w:rsidR="009A32D7">
        <w:rPr>
          <w:rFonts w:hAnsi="Times New Roman" w:ascii="Times New Roman"/>
          <w:b w:val="false"/>
        </w:rPr>
        <w:t xml:space="preserve">       </w:t>
      </w:r>
      <w:r w:rsidR="009A32D7">
        <w:rPr>
          <w:rFonts w:hAnsi="Times New Roman" w:ascii="Times New Roman"/>
          <w:b w:val="false"/>
        </w:rPr>
        <w:tab/>
      </w:r>
      <w:r w:rsidR="009A32D7">
        <w:rPr>
          <w:rFonts w:hAnsi="Times New Roman" w:ascii="Times New Roman"/>
          <w:b w:val="false"/>
        </w:rPr>
        <w:tab/>
      </w:r>
      <w:r w:rsidR="009A32D7">
        <w:rPr>
          <w:rFonts w:hAnsi="Times New Roman" w:ascii="Times New Roman"/>
          <w:b w:val="false"/>
        </w:rPr>
        <w:tab/>
      </w:r>
      <w:r w:rsidR="009A32D7">
        <w:rPr>
          <w:rFonts w:hAnsi="Times New Roman" w:ascii="Times New Roman"/>
          <w:b w:val="false"/>
        </w:rPr>
        <w:tab/>
      </w:r>
      <w:r w:rsidR="009A32D7">
        <w:rPr>
          <w:rFonts w:hAnsi="Times New Roman" w:ascii="Times New Roman"/>
          <w:b w:val="false"/>
        </w:rPr>
        <w:tab/>
      </w:r>
      <w:r w:rsidR="009A32D7">
        <w:rPr>
          <w:rFonts w:hAnsi="Times New Roman" w:ascii="Times New Roman"/>
          <w:b w:val="false"/>
        </w:rPr>
        <w:tab/>
        <w:t xml:space="preserve">               </w:t>
      </w:r>
      <w:r w:rsidR="009A32D7">
        <w:rPr>
          <w:rFonts w:hAnsi="Times New Roman" w:ascii="Times New Roman"/>
          <w:b w:val="false"/>
        </w:rPr>
        <w:tab/>
      </w:r>
      <w:r w:rsidR="009A32D7">
        <w:rPr>
          <w:rFonts w:hAnsi="Times New Roman" w:ascii="Times New Roman"/>
          <w:b w:val="false"/>
        </w:rPr>
        <w:tab/>
      </w:r>
      <w:r w:rsidRPr="002E05E2">
        <w:rPr>
          <w:rFonts w:hAnsi="Times New Roman" w:ascii="Times New Roman"/>
          <w:b w:val="false"/>
        </w:rPr>
        <w:t>Damir Rabar</w:t>
      </w:r>
      <w:r w:rsidR="009A32D7">
        <w:rPr>
          <w:rFonts w:hAnsi="Times New Roman" w:ascii="Times New Roman"/>
          <w:b w:val="false"/>
        </w:rPr>
        <w:t>, v.r.</w:t>
      </w:r>
    </w:p>
    <w:p w:rsidRDefault="00CC2378" w:rsidP="00CC2378" w:rsidR="00CC2378" w:rsidRPr="002E05E2">
      <w:pPr>
        <w:jc w:val="right"/>
        <w:rPr>
          <w:rFonts w:hAnsi="Times New Roman" w:ascii="Times New Roman"/>
          <w:b w:val="false"/>
          <w:color w:val="FF0000"/>
        </w:rPr>
      </w:pPr>
    </w:p>
    <w:p w:rsidRDefault="00CC2378" w:rsidP="0057771B" w:rsidR="00CC2378" w:rsidRPr="002E05E2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2E05E2">
      <w:pPr>
        <w:jc w:val="both"/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2E05E2">
      <w:pPr>
        <w:rPr>
          <w:rFonts w:hAnsi="Times New Roman" w:ascii="Times New Roman"/>
          <w:b w:val="false"/>
        </w:rPr>
      </w:pPr>
    </w:p>
    <w:p w:rsidRDefault="00C07C64" w:rsidP="00C07C64" w:rsidR="00C07C64" w:rsidRPr="002E05E2">
      <w:pPr>
        <w:pStyle w:val="Bezproreda"/>
        <w:rPr>
          <w:szCs w:val="24"/>
        </w:rPr>
      </w:pPr>
      <w:r w:rsidRPr="002E05E2">
        <w:rPr>
          <w:szCs w:val="24"/>
        </w:rPr>
        <w:t>DNA:</w:t>
      </w:r>
    </w:p>
    <w:p w:rsidRDefault="00C07C64" w:rsidP="00C07C64" w:rsidR="00C07C64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- stečajni upravitelj Jasmina Lichtenberg, Pula, </w:t>
      </w:r>
      <w:r w:rsidR="00E475DC">
        <w:rPr>
          <w:rFonts w:hAnsi="Times New Roman" w:ascii="Times New Roman"/>
          <w:b w:val="false"/>
        </w:rPr>
        <w:t>Ravenska 8,</w:t>
      </w:r>
    </w:p>
    <w:p w:rsidRDefault="00C07C64" w:rsidP="00C07C64" w:rsidR="00C07C64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>- REPUBLIKA HRVATSKA po ŽDO u Puli</w:t>
      </w:r>
      <w:r w:rsidR="00E475DC">
        <w:rPr>
          <w:rFonts w:hAnsi="Times New Roman" w:ascii="Times New Roman"/>
          <w:b w:val="false"/>
        </w:rPr>
        <w:t>, Rovinjska 2,</w:t>
      </w:r>
    </w:p>
    <w:p w:rsidRDefault="00C07C64" w:rsidP="00E475DC" w:rsidR="00C07C64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- KERMAS ULAGANJA d.o.o., Pula, Dobrilina 9, </w:t>
      </w:r>
    </w:p>
    <w:p w:rsidRDefault="00C07C64" w:rsidP="00C07C64" w:rsidR="00C07C64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- KERMAS HOLDING LIMITED, Malta, Floriana FRN 1400, St. Anne Street, Europe     </w:t>
      </w:r>
    </w:p>
    <w:p w:rsidRDefault="00C07C64" w:rsidP="00C07C64" w:rsidR="00C07C64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 xml:space="preserve">  centre, 2</w:t>
      </w:r>
      <w:r w:rsidRPr="002E05E2">
        <w:rPr>
          <w:rFonts w:hAnsi="Times New Roman" w:ascii="Times New Roman"/>
          <w:b w:val="false"/>
          <w:vertAlign w:val="superscript"/>
        </w:rPr>
        <w:t>nd</w:t>
      </w:r>
      <w:r w:rsidRPr="002E05E2">
        <w:rPr>
          <w:rFonts w:hAnsi="Times New Roman" w:ascii="Times New Roman"/>
          <w:b w:val="false"/>
        </w:rPr>
        <w:t xml:space="preserve"> floor</w:t>
      </w:r>
      <w:r w:rsidR="00E475DC">
        <w:rPr>
          <w:rFonts w:hAnsi="Times New Roman" w:ascii="Times New Roman"/>
          <w:b w:val="false"/>
        </w:rPr>
        <w:t>,</w:t>
      </w:r>
    </w:p>
    <w:p w:rsidRDefault="00C07C64" w:rsidP="00C07C64" w:rsidR="00C07C64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>- Porezna uprava, Ispostava Pazin, Pazin, M. B. Rašana 2/4, p.p. 60</w:t>
      </w:r>
      <w:r w:rsidR="00E475DC">
        <w:rPr>
          <w:rFonts w:hAnsi="Times New Roman" w:ascii="Times New Roman"/>
          <w:b w:val="false"/>
        </w:rPr>
        <w:t>,</w:t>
      </w:r>
    </w:p>
    <w:p w:rsidRDefault="00C07C64" w:rsidP="00C07C64" w:rsidR="00C07C64" w:rsidRPr="002E05E2">
      <w:pPr>
        <w:rPr>
          <w:rFonts w:hAnsi="Times New Roman" w:ascii="Times New Roman"/>
          <w:b w:val="false"/>
        </w:rPr>
      </w:pPr>
      <w:r w:rsidRPr="002E05E2">
        <w:rPr>
          <w:rFonts w:hAnsi="Times New Roman" w:ascii="Times New Roman"/>
          <w:b w:val="false"/>
        </w:rPr>
        <w:t>- e-Oglasna ploča sudova 8 dana</w:t>
      </w:r>
      <w:r w:rsidR="00E475DC">
        <w:rPr>
          <w:rFonts w:hAnsi="Times New Roman" w:ascii="Times New Roman"/>
          <w:b w:val="false"/>
        </w:rPr>
        <w:t>.</w:t>
      </w:r>
    </w:p>
    <w:p w:rsidRDefault="00CC2378" w:rsidP="00CC2378" w:rsidR="00CC2378" w:rsidRPr="002E05E2">
      <w:pPr>
        <w:rPr>
          <w:rFonts w:hAnsi="Times New Roman" w:ascii="Times New Roman"/>
          <w:b w:val="false"/>
          <w:color w:val="FF0000"/>
        </w:rPr>
      </w:pPr>
    </w:p>
    <w:p w:rsidRDefault="00EB7624" w:rsidR="00EB7624" w:rsidRPr="002E05E2">
      <w:pPr>
        <w:rPr>
          <w:rFonts w:hAnsi="Times New Roman" w:ascii="Times New Roman"/>
          <w:color w:val="FF0000"/>
        </w:rPr>
      </w:pPr>
    </w:p>
    <w:sectPr w:rsidSect="00E475DC" w:rsidR="00EB7624" w:rsidRPr="002E05E2">
      <w:headerReference w:type="default" r:id="rId109"/>
      <w:footerReference w:type="even" r:id="rId110"/>
      <w:footerReference w:type="default" r:id="rId111"/>
      <w:headerReference w:type="first" r:id="rId1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5DC" w:rsidP="00CC2378" w:rsidR="00E475DC">
      <w:r>
        <w:separator/>
      </w:r>
    </w:p>
  </w:endnote>
  <w:endnote w:id="0" w:type="continuationSeparator">
    <w:p w:rsidRDefault="00E475DC" w:rsidP="00CC2378" w:rsidR="00E47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5DC" w:rsidR="00E475D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75DC" w:rsidR="00E475D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5DC" w:rsidR="00E475DC">
    <w:pPr>
      <w:pStyle w:val="Podnoje"/>
      <w:framePr w:y="1" w:xAlign="center" w:vAnchor="text" w:hAnchor="margin" w:wrap="around"/>
      <w:rPr>
        <w:rStyle w:val="Brojstranice"/>
      </w:rPr>
    </w:pPr>
  </w:p>
  <w:p w:rsidRDefault="00E475DC" w:rsidR="00E475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5DC" w:rsidP="00CC2378" w:rsidR="00E475DC">
      <w:r>
        <w:separator/>
      </w:r>
    </w:p>
  </w:footnote>
  <w:footnote w:id="0" w:type="continuationSeparator">
    <w:p w:rsidRDefault="00E475DC" w:rsidP="00CC2378" w:rsidR="00E47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E475DC" w:rsidP="00E475DC" w:rsidR="00E475DC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6478B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St-59/15-53</w:t>
        </w:r>
      </w:p>
      <w:p w:rsidRDefault="0026478B" w:rsidP="00E475DC" w:rsidR="00E475DC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E475DC" w:rsidP="00E475DC" w:rsidR="00E475DC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5DC" w:rsidP="00E475DC" w:rsidR="00E475DC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St-59/15-53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83424"/>
    <w:rsid w:val="000F667E"/>
    <w:rsid w:val="0012642D"/>
    <w:rsid w:val="00165265"/>
    <w:rsid w:val="00263804"/>
    <w:rsid w:val="0026478B"/>
    <w:rsid w:val="00296761"/>
    <w:rsid w:val="002E05E2"/>
    <w:rsid w:val="00361460"/>
    <w:rsid w:val="004208C7"/>
    <w:rsid w:val="0045551E"/>
    <w:rsid w:val="004628F9"/>
    <w:rsid w:val="004662F8"/>
    <w:rsid w:val="0047759F"/>
    <w:rsid w:val="004A2152"/>
    <w:rsid w:val="004B1C35"/>
    <w:rsid w:val="0057771B"/>
    <w:rsid w:val="00614049"/>
    <w:rsid w:val="006648A8"/>
    <w:rsid w:val="00675F36"/>
    <w:rsid w:val="006C2A18"/>
    <w:rsid w:val="00735626"/>
    <w:rsid w:val="007C168E"/>
    <w:rsid w:val="007E140E"/>
    <w:rsid w:val="008129A9"/>
    <w:rsid w:val="008B6464"/>
    <w:rsid w:val="008E10A2"/>
    <w:rsid w:val="008F0F24"/>
    <w:rsid w:val="008F6FCD"/>
    <w:rsid w:val="0098129D"/>
    <w:rsid w:val="0099462A"/>
    <w:rsid w:val="009A32D7"/>
    <w:rsid w:val="00A522A4"/>
    <w:rsid w:val="00AA594F"/>
    <w:rsid w:val="00AC499A"/>
    <w:rsid w:val="00AD4BD9"/>
    <w:rsid w:val="00B07027"/>
    <w:rsid w:val="00B61CDB"/>
    <w:rsid w:val="00BE4EE4"/>
    <w:rsid w:val="00BF02A7"/>
    <w:rsid w:val="00C07C64"/>
    <w:rsid w:val="00CB2A22"/>
    <w:rsid w:val="00CC2378"/>
    <w:rsid w:val="00D3071A"/>
    <w:rsid w:val="00D46FF8"/>
    <w:rsid w:val="00E02AA0"/>
    <w:rsid w:val="00E475DC"/>
    <w:rsid w:val="00E66CAE"/>
    <w:rsid w:val="00E840F5"/>
    <w:rsid w:val="00E93195"/>
    <w:rsid w:val="00EB7624"/>
    <w:rsid w:val="00F00481"/>
    <w:rsid w:val="00F169A1"/>
    <w:rsid w:val="00F31F1D"/>
    <w:rsid w:val="00F75F4F"/>
    <w:rsid w:val="00F940B9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0F667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3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2D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2D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2D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2D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0F667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3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2D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2D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2D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2D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92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358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40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15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8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26" Type="http://schemas.openxmlformats.org/officeDocument/2006/relationships/hyperlink" Target="javascript:ossDispatchAction('action=publicLrToCadParcel&amp;mainBookId=31057&amp;parcelNumber=5286');" TargetMode="External"/><Relationship Id="rId21" Type="http://schemas.openxmlformats.org/officeDocument/2006/relationships/hyperlink" Target="javascript:ossDispatchAction('action=publicLrToCadParcel&amp;mainBookId=31057&amp;parcelNumber=5264');" TargetMode="External"/><Relationship Id="rId42" Type="http://schemas.openxmlformats.org/officeDocument/2006/relationships/hyperlink" Target="javascript:ossDispatchAction('action=publicLrToCadParcel&amp;mainBookId=31057&amp;parcelNumber=5331/1');" TargetMode="External"/><Relationship Id="rId47" Type="http://schemas.openxmlformats.org/officeDocument/2006/relationships/hyperlink" Target="javascript:ossDispatchAction('action=publicLrToCadParcel&amp;mainBookId=31057&amp;parcelNumber=5335/4');" TargetMode="External"/><Relationship Id="rId63" Type="http://schemas.openxmlformats.org/officeDocument/2006/relationships/hyperlink" Target="javascript:ossDispatchAction('action=publicLrToCadParcel&amp;mainBookId=31057&amp;parcelNumber=885/2');" TargetMode="External"/><Relationship Id="rId68" Type="http://schemas.openxmlformats.org/officeDocument/2006/relationships/hyperlink" Target="javascript:ossDispatchAction('action=publicLrToCadParcel&amp;mainBookId=31057&amp;parcelNumber=5254/2');" TargetMode="External"/><Relationship Id="rId84" Type="http://schemas.openxmlformats.org/officeDocument/2006/relationships/hyperlink" Target="javascript:ossDispatchAction('action=publicLrToCadParcel&amp;mainBookId=31057&amp;parcelNumber=5299/46');" TargetMode="External"/><Relationship Id="rId89" Type="http://schemas.openxmlformats.org/officeDocument/2006/relationships/hyperlink" Target="javascript:ossDispatchAction('action=publicLrToCadParcel&amp;mainBookId=31057&amp;parcelNumber=5312/1');" TargetMode="External"/><Relationship Id="rId1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javascript:ossDispatchAction('action=publicLrToCadParcel&amp;mainBookId=31057&amp;parcelNumber=5237');" TargetMode="External"/><Relationship Id="rId29" Type="http://schemas.openxmlformats.org/officeDocument/2006/relationships/hyperlink" Target="javascript:ossDispatchAction('action=publicLrToCadParcel&amp;mainBookId=31057&amp;parcelNumber=5293');" TargetMode="External"/><Relationship Id="rId107" Type="http://schemas.openxmlformats.org/officeDocument/2006/relationships/hyperlink" Target="javascript:ossDispatchAction('action=publicLrToCadParcel&amp;mainBookId=31057&amp;parcelNumber=5366/1');" TargetMode="External"/><Relationship Id="rId11" Type="http://schemas.openxmlformats.org/officeDocument/2006/relationships/hyperlink" Target="javascript:ossDispatchAction('action=publicLrToCadParcel&amp;mainBookId=31057&amp;parcelNumber=418/ZGR');" TargetMode="External"/><Relationship Id="rId24" Type="http://schemas.openxmlformats.org/officeDocument/2006/relationships/hyperlink" Target="javascript:ossDispatchAction('action=publicLrToCadParcel&amp;mainBookId=31057&amp;parcelNumber=5265/3');" TargetMode="External"/><Relationship Id="rId32" Type="http://schemas.openxmlformats.org/officeDocument/2006/relationships/hyperlink" Target="javascript:ossDispatchAction('action=publicLrToCadParcel&amp;mainBookId=31057&amp;parcelNumber=5299/35');" TargetMode="External"/><Relationship Id="rId37" Type="http://schemas.openxmlformats.org/officeDocument/2006/relationships/hyperlink" Target="javascript:ossDispatchAction('action=publicLrToCadParcel&amp;mainBookId=31057&amp;parcelNumber=5305/1');" TargetMode="External"/><Relationship Id="rId40" Type="http://schemas.openxmlformats.org/officeDocument/2006/relationships/hyperlink" Target="javascript:ossDispatchAction('action=publicLrToCadParcel&amp;mainBookId=31057&amp;parcelNumber=5325/2');" TargetMode="External"/><Relationship Id="rId45" Type="http://schemas.openxmlformats.org/officeDocument/2006/relationships/hyperlink" Target="javascript:ossDispatchAction('action=publicLrToCadParcel&amp;mainBookId=31057&amp;parcelNumber=5334');" TargetMode="External"/><Relationship Id="rId53" Type="http://schemas.openxmlformats.org/officeDocument/2006/relationships/hyperlink" Target="javascript:ossDispatchAction('action=publicLrToCadParcel&amp;mainBookId=31057&amp;parcelNumber=5347/1');" TargetMode="External"/><Relationship Id="rId58" Type="http://schemas.openxmlformats.org/officeDocument/2006/relationships/hyperlink" Target="javascript:ossDispatchAction('action=publicLrToCadParcel&amp;mainBookId=31057&amp;parcelNumber=5430/4');" TargetMode="External"/><Relationship Id="rId66" Type="http://schemas.openxmlformats.org/officeDocument/2006/relationships/hyperlink" Target="javascript:ossDispatchAction('action=publicLrToCadParcel&amp;mainBookId=31057&amp;parcelNumber=5237');" TargetMode="External"/><Relationship Id="rId74" Type="http://schemas.openxmlformats.org/officeDocument/2006/relationships/hyperlink" Target="javascript:ossDispatchAction('action=publicLrToCadParcel&amp;mainBookId=31057&amp;parcelNumber=5265/3');" TargetMode="External"/><Relationship Id="rId79" Type="http://schemas.openxmlformats.org/officeDocument/2006/relationships/hyperlink" Target="javascript:ossDispatchAction('action=publicLrToCadParcel&amp;mainBookId=31057&amp;parcelNumber=5293');" TargetMode="External"/><Relationship Id="rId87" Type="http://schemas.openxmlformats.org/officeDocument/2006/relationships/hyperlink" Target="javascript:ossDispatchAction('action=publicLrToCadParcel&amp;mainBookId=31057&amp;parcelNumber=5305/1');" TargetMode="External"/><Relationship Id="rId102" Type="http://schemas.openxmlformats.org/officeDocument/2006/relationships/hyperlink" Target="javascript:ossDispatchAction('action=publicLrToCadParcel&amp;mainBookId=31057&amp;parcelNumber=5344');" TargetMode="External"/><Relationship Id="rId110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javascript:ossDispatchAction('action=publicLrToCadParcel&amp;mainBookId=31057&amp;parcelNumber=418/ZGR');" TargetMode="External"/><Relationship Id="rId82" Type="http://schemas.openxmlformats.org/officeDocument/2006/relationships/hyperlink" Target="javascript:ossDispatchAction('action=publicLrToCadParcel&amp;mainBookId=31057&amp;parcelNumber=5299/35');" TargetMode="External"/><Relationship Id="rId90" Type="http://schemas.openxmlformats.org/officeDocument/2006/relationships/hyperlink" Target="javascript:ossDispatchAction('action=publicLrToCadParcel&amp;mainBookId=31057&amp;parcelNumber=5325/2');" TargetMode="External"/><Relationship Id="rId95" Type="http://schemas.openxmlformats.org/officeDocument/2006/relationships/hyperlink" Target="javascript:ossDispatchAction('action=publicLrToCadParcel&amp;mainBookId=31057&amp;parcelNumber=5334');" TargetMode="External"/><Relationship Id="rId19" Type="http://schemas.openxmlformats.org/officeDocument/2006/relationships/hyperlink" Target="javascript:ossDispatchAction('action=publicLrToCadParcel&amp;mainBookId=31057&amp;parcelNumber=5256/1');" TargetMode="External"/><Relationship Id="rId14" Type="http://schemas.openxmlformats.org/officeDocument/2006/relationships/hyperlink" Target="javascript:ossDispatchAction('action=publicLrToCadParcel&amp;mainBookId=31057&amp;parcelNumber=5143/145');" TargetMode="External"/><Relationship Id="rId22" Type="http://schemas.openxmlformats.org/officeDocument/2006/relationships/hyperlink" Target="javascript:ossDispatchAction('action=publicLrToCadParcel&amp;mainBookId=31057&amp;parcelNumber=5265/1');" TargetMode="External"/><Relationship Id="rId27" Type="http://schemas.openxmlformats.org/officeDocument/2006/relationships/hyperlink" Target="javascript:ossDispatchAction('action=publicLrToCadParcel&amp;mainBookId=31057&amp;parcelNumber=5288');" TargetMode="External"/><Relationship Id="rId30" Type="http://schemas.openxmlformats.org/officeDocument/2006/relationships/hyperlink" Target="javascript:ossDispatchAction('action=publicLrToCadParcel&amp;mainBookId=31057&amp;parcelNumber=5299/29');" TargetMode="External"/><Relationship Id="rId35" Type="http://schemas.openxmlformats.org/officeDocument/2006/relationships/hyperlink" Target="javascript:ossDispatchAction('action=publicLrToCadParcel&amp;mainBookId=31057&amp;parcelNumber=5299/49');" TargetMode="External"/><Relationship Id="rId43" Type="http://schemas.openxmlformats.org/officeDocument/2006/relationships/hyperlink" Target="javascript:ossDispatchAction('action=publicLrToCadParcel&amp;mainBookId=31057&amp;parcelNumber=5331/2');" TargetMode="External"/><Relationship Id="rId48" Type="http://schemas.openxmlformats.org/officeDocument/2006/relationships/hyperlink" Target="javascript:ossDispatchAction('action=publicLrToCadParcel&amp;mainBookId=31057&amp;parcelNumber=5336');" TargetMode="External"/><Relationship Id="rId56" Type="http://schemas.openxmlformats.org/officeDocument/2006/relationships/hyperlink" Target="javascript:ossDispatchAction('action=publicLrToCadParcel&amp;mainBookId=31057&amp;parcelNumber=5365/4');" TargetMode="External"/><Relationship Id="rId64" Type="http://schemas.openxmlformats.org/officeDocument/2006/relationships/hyperlink" Target="javascript:ossDispatchAction('action=publicLrToCadParcel&amp;mainBookId=31057&amp;parcelNumber=5143/145');" TargetMode="External"/><Relationship Id="rId69" Type="http://schemas.openxmlformats.org/officeDocument/2006/relationships/hyperlink" Target="javascript:ossDispatchAction('action=publicLrToCadParcel&amp;mainBookId=31057&amp;parcelNumber=5256/1');" TargetMode="External"/><Relationship Id="rId77" Type="http://schemas.openxmlformats.org/officeDocument/2006/relationships/hyperlink" Target="javascript:ossDispatchAction('action=publicLrToCadParcel&amp;mainBookId=31057&amp;parcelNumber=5288');" TargetMode="External"/><Relationship Id="rId100" Type="http://schemas.openxmlformats.org/officeDocument/2006/relationships/hyperlink" Target="javascript:ossDispatchAction('action=publicLrToCadParcel&amp;mainBookId=31057&amp;parcelNumber=5340/1');" TargetMode="External"/><Relationship Id="rId105" Type="http://schemas.openxmlformats.org/officeDocument/2006/relationships/hyperlink" Target="javascript:ossDispatchAction('action=publicLrToCadParcel&amp;mainBookId=31057&amp;parcelNumber=5362/6');" TargetMode="External"/><Relationship Id="rId113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javascript:ossDispatchAction('action=publicLrToCadParcel&amp;mainBookId=31057&amp;parcelNumber=5340/2');" TargetMode="External"/><Relationship Id="rId72" Type="http://schemas.openxmlformats.org/officeDocument/2006/relationships/hyperlink" Target="javascript:ossDispatchAction('action=publicLrToCadParcel&amp;mainBookId=31057&amp;parcelNumber=5265/1');" TargetMode="External"/><Relationship Id="rId80" Type="http://schemas.openxmlformats.org/officeDocument/2006/relationships/hyperlink" Target="javascript:ossDispatchAction('action=publicLrToCadParcel&amp;mainBookId=31057&amp;parcelNumber=5299/29');" TargetMode="External"/><Relationship Id="rId85" Type="http://schemas.openxmlformats.org/officeDocument/2006/relationships/hyperlink" Target="javascript:ossDispatchAction('action=publicLrToCadParcel&amp;mainBookId=31057&amp;parcelNumber=5299/49');" TargetMode="External"/><Relationship Id="rId93" Type="http://schemas.openxmlformats.org/officeDocument/2006/relationships/hyperlink" Target="javascript:ossDispatchAction('action=publicLrToCadParcel&amp;mainBookId=31057&amp;parcelNumber=5331/2');" TargetMode="External"/><Relationship Id="rId98" Type="http://schemas.openxmlformats.org/officeDocument/2006/relationships/hyperlink" Target="javascript:ossDispatchAction('action=publicLrToCadParcel&amp;mainBookId=31057&amp;parcelNumber=5336');" TargetMode="External"/><Relationship Id="rId3" Type="http://schemas.microsoft.com/office/2007/relationships/stylesWithEffects" Target="stylesWithEffects.xml"/><Relationship Id="rId12" Type="http://schemas.openxmlformats.org/officeDocument/2006/relationships/hyperlink" Target="javascript:ossDispatchAction('action=publicLrToCadParcel&amp;mainBookId=31057&amp;parcelNumber=885/1');" TargetMode="External"/><Relationship Id="rId17" Type="http://schemas.openxmlformats.org/officeDocument/2006/relationships/hyperlink" Target="javascript:ossDispatchAction('action=publicLrToCadParcel&amp;mainBookId=31057&amp;parcelNumber=5247/1');" TargetMode="External"/><Relationship Id="rId25" Type="http://schemas.openxmlformats.org/officeDocument/2006/relationships/hyperlink" Target="javascript:ossDispatchAction('action=publicLrToCadParcel&amp;mainBookId=31057&amp;parcelNumber=5268/2');" TargetMode="External"/><Relationship Id="rId33" Type="http://schemas.openxmlformats.org/officeDocument/2006/relationships/hyperlink" Target="javascript:ossDispatchAction('action=publicLrToCadParcel&amp;mainBookId=31057&amp;parcelNumber=5299/45');" TargetMode="External"/><Relationship Id="rId38" Type="http://schemas.openxmlformats.org/officeDocument/2006/relationships/hyperlink" Target="javascript:ossDispatchAction('action=publicLrToCadParcel&amp;mainBookId=31057&amp;parcelNumber=5305/3');" TargetMode="External"/><Relationship Id="rId46" Type="http://schemas.openxmlformats.org/officeDocument/2006/relationships/hyperlink" Target="javascript:ossDispatchAction('action=publicLrToCadParcel&amp;mainBookId=31057&amp;parcelNumber=5335/3');" TargetMode="External"/><Relationship Id="rId59" Type="http://schemas.openxmlformats.org/officeDocument/2006/relationships/hyperlink" Target="javascript:ossDispatchAction('action=publicLrToCadParcel&amp;mainBookId=31057&amp;parcelNumber=415/4%20ZGR');" TargetMode="External"/><Relationship Id="rId67" Type="http://schemas.openxmlformats.org/officeDocument/2006/relationships/hyperlink" Target="javascript:ossDispatchAction('action=publicLrToCadParcel&amp;mainBookId=31057&amp;parcelNumber=5247/1');" TargetMode="External"/><Relationship Id="rId103" Type="http://schemas.openxmlformats.org/officeDocument/2006/relationships/hyperlink" Target="javascript:ossDispatchAction('action=publicLrToCadParcel&amp;mainBookId=31057&amp;parcelNumber=5347/1');" TargetMode="External"/><Relationship Id="rId108" Type="http://schemas.openxmlformats.org/officeDocument/2006/relationships/hyperlink" Target="javascript:ossDispatchAction('action=publicLrToCadParcel&amp;mainBookId=31057&amp;parcelNumber=5430/4');" TargetMode="External"/><Relationship Id="rId20" Type="http://schemas.openxmlformats.org/officeDocument/2006/relationships/hyperlink" Target="javascript:ossDispatchAction('action=publicLrToCadParcel&amp;mainBookId=31057&amp;parcelNumber=5263');" TargetMode="External"/><Relationship Id="rId41" Type="http://schemas.openxmlformats.org/officeDocument/2006/relationships/hyperlink" Target="javascript:ossDispatchAction('action=publicLrToCadParcel&amp;mainBookId=31057&amp;parcelNumber=5328');" TargetMode="External"/><Relationship Id="rId54" Type="http://schemas.openxmlformats.org/officeDocument/2006/relationships/hyperlink" Target="javascript:ossDispatchAction('action=publicLrToCadParcel&amp;mainBookId=31057&amp;parcelNumber=5362/2');" TargetMode="External"/><Relationship Id="rId62" Type="http://schemas.openxmlformats.org/officeDocument/2006/relationships/hyperlink" Target="javascript:ossDispatchAction('action=publicLrToCadParcel&amp;mainBookId=31057&amp;parcelNumber=885/1');" TargetMode="External"/><Relationship Id="rId70" Type="http://schemas.openxmlformats.org/officeDocument/2006/relationships/hyperlink" Target="javascript:ossDispatchAction('action=publicLrToCadParcel&amp;mainBookId=31057&amp;parcelNumber=5263');" TargetMode="External"/><Relationship Id="rId75" Type="http://schemas.openxmlformats.org/officeDocument/2006/relationships/hyperlink" Target="javascript:ossDispatchAction('action=publicLrToCadParcel&amp;mainBookId=31057&amp;parcelNumber=5268/2');" TargetMode="External"/><Relationship Id="rId83" Type="http://schemas.openxmlformats.org/officeDocument/2006/relationships/hyperlink" Target="javascript:ossDispatchAction('action=publicLrToCadParcel&amp;mainBookId=31057&amp;parcelNumber=5299/45');" TargetMode="External"/><Relationship Id="rId88" Type="http://schemas.openxmlformats.org/officeDocument/2006/relationships/hyperlink" Target="javascript:ossDispatchAction('action=publicLrToCadParcel&amp;mainBookId=31057&amp;parcelNumber=5305/3');" TargetMode="External"/><Relationship Id="rId91" Type="http://schemas.openxmlformats.org/officeDocument/2006/relationships/hyperlink" Target="javascript:ossDispatchAction('action=publicLrToCadParcel&amp;mainBookId=31057&amp;parcelNumber=5328');" TargetMode="External"/><Relationship Id="rId96" Type="http://schemas.openxmlformats.org/officeDocument/2006/relationships/hyperlink" Target="javascript:ossDispatchAction('action=publicLrToCadParcel&amp;mainBookId=31057&amp;parcelNumber=5335/3');" TargetMode="External"/><Relationship Id="rId11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javascript:ossDispatchAction('action=publicLrToCadParcel&amp;mainBookId=31057&amp;parcelNumber=5235');" TargetMode="External"/><Relationship Id="rId23" Type="http://schemas.openxmlformats.org/officeDocument/2006/relationships/hyperlink" Target="javascript:ossDispatchAction('action=publicLrToCadParcel&amp;mainBookId=31057&amp;parcelNumber=5265/2');" TargetMode="External"/><Relationship Id="rId28" Type="http://schemas.openxmlformats.org/officeDocument/2006/relationships/hyperlink" Target="javascript:ossDispatchAction('action=publicLrToCadParcel&amp;mainBookId=31057&amp;parcelNumber=5291');" TargetMode="External"/><Relationship Id="rId36" Type="http://schemas.openxmlformats.org/officeDocument/2006/relationships/hyperlink" Target="javascript:ossDispatchAction('action=publicLrToCadParcel&amp;mainBookId=31057&amp;parcelNumber=5299/71');" TargetMode="External"/><Relationship Id="rId49" Type="http://schemas.openxmlformats.org/officeDocument/2006/relationships/hyperlink" Target="javascript:ossDispatchAction('action=publicLrToCadParcel&amp;mainBookId=31057&amp;parcelNumber=5338');" TargetMode="External"/><Relationship Id="rId57" Type="http://schemas.openxmlformats.org/officeDocument/2006/relationships/hyperlink" Target="javascript:ossDispatchAction('action=publicLrToCadParcel&amp;mainBookId=31057&amp;parcelNumber=5366/1');" TargetMode="External"/><Relationship Id="rId106" Type="http://schemas.openxmlformats.org/officeDocument/2006/relationships/hyperlink" Target="javascript:ossDispatchAction('action=publicLrToCadParcel&amp;mainBookId=31057&amp;parcelNumber=5365/4');" TargetMode="External"/><Relationship Id="rId114" Type="http://schemas.openxmlformats.org/officeDocument/2006/relationships/theme" Target="theme/theme1.xml"/><Relationship Id="rId10" Type="http://schemas.openxmlformats.org/officeDocument/2006/relationships/hyperlink" Target="javascript:ossDispatchAction('action=publicLrToCadParcel&amp;mainBookId=31057&amp;parcelNumber=416/ZGR');" TargetMode="External"/><Relationship Id="rId31" Type="http://schemas.openxmlformats.org/officeDocument/2006/relationships/hyperlink" Target="javascript:ossDispatchAction('action=publicLrToCadParcel&amp;mainBookId=31057&amp;parcelNumber=5299/30');" TargetMode="External"/><Relationship Id="rId44" Type="http://schemas.openxmlformats.org/officeDocument/2006/relationships/hyperlink" Target="javascript:ossDispatchAction('action=publicLrToCadParcel&amp;mainBookId=31057&amp;parcelNumber=5333');" TargetMode="External"/><Relationship Id="rId52" Type="http://schemas.openxmlformats.org/officeDocument/2006/relationships/hyperlink" Target="javascript:ossDispatchAction('action=publicLrToCadParcel&amp;mainBookId=31057&amp;parcelNumber=5344');" TargetMode="External"/><Relationship Id="rId60" Type="http://schemas.openxmlformats.org/officeDocument/2006/relationships/hyperlink" Target="javascript:ossDispatchAction('action=publicLrToCadParcel&amp;mainBookId=31057&amp;parcelNumber=416/ZGR');" TargetMode="External"/><Relationship Id="rId65" Type="http://schemas.openxmlformats.org/officeDocument/2006/relationships/hyperlink" Target="javascript:ossDispatchAction('action=publicLrToCadParcel&amp;mainBookId=31057&amp;parcelNumber=5235');" TargetMode="External"/><Relationship Id="rId73" Type="http://schemas.openxmlformats.org/officeDocument/2006/relationships/hyperlink" Target="javascript:ossDispatchAction('action=publicLrToCadParcel&amp;mainBookId=31057&amp;parcelNumber=5265/2');" TargetMode="External"/><Relationship Id="rId78" Type="http://schemas.openxmlformats.org/officeDocument/2006/relationships/hyperlink" Target="javascript:ossDispatchAction('action=publicLrToCadParcel&amp;mainBookId=31057&amp;parcelNumber=5291');" TargetMode="External"/><Relationship Id="rId81" Type="http://schemas.openxmlformats.org/officeDocument/2006/relationships/hyperlink" Target="javascript:ossDispatchAction('action=publicLrToCadParcel&amp;mainBookId=31057&amp;parcelNumber=5299/30');" TargetMode="External"/><Relationship Id="rId86" Type="http://schemas.openxmlformats.org/officeDocument/2006/relationships/hyperlink" Target="javascript:ossDispatchAction('action=publicLrToCadParcel&amp;mainBookId=31057&amp;parcelNumber=5299/71');" TargetMode="External"/><Relationship Id="rId94" Type="http://schemas.openxmlformats.org/officeDocument/2006/relationships/hyperlink" Target="javascript:ossDispatchAction('action=publicLrToCadParcel&amp;mainBookId=31057&amp;parcelNumber=5333');" TargetMode="External"/><Relationship Id="rId99" Type="http://schemas.openxmlformats.org/officeDocument/2006/relationships/hyperlink" Target="javascript:ossDispatchAction('action=publicLrToCadParcel&amp;mainBookId=31057&amp;parcelNumber=5338');" TargetMode="External"/><Relationship Id="rId101" Type="http://schemas.openxmlformats.org/officeDocument/2006/relationships/hyperlink" Target="javascript:ossDispatchAction('action=publicLrToCadParcel&amp;mainBookId=31057&amp;parcelNumber=5340/2'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ossDispatchAction('action=publicLrToCadParcel&amp;mainBookId=31057&amp;parcelNumber=415/4%20ZGR');" TargetMode="External"/><Relationship Id="rId13" Type="http://schemas.openxmlformats.org/officeDocument/2006/relationships/hyperlink" Target="javascript:ossDispatchAction('action=publicLrToCadParcel&amp;mainBookId=31057&amp;parcelNumber=885/2');" TargetMode="External"/><Relationship Id="rId18" Type="http://schemas.openxmlformats.org/officeDocument/2006/relationships/hyperlink" Target="javascript:ossDispatchAction('action=publicLrToCadParcel&amp;mainBookId=31057&amp;parcelNumber=5254/2');" TargetMode="External"/><Relationship Id="rId39" Type="http://schemas.openxmlformats.org/officeDocument/2006/relationships/hyperlink" Target="javascript:ossDispatchAction('action=publicLrToCadParcel&amp;mainBookId=31057&amp;parcelNumber=5312/1');" TargetMode="External"/><Relationship Id="rId109" Type="http://schemas.openxmlformats.org/officeDocument/2006/relationships/header" Target="header1.xml"/><Relationship Id="rId34" Type="http://schemas.openxmlformats.org/officeDocument/2006/relationships/hyperlink" Target="javascript:ossDispatchAction('action=publicLrToCadParcel&amp;mainBookId=31057&amp;parcelNumber=5299/46');" TargetMode="External"/><Relationship Id="rId50" Type="http://schemas.openxmlformats.org/officeDocument/2006/relationships/hyperlink" Target="javascript:ossDispatchAction('action=publicLrToCadParcel&amp;mainBookId=31057&amp;parcelNumber=5340/1');" TargetMode="External"/><Relationship Id="rId55" Type="http://schemas.openxmlformats.org/officeDocument/2006/relationships/hyperlink" Target="javascript:ossDispatchAction('action=publicLrToCadParcel&amp;mainBookId=31057&amp;parcelNumber=5362/6');" TargetMode="External"/><Relationship Id="rId76" Type="http://schemas.openxmlformats.org/officeDocument/2006/relationships/hyperlink" Target="javascript:ossDispatchAction('action=publicLrToCadParcel&amp;mainBookId=31057&amp;parcelNumber=5286');" TargetMode="External"/><Relationship Id="rId97" Type="http://schemas.openxmlformats.org/officeDocument/2006/relationships/hyperlink" Target="javascript:ossDispatchAction('action=publicLrToCadParcel&amp;mainBookId=31057&amp;parcelNumber=5335/4');" TargetMode="External"/><Relationship Id="rId104" Type="http://schemas.openxmlformats.org/officeDocument/2006/relationships/hyperlink" Target="javascript:ossDispatchAction('action=publicLrToCadParcel&amp;mainBookId=31057&amp;parcelNumber=5362/2');" TargetMode="External"/><Relationship Id="rId7" Type="http://schemas.openxmlformats.org/officeDocument/2006/relationships/endnotes" Target="endnotes.xml"/><Relationship Id="rId71" Type="http://schemas.openxmlformats.org/officeDocument/2006/relationships/hyperlink" Target="javascript:ossDispatchAction('action=publicLrToCadParcel&amp;mainBookId=31057&amp;parcelNumber=5264');" TargetMode="External"/><Relationship Id="rId92" Type="http://schemas.openxmlformats.org/officeDocument/2006/relationships/hyperlink" Target="javascript:ossDispatchAction('action=publicLrToCadParcel&amp;mainBookId=31057&amp;parcelNumber=5331/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St-59/2015-53</izvorni_sadrzaj>
    <derivirana_varijabla naziv="DomainObject.Oznaka_1">St-59/2015-53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St-59/2015-53</izvorni_sadrzaj>
    <derivirana_varijabla naziv="DomainObject.PoslovniBrojDokumenta_1">St-59/2015-53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884</properties:Words>
  <properties:Characters>4582</properties:Characters>
  <properties:Lines>98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2017-07-18T06:08:00Z</dcterms:created>
  <dc:creator>Damir Rabar</dc:creator>
  <cp:lastModifiedBy>Lorena Paris Aničić</cp:lastModifiedBy>
  <dcterms:modified xmlns:xsi="http://www.w3.org/2001/XMLSchema-instance" xsi:type="dcterms:W3CDTF">2017-07-18T06:50:00Z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St-59/2015-53 / Odluka - Zaključak - o prodaji</vt:lpwstr>
  </prop:property>
  <prop:property name="CC_coloring" pid="5" fmtid="{D5CDD505-2E9C-101B-9397-08002B2CF9AE}">
    <vt:bool>false</vt:bool>
  </prop:property>
</prop:Properties>
</file>