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3987" w14:paraId="0263987" w:rsidRDefault="004D7A3D" w:rsidP="006B2B3A" w:rsidR="006B2B3A">
      <w:pPr>
        <w:pStyle w:val="Naslov1"/>
        <w:ind w:right="-51"/>
        <w15:collapsed w:val="false"/>
      </w:pPr>
      <w:r>
        <w:t xml:space="preserve">             </w:t>
      </w:r>
      <w:r w:rsidR="006B2B3A">
        <w:t xml:space="preserve">   </w:t>
      </w:r>
      <w:r>
        <w:t>REPUBLIKA HRVATSKA</w:t>
      </w:r>
    </w:p>
    <w:p w:rsidRDefault="004D7A3D" w:rsidP="006B2B3A" w:rsidR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Default="006B2B3A" w:rsidR="004D7A3D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Default="004D7A3D" w:rsidR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6B2B3A">
        <w:rPr>
          <w:b/>
        </w:rPr>
        <w:t>Poštanski pretinac 303</w:t>
      </w:r>
    </w:p>
    <w:p w:rsidRDefault="004D7A3D" w:rsidR="004D7A3D">
      <w:pPr>
        <w:pStyle w:val="Naslov6"/>
        <w:framePr w:y="500" w:x="2450" w:hAnchor="page" w:wrap="around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proofErr w:type="spellStart"/>
      <w:r>
        <w:rPr>
          <w:sz w:val="28"/>
        </w:rPr>
        <w:t>i</w:t>
      </w:r>
      <w:proofErr w:type="spellEnd"/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Default="00153230" w:rsidR="004D7A3D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10.07</w:t>
      </w:r>
      <w:r w:rsidR="00EF5005">
        <w:t xml:space="preserve"> 2017.</w:t>
      </w:r>
    </w:p>
    <w:p w:rsidRDefault="004D7A3D" w:rsidR="00EA77F5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                 Broj:</w:t>
      </w:r>
      <w:r w:rsidR="005E408B">
        <w:t xml:space="preserve"> 40</w:t>
      </w:r>
      <w:r w:rsidR="00B51907" w:rsidRPr="003511FB">
        <w:t>-</w:t>
      </w:r>
      <w:proofErr w:type="spellStart"/>
      <w:r w:rsidR="00153230">
        <w:t>Sp</w:t>
      </w:r>
      <w:proofErr w:type="spellEnd"/>
      <w:r w:rsidR="00153230">
        <w:t>-20</w:t>
      </w:r>
      <w:r w:rsidR="00EF5005">
        <w:t>/16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>Pravna stvar</w:t>
      </w: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 xml:space="preserve">Potrošač: </w:t>
      </w:r>
      <w:r w:rsidR="00153230">
        <w:t xml:space="preserve">Domagoj </w:t>
      </w:r>
      <w:proofErr w:type="spellStart"/>
      <w:r w:rsidR="00153230">
        <w:t>Greget</w:t>
      </w:r>
      <w:proofErr w:type="spellEnd"/>
    </w:p>
    <w:p w:rsidRDefault="0075295A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Radi:   </w:t>
      </w:r>
      <w:r w:rsidR="00EF5005">
        <w:t>stečaja potrošača</w:t>
      </w:r>
      <w:r w:rsidR="00597928" w:rsidRPr="003511FB">
        <w:t xml:space="preserve">            </w:t>
      </w:r>
      <w:r w:rsidR="00AF403D" w:rsidRPr="003511FB">
        <w:t xml:space="preserve">         </w:t>
      </w:r>
    </w:p>
    <w:p w:rsidRDefault="004D7A3D" w:rsidR="004D7A3D"/>
    <w:p w:rsidRDefault="004D7A3D" w:rsidR="004D7A3D"/>
    <w:p w:rsidRDefault="004D7A3D" w:rsidR="004D7A3D"/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4D7A3D" w:rsidR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Default="00635CE2" w:rsidR="00635CE2">
      <w:pPr>
        <w:jc w:val="center"/>
        <w:rPr>
          <w:b/>
        </w:rPr>
      </w:pPr>
    </w:p>
    <w:p w:rsidRDefault="00EF5005" w:rsidP="00934E25" w:rsidR="004D7A3D">
      <w:pPr>
        <w:jc w:val="center"/>
        <w:rPr>
          <w:b/>
        </w:rPr>
      </w:pPr>
      <w:r>
        <w:rPr>
          <w:b/>
        </w:rPr>
        <w:t xml:space="preserve">za davanje izjave u smislu čl. </w:t>
      </w:r>
      <w:r w:rsidR="00934E25">
        <w:rPr>
          <w:b/>
        </w:rPr>
        <w:t>39.</w:t>
      </w:r>
      <w:r>
        <w:rPr>
          <w:b/>
        </w:rPr>
        <w:t xml:space="preserve"> Zakona o stečaju potrošača</w:t>
      </w:r>
    </w:p>
    <w:p w:rsidRDefault="00635CE2" w:rsidR="00635CE2">
      <w:pPr>
        <w:jc w:val="center"/>
        <w:rPr>
          <w:b/>
        </w:rPr>
      </w:pPr>
    </w:p>
    <w:p w:rsidRDefault="000406C7" w:rsidP="000406C7" w:rsidR="000406C7">
      <w:pPr>
        <w:ind w:firstLine="708" w:right="-51"/>
        <w:jc w:val="both"/>
      </w:pPr>
    </w:p>
    <w:p w:rsidRDefault="00153230" w:rsidP="00EF5005" w:rsidR="003511FB">
      <w:pPr>
        <w:ind w:firstLine="708" w:right="-51"/>
        <w:jc w:val="center"/>
        <w:rPr>
          <w:b/>
        </w:rPr>
      </w:pPr>
      <w:r>
        <w:t>STJEPAN RAKAREC</w:t>
      </w:r>
    </w:p>
    <w:p w:rsidRDefault="007C4D5A" w:rsidR="00635CE2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Default="000406C7" w:rsidR="000406C7" w:rsidRPr="000406C7">
      <w:pPr>
        <w:ind w:right="-51"/>
        <w:jc w:val="both"/>
        <w:rPr>
          <w:b/>
        </w:rPr>
      </w:pPr>
    </w:p>
    <w:p w:rsidRDefault="004D7A3D" w:rsidR="004D7A3D">
      <w:pPr>
        <w:ind w:right="-51"/>
        <w:jc w:val="both"/>
      </w:pPr>
      <w:r>
        <w:t xml:space="preserve">     Pozivate se na ročište u gornjoj pravnoj stvari na dan </w:t>
      </w:r>
      <w:r w:rsidR="00153230">
        <w:rPr>
          <w:b/>
        </w:rPr>
        <w:t>10.07.2017. u 10</w:t>
      </w:r>
      <w:r w:rsidR="00EF5005">
        <w:rPr>
          <w:b/>
        </w:rPr>
        <w:t>,00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CA5D89">
        <w:rPr>
          <w:b/>
        </w:rPr>
        <w:t>606/VI</w:t>
      </w:r>
      <w:r w:rsidRPr="000814D3">
        <w:rPr>
          <w:b/>
        </w:rPr>
        <w:t>.</w:t>
      </w:r>
    </w:p>
    <w:p w:rsidRDefault="00BB1919" w:rsidR="00BB1919">
      <w:pPr>
        <w:ind w:right="-51"/>
        <w:jc w:val="both"/>
      </w:pPr>
      <w:r>
        <w:tab/>
      </w:r>
    </w:p>
    <w:p w:rsidRDefault="00210066" w:rsidR="00BB1919" w:rsidRPr="00BB1919">
      <w:pPr>
        <w:ind w:right="-51"/>
        <w:jc w:val="both"/>
        <w:rPr>
          <w:b/>
        </w:rPr>
      </w:pPr>
      <w:r>
        <w:rPr>
          <w:b/>
        </w:rPr>
        <w:tab/>
      </w:r>
    </w:p>
    <w:p w:rsidRDefault="004D7A3D" w:rsidP="007458AA" w:rsidR="004D7A3D">
      <w:pPr>
        <w:spacing w:before="240"/>
        <w:ind w:right="-51"/>
        <w:jc w:val="center"/>
      </w:pPr>
      <w:r>
        <w:t xml:space="preserve"> Zagrebu, </w:t>
      </w:r>
      <w:r w:rsidR="00153230">
        <w:t>01. lipnja</w:t>
      </w:r>
      <w:bookmarkStart w:name="_GoBack" w:id="0"/>
      <w:bookmarkEnd w:id="0"/>
      <w:r w:rsidR="00EF5005">
        <w:t xml:space="preserve"> 2017.</w:t>
      </w:r>
      <w:r w:rsidR="00056D91">
        <w:t xml:space="preserve"> </w:t>
      </w:r>
    </w:p>
    <w:p w:rsidRDefault="004D7A3D" w:rsidR="004D7A3D">
      <w:pPr>
        <w:ind w:right="-51"/>
      </w:pPr>
    </w:p>
    <w:p w:rsidRDefault="00635CE2" w:rsidR="00635CE2">
      <w:pPr>
        <w:ind w:right="-51"/>
      </w:pPr>
    </w:p>
    <w:p w:rsidRDefault="003511FB" w:rsidP="003511FB" w:rsidR="003511FB">
      <w:pPr>
        <w:ind w:right="-51"/>
        <w:jc w:val="right"/>
      </w:pPr>
      <w:r>
        <w:tab/>
      </w:r>
      <w:r>
        <w:tab/>
      </w:r>
    </w:p>
    <w:p w:rsidRDefault="004D7A3D" w:rsidP="003511FB" w:rsidR="003511FB">
      <w:pPr>
        <w:ind w:firstLine="708" w:right="-51" w:left="6372"/>
        <w:jc w:val="center"/>
      </w:pPr>
      <w:r>
        <w:t xml:space="preserve"> Sudac:  </w:t>
      </w:r>
    </w:p>
    <w:p w:rsidRDefault="00CA5D89" w:rsidP="003511FB" w:rsidR="004D7A3D">
      <w:pPr>
        <w:ind w:right="-51"/>
        <w:jc w:val="right"/>
      </w:pPr>
      <w:r>
        <w:t xml:space="preserve">Jasna Gažić Ferenčina, </w:t>
      </w:r>
      <w:r w:rsidR="004D7A3D">
        <w:t>v.</w:t>
      </w:r>
      <w:r>
        <w:t xml:space="preserve"> </w:t>
      </w:r>
      <w:r w:rsidR="004D7A3D">
        <w:t>r.</w:t>
      </w:r>
    </w:p>
    <w:p w:rsidRDefault="00635CE2" w:rsidP="003511FB" w:rsidR="00635CE2">
      <w:pPr>
        <w:ind w:right="-51"/>
        <w:jc w:val="right"/>
      </w:pPr>
    </w:p>
    <w:p w:rsidRDefault="004D7A3D" w:rsidP="003511FB" w:rsidR="004D7A3D">
      <w:pPr>
        <w:ind w:firstLine="720" w:right="-51" w:left="3600"/>
        <w:jc w:val="right"/>
        <w:rPr>
          <w:sz w:val="20"/>
        </w:rPr>
      </w:pPr>
      <w:r>
        <w:t xml:space="preserve"> </w:t>
      </w:r>
    </w:p>
    <w:p w:rsidRDefault="00056D91" w:rsidP="008D687C" w:rsidR="00056D91" w:rsidRPr="008D687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056D91" w:rsidP="008D687C" w:rsidR="00056D91" w:rsidRPr="008D687C">
      <w:pPr>
        <w:pStyle w:val="Tijeloteksta"/>
        <w:ind w:firstLine="708" w:left="4248"/>
        <w:jc w:val="center"/>
      </w:pPr>
      <w:r w:rsidRPr="008D687C">
        <w:t>Jelena Pavić</w:t>
      </w:r>
    </w:p>
    <w:p w:rsidRDefault="00056D91" w:rsidP="003511FB" w:rsidR="004D7A3D">
      <w:pPr>
        <w:jc w:val="right"/>
      </w:pPr>
      <w:r>
        <w:t xml:space="preserve"> </w:t>
      </w:r>
    </w:p>
    <w:p w:rsidRDefault="007458AA" w:rsidR="007458AA"/>
    <w:sectPr w:rsidR="007458AA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C4B64"/>
    <w:rsid w:val="000E0307"/>
    <w:rsid w:val="000E64FF"/>
    <w:rsid w:val="00103847"/>
    <w:rsid w:val="00120027"/>
    <w:rsid w:val="001405DE"/>
    <w:rsid w:val="00153230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3A35"/>
    <w:rsid w:val="00304E2E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A61B0"/>
    <w:rsid w:val="007C4D5A"/>
    <w:rsid w:val="007D244E"/>
    <w:rsid w:val="007D6314"/>
    <w:rsid w:val="007E4F57"/>
    <w:rsid w:val="007E6CDE"/>
    <w:rsid w:val="007F4EA9"/>
    <w:rsid w:val="00835913"/>
    <w:rsid w:val="00843252"/>
    <w:rsid w:val="00875EE1"/>
    <w:rsid w:val="00921E0C"/>
    <w:rsid w:val="00931731"/>
    <w:rsid w:val="00934E25"/>
    <w:rsid w:val="0094047E"/>
    <w:rsid w:val="00964792"/>
    <w:rsid w:val="0098034A"/>
    <w:rsid w:val="00981CCC"/>
    <w:rsid w:val="009B5F0C"/>
    <w:rsid w:val="009C36FE"/>
    <w:rsid w:val="009C4214"/>
    <w:rsid w:val="009E26B2"/>
    <w:rsid w:val="00A14E15"/>
    <w:rsid w:val="00A161F7"/>
    <w:rsid w:val="00AB2081"/>
    <w:rsid w:val="00AC4AC5"/>
    <w:rsid w:val="00AD3F6A"/>
    <w:rsid w:val="00AF403D"/>
    <w:rsid w:val="00B22DB9"/>
    <w:rsid w:val="00B248F0"/>
    <w:rsid w:val="00B51907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5AFE"/>
    <w:rsid w:val="00C35437"/>
    <w:rsid w:val="00C37543"/>
    <w:rsid w:val="00C75552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77F5"/>
    <w:rsid w:val="00EF5005"/>
    <w:rsid w:val="00EF63E8"/>
    <w:rsid w:val="00EF7F3D"/>
    <w:rsid w:val="00F00FCC"/>
    <w:rsid w:val="00F20122"/>
    <w:rsid w:val="00F35801"/>
    <w:rsid w:val="00F54695"/>
    <w:rsid w:val="00F6357C"/>
    <w:rsid w:val="00F756AB"/>
    <w:rsid w:val="00F9463F"/>
    <w:rsid w:val="00FA1B7D"/>
    <w:rsid w:val="00FA33BC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32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32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2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2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2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32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32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2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2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2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466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2017-02-24T12:29:00Z</dcterms:created>
  <dc:creator>Microbase</dc:creator>
  <cp:lastModifiedBy>Jelena Pavić</cp:lastModifiedBy>
  <cp:lastPrinted>2017-06-01T09:57:00Z</cp:lastPrinted>
  <dcterms:modified xmlns:xsi="http://www.w3.org/2001/XMLSchema-instance" xsi:type="dcterms:W3CDTF">2017-06-01T09:57:00Z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Stjepan Rakarec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