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b900" w14:paraId="c80b9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B6D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B6DE6" w:rsidP="004B6DE6" w:rsidR="004B6DE6" w:rsidRPr="004B6DE6">
      <w:pPr>
        <w:spacing w:after="0"/>
        <w:jc w:val="right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Poslovni broj: 3 St-998/2015-8</w:t>
      </w:r>
    </w:p>
    <w:p w:rsidRDefault="004B6DE6" w:rsidP="004B6DE6" w:rsidR="004B6DE6" w:rsidRPr="004B6DE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B6DE6" w:rsidP="004B6DE6" w:rsidR="004B6DE6" w:rsidRPr="004B6DE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B6DE6" w:rsidP="004B6DE6" w:rsidR="004B6DE6" w:rsidRPr="004B6DE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B6DE6" w:rsidP="004B6DE6" w:rsidR="004B6DE6" w:rsidRPr="004B6DE6">
      <w:pPr>
        <w:spacing w:after="0"/>
        <w:ind w:firstLine="708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REPUBLIKA HRVATSKA</w:t>
      </w:r>
    </w:p>
    <w:p w:rsidRDefault="004B6DE6" w:rsidP="004B6DE6" w:rsidR="004B6DE6" w:rsidRPr="004B6DE6">
      <w:pPr>
        <w:spacing w:after="0"/>
        <w:ind w:firstLine="708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TRGOVAČKI SUD U ZADRU</w:t>
      </w:r>
    </w:p>
    <w:p w:rsidRDefault="004B6DE6" w:rsidP="004B6DE6" w:rsidR="004B6DE6" w:rsidRPr="004B6DE6">
      <w:pPr>
        <w:spacing w:after="0"/>
        <w:ind w:firstLine="708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Zadar, Dr. Franje Tuđmana 35.</w:t>
      </w:r>
    </w:p>
    <w:p w:rsidRDefault="004B6DE6" w:rsidP="004B6DE6" w:rsidR="004B6DE6" w:rsidRPr="004B6DE6">
      <w:pPr>
        <w:spacing w:after="0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ab/>
        <w:t>R E PU B L I K A   H R V A T S K A</w:t>
      </w:r>
      <w:r w:rsidRPr="004B6DE6">
        <w:rPr>
          <w:rFonts w:cs="Times New Roman" w:eastAsia="Times New Roman"/>
          <w:lang w:eastAsia="hr-HR"/>
        </w:rPr>
        <w:tab/>
      </w:r>
    </w:p>
    <w:p w:rsidRDefault="004B6DE6" w:rsidP="004B6DE6" w:rsidR="004B6DE6" w:rsidRPr="004B6D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center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 xml:space="preserve">Z A K LJ U Č A K </w:t>
      </w:r>
    </w:p>
    <w:p w:rsidRDefault="004B6DE6" w:rsidP="004B6DE6" w:rsidR="004B6DE6" w:rsidRPr="004B6D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ab/>
        <w:t xml:space="preserve">Trgovački sud u Zadru, OIB </w:t>
      </w:r>
      <w:r w:rsidRPr="004B6DE6">
        <w:rPr>
          <w:rFonts w:cs="Times New Roman" w:eastAsia="Times New Roman"/>
          <w:szCs w:val="20"/>
          <w:lang w:eastAsia="hr-HR"/>
        </w:rPr>
        <w:t xml:space="preserve">39670464653, </w:t>
      </w:r>
      <w:r w:rsidRPr="004B6DE6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BELL j.d.o.o., </w:t>
      </w:r>
      <w:proofErr w:type="spellStart"/>
      <w:r w:rsidRPr="004B6DE6">
        <w:rPr>
          <w:rFonts w:cs="Times New Roman" w:eastAsia="Times New Roman"/>
          <w:lang w:eastAsia="hr-HR"/>
        </w:rPr>
        <w:t>Vrsi</w:t>
      </w:r>
      <w:proofErr w:type="spellEnd"/>
      <w:r w:rsidRPr="004B6DE6">
        <w:rPr>
          <w:rFonts w:cs="Times New Roman" w:eastAsia="Times New Roman"/>
          <w:lang w:eastAsia="hr-HR"/>
        </w:rPr>
        <w:t xml:space="preserve">, </w:t>
      </w:r>
      <w:proofErr w:type="spellStart"/>
      <w:r w:rsidRPr="004B6DE6">
        <w:rPr>
          <w:rFonts w:cs="Times New Roman" w:eastAsia="Times New Roman"/>
          <w:lang w:eastAsia="hr-HR"/>
        </w:rPr>
        <w:t>Zukve</w:t>
      </w:r>
      <w:proofErr w:type="spellEnd"/>
      <w:r w:rsidRPr="004B6DE6">
        <w:rPr>
          <w:rFonts w:cs="Times New Roman" w:eastAsia="Times New Roman"/>
          <w:lang w:eastAsia="hr-HR"/>
        </w:rPr>
        <w:t xml:space="preserve"> 17. Ulica 14, OIB: 84149925198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B6DE6">
          <w:rPr>
            <w:rFonts w:cs="Times New Roman" w:eastAsia="Times New Roman"/>
            <w:lang w:eastAsia="hr-HR"/>
          </w:rPr>
          <w:t>11. st</w:t>
        </w:r>
      </w:smartTag>
      <w:r w:rsidRPr="004B6DE6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center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 xml:space="preserve">z a k </w:t>
      </w:r>
      <w:proofErr w:type="spellStart"/>
      <w:r w:rsidRPr="004B6DE6">
        <w:rPr>
          <w:rFonts w:cs="Times New Roman" w:eastAsia="Times New Roman"/>
          <w:lang w:eastAsia="hr-HR"/>
        </w:rPr>
        <w:t>lj</w:t>
      </w:r>
      <w:proofErr w:type="spellEnd"/>
      <w:r w:rsidRPr="004B6DE6">
        <w:rPr>
          <w:rFonts w:cs="Times New Roman" w:eastAsia="Times New Roman"/>
          <w:lang w:eastAsia="hr-HR"/>
        </w:rPr>
        <w:t xml:space="preserve"> u č i o  j e</w:t>
      </w: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B6DE6">
        <w:rPr>
          <w:rFonts w:cs="Times New Roman" w:eastAsia="Times New Roman"/>
          <w:lang w:eastAsia="hr-HR"/>
        </w:rPr>
        <w:t>otpravka</w:t>
      </w:r>
      <w:proofErr w:type="spellEnd"/>
      <w:r w:rsidRPr="004B6DE6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17.427,64 kn koje je u Očevidniku redoslijeda osnova za plaćanje evidentirano na dan 1. rujna 2015. </w:t>
      </w:r>
    </w:p>
    <w:p w:rsidRDefault="004B6DE6" w:rsidP="004B6DE6" w:rsidR="004B6DE6" w:rsidRPr="004B6D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center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U Zadru 30. lipnja 2016.</w:t>
      </w:r>
    </w:p>
    <w:p w:rsidRDefault="004B6DE6" w:rsidP="004B6DE6" w:rsidR="004B6DE6" w:rsidRPr="004B6DE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B6DE6" w:rsidP="004B6DE6" w:rsidR="004B6DE6" w:rsidRPr="004B6DE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Tina Grgas</w:t>
      </w:r>
    </w:p>
    <w:p w:rsidRDefault="004B6DE6" w:rsidP="004B6DE6" w:rsidR="004B6DE6" w:rsidRPr="004B6DE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right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 xml:space="preserve"> </w:t>
      </w: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UPUTA O PRAVNOM LIJEKU</w:t>
      </w:r>
    </w:p>
    <w:p w:rsidRDefault="004B6DE6" w:rsidP="004B6DE6" w:rsidR="004B6DE6" w:rsidRPr="004B6DE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Protiv ovog zaključka nije dopuštena žalba.</w:t>
      </w: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DE6" w:rsidP="004B6DE6" w:rsidR="004B6DE6" w:rsidRPr="004B6DE6">
      <w:pPr>
        <w:spacing w:after="0"/>
        <w:jc w:val="both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DNA:</w:t>
      </w:r>
    </w:p>
    <w:p w:rsidRDefault="004B6DE6" w:rsidP="004B6DE6" w:rsidR="004B6DE6" w:rsidRPr="004B6DE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FINA, Regionalni centar Split, Podružnica Zadar</w:t>
      </w:r>
    </w:p>
    <w:p w:rsidRDefault="004B6DE6" w:rsidP="004B6DE6" w:rsidR="004B6DE6" w:rsidRPr="004B6DE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B6DE6">
        <w:rPr>
          <w:rFonts w:cs="Times New Roman" w:eastAsia="Times New Roman"/>
          <w:lang w:eastAsia="hr-HR"/>
        </w:rPr>
        <w:t>e-Oglasna ploča</w:t>
      </w:r>
    </w:p>
    <w:p w:rsidRDefault="004B6DE6" w:rsidP="004B6DE6" w:rsidR="004B6DE6" w:rsidRPr="004B6DE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B6DE6" w:rsidP="004B6DE6" w:rsidR="004B6DE6" w:rsidRPr="004B6DE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DE6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81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St-998/2015-6</izvorni_sadrzaj>
    <derivirana_varijabla naziv="DomainObject.Oznaka_1">St-998/2015-6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St-998/2015</izvorni_sadrzaj>
    <derivirana_varijabla naziv="DomainObject.Predmet.OznakaBroj_1">St-998/2015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 j.d.o.o. za ugostiteljstvo i turizam</izvorni_sadrzaj>
    <derivirana_varijabla naziv="DomainObject.Predmet.ProtustrankaFormated_1">  BELL j.d.o.o. za ugostiteljstvo i turizam</derivirana_varijabla>
  </DomainObject.Predmet.ProtustrankaFormated>
  <DomainObject.Predmet.ProtustrankaFormatedOIB>
    <izvorni_sadrzaj>  BELL j.d.o.o. za ugostiteljstvo i turizam, OIB 84149925198</izvorni_sadrzaj>
    <derivirana_varijabla naziv="DomainObject.Predmet.ProtustrankaFormatedOIB_1">  BELL j.d.o.o. za ugostiteljstvo i turizam, OIB 84149925198</derivirana_varijabla>
  </DomainObject.Predmet.ProtustrankaFormatedOIB>
  <DomainObject.Predmet.ProtustrankaFormatedWithAdress>
    <izvorni_sadrzaj> BELL j.d.o.o. za ugostiteljstvo i turizam, Zukve 17. ulica 14, 23235 Vrsi</izvorni_sadrzaj>
    <derivirana_varijabla naziv="DomainObject.Predmet.ProtustrankaFormatedWithAdress_1"> BELL j.d.o.o. za ugostiteljstvo i turizam, Zukve 17. ulica 14, 23235 Vrsi</derivirana_varijabla>
  </DomainObject.Predmet.ProtustrankaFormatedWithAdress>
  <DomainObject.Predmet.ProtustrankaFormatedWithAdressOIB>
    <izvorni_sadrzaj> BELL j.d.o.o. za ugostiteljstvo i turizam, OIB 84149925198, Zukve 17. ulica 14, 23235 Vrsi</izvorni_sadrzaj>
    <derivirana_varijabla naziv="DomainObject.Predmet.ProtustrankaFormatedWithAdressOIB_1"> BELL j.d.o.o. za ugostiteljstvo i turizam, OIB 84149925198, Zukve 17. ulica 14, 23235 Vrsi</derivirana_varijabla>
  </DomainObject.Predmet.ProtustrankaFormatedWithAdressOIB>
  <DomainObject.Predmet.ProtustrankaWithAdress>
    <izvorni_sadrzaj>BELL j.d.o.o. za ugostiteljstvo i turizam Zukve 17. ulica 14, 23235 Vrsi</izvorni_sadrzaj>
    <derivirana_varijabla naziv="DomainObject.Predmet.ProtustrankaWithAdress_1">BELL j.d.o.o. za ugostiteljstvo i turizam Zukve 17. ulica 14, 23235 Vrsi</derivirana_varijabla>
  </DomainObject.Predmet.ProtustrankaWithAdress>
  <DomainObject.Predmet.ProtustrankaWithAdressOIB>
    <izvorni_sadrzaj>BELL j.d.o.o. za ugostiteljstvo i turizam, OIB 84149925198, Zukve 17. ulica 14, 23235 Vrsi</izvorni_sadrzaj>
    <derivirana_varijabla naziv="DomainObject.Predmet.ProtustrankaWithAdressOIB_1">BELL j.d.o.o. za ugostiteljstvo i turizam, OIB 84149925198, Zukve 17. ulica 14, 23235 Vrsi</derivirana_varijabla>
  </DomainObject.Predmet.ProtustrankaWithAdressOIB>
  <DomainObject.Predmet.ProtustrankaNazivFormated>
    <izvorni_sadrzaj>BELL j.d.o.o. za ugostiteljstvo i turizam</izvorni_sadrzaj>
    <derivirana_varijabla naziv="DomainObject.Predmet.ProtustrankaNazivFormated_1">BELL j.d.o.o. za ugostiteljstvo i turizam</derivirana_varijabla>
  </DomainObject.Predmet.ProtustrankaNazivFormated>
  <DomainObject.Predmet.ProtustrankaNazivFormatedOIB>
    <izvorni_sadrzaj>BELL j.d.o.o. za ugostiteljstvo i turizam, OIB 84149925198</izvorni_sadrzaj>
    <derivirana_varijabla naziv="DomainObject.Predmet.ProtustrankaNazivFormatedOIB_1">BELL j.d.o.o. za ugostiteljstvo i turizam, OIB 84149925198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17427.64</izvorni_sadrzaj>
    <derivirana_varijabla naziv="DomainObject.Predmet.TrenutnaVrijednost_1">17427.64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 j.d.o.o. za ugostiteljstvo i turizam</item>
    </izvorni_sadrzaj>
    <derivirana_varijabla naziv="DomainObject.Predmet.ProtuStrankaListFormated_1">
      <item>BELL j.d.o.o. za ugostiteljstvo i turizam</item>
    </derivirana_varijabla>
  </DomainObject.Predmet.ProtuStrankaListFormated>
  <DomainObject.Predmet.ProtuStrankaListFormatedOIB>
    <izvorni_sadrzaj>
      <item>BELL j.d.o.o. za ugostiteljstvo i turizam, OIB 84149925198</item>
    </izvorni_sadrzaj>
    <derivirana_varijabla naziv="DomainObject.Predmet.ProtuStrankaListFormatedOIB_1">
      <item>BELL j.d.o.o. za ugostiteljstvo i turizam, OIB 84149925198</item>
    </derivirana_varijabla>
  </DomainObject.Predmet.ProtuStrankaListFormatedOIB>
  <DomainObject.Predmet.ProtuStrankaListFormatedWithAdress>
    <izvorni_sadrzaj>
      <item>BELL j.d.o.o. za ugostiteljstvo i turizam, Zukve 17. ulica 14, 23235 Vrsi</item>
    </izvorni_sadrzaj>
    <derivirana_varijabla naziv="DomainObject.Predmet.ProtuStrankaListFormatedWithAdress_1">
      <item>BELL j.d.o.o. za ugostiteljstvo i turizam, Zukve 17. ulica 14, 23235 Vrsi</item>
    </derivirana_varijabla>
  </DomainObject.Predmet.ProtuStrankaListFormatedWithAdress>
  <DomainObject.Predmet.ProtuStrankaListFormatedWithAdressOIB>
    <izvorni_sadrzaj>
      <item>BELL j.d.o.o. za ugostiteljstvo i turizam, OIB 84149925198, Zukve 17. ulica 14, 23235 Vrsi</item>
    </izvorni_sadrzaj>
    <derivirana_varijabla naziv="DomainObject.Predmet.ProtuStrankaListFormatedWithAdressOIB_1">
      <item>BELL j.d.o.o. za ugostiteljstvo i turizam, OIB 84149925198, Zukve 17. ulica 14, 23235 Vrsi</item>
    </derivirana_varijabla>
  </DomainObject.Predmet.ProtuStrankaListFormatedWithAdressOIB>
  <DomainObject.Predmet.ProtuStrankaListNazivFormated>
    <izvorni_sadrzaj>
      <item>BELL j.d.o.o. za ugostiteljstvo i turizam</item>
    </izvorni_sadrzaj>
    <derivirana_varijabla naziv="DomainObject.Predmet.ProtuStrankaListNazivFormated_1">
      <item>BELL j.d.o.o. za ugostiteljstvo i turizam</item>
    </derivirana_varijabla>
  </DomainObject.Predmet.ProtuStrankaListNazivFormated>
  <DomainObject.Predmet.ProtuStrankaListNazivFormatedOIB>
    <izvorni_sadrzaj>
      <item>BELL j.d.o.o. za ugostiteljstvo i turizam, OIB 84149925198</item>
    </izvorni_sadrzaj>
    <derivirana_varijabla naziv="DomainObject.Predmet.ProtuStrankaListNazivFormatedOIB_1">
      <item>BELL j.d.o.o. za ugostiteljstvo i turizam, OIB 84149925198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St-998/2015-6</izvorni_sadrzaj>
    <derivirana_varijabla naziv="DomainObject.PoslovniBrojDokumenta_1">St-998/2015-6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 j.d.o.o. za ugostiteljstvo i turizam</izvorni_sadrzaj>
    <derivirana_varijabla naziv="DomainObject.Predmet.ProtustrankaIDrugi_1">BELL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 j.d.o.o. za ugostiteljstvo i turizam, OIB 84149925198, Zukve 17. ulica 14, 23235 Vrsi</izvorni_sadrzaj>
    <derivirana_varijabla naziv="DomainObject.Predmet.ProtustrankaIDrugiAdressOIB_1">BELL j.d.o.o. za ugostiteljstvo i turizam, OIB 84149925198, Zukve 17. ulica 14,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BELL j.d.o.o. za ugostiteljstvo i turizam</item>
    </izvorni_sadrzaj>
    <derivirana_varijabla naziv="DomainObject.Predmet.SudioniciListNaziv_1">
      <item>FINA</item>
      <item>BELL j.d.o.o. za ugostiteljstvo i turizam</item>
    </derivirana_varijabla>
  </DomainObject.Predmet.SudioniciListNaziv>
  <DomainObject.Predmet.SudioniciListAdressOIB>
    <izvorni_sadrzaj>
      <item>FINA, OIB 85821130368</item>
      <item>BELL j.d.o.o. za ugostiteljstvo i turizam, OIB 84149925198, Zukve 17. ulica 14,23235 Vrsi</item>
    </izvorni_sadrzaj>
    <derivirana_varijabla naziv="DomainObject.Predmet.SudioniciListAdressOIB_1">
      <item>FINA, OIB 85821130368</item>
      <item>BELL j.d.o.o. za ugostiteljstvo i turizam, OIB 84149925198, Zukve 17. ulica 14,23235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7A87E-4B6F-4F5C-BCCE-C361E6D53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St-998/2015-6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