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2fb4" w14:paraId="60a2fb4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FA058E">
        <w:t>5468</w:t>
      </w:r>
      <w:r w:rsidR="002F1438">
        <w:t>/1</w:t>
      </w:r>
      <w:r w:rsidR="00FA058E">
        <w:t>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FA058E">
        <w:t>Trg hrvatskih branitelja 1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FA058E">
        <w:t>H NEKRETNINE d.o.o., Zagreb, Avenija Dubrovnik 46, OIB 19656036660</w:t>
      </w:r>
      <w:r w:rsidR="004B6701">
        <w:t xml:space="preserve">, </w:t>
      </w:r>
      <w:r w:rsidR="00295F32" w:rsidRPr="0053264E">
        <w:t xml:space="preserve">dana </w:t>
      </w:r>
      <w:r w:rsidR="00FA058E">
        <w:t>23. travnja 2018</w:t>
      </w:r>
      <w:r w:rsidR="001B7108">
        <w:t>.</w:t>
      </w:r>
      <w:r w:rsidR="00295F32" w:rsidRPr="0053264E">
        <w:t xml:space="preserve">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FA058E" w:rsidP="00745BD4" w:rsidR="00745BD4">
      <w:pPr>
        <w:ind w:firstLine="708"/>
        <w:jc w:val="both"/>
      </w:pPr>
      <w:r>
        <w:t>Na suglasan prijedlog dužnika i vjerovnika</w:t>
      </w:r>
      <w:r w:rsidR="0085757B">
        <w:t xml:space="preserve">, </w:t>
      </w:r>
      <w:r w:rsidR="002F1438">
        <w:t>ročište radi rasprave o pretpostavkama za otvaranje stečajnog postupka</w:t>
      </w:r>
      <w:r w:rsidR="0085757B">
        <w:t xml:space="preserve"> određeno za dan </w:t>
      </w:r>
      <w:r>
        <w:t>4. svibnja</w:t>
      </w:r>
      <w:r w:rsidR="0085757B">
        <w:t xml:space="preserve"> 201</w:t>
      </w:r>
      <w:r>
        <w:t>8</w:t>
      </w:r>
      <w:r w:rsidR="0085757B">
        <w:t>. godine</w:t>
      </w:r>
      <w:r w:rsidR="002F1438">
        <w:t xml:space="preserve"> </w:t>
      </w:r>
      <w:proofErr w:type="spellStart"/>
      <w:r>
        <w:t>prelaže</w:t>
      </w:r>
      <w:proofErr w:type="spellEnd"/>
      <w:r>
        <w:t xml:space="preserve"> se za dan </w:t>
      </w:r>
      <w:r w:rsidRPr="00FA058E">
        <w:rPr>
          <w:b/>
        </w:rPr>
        <w:t>5. srpnja 2018. godine u 12,15 sati</w:t>
      </w:r>
      <w:r>
        <w:t>,</w:t>
      </w:r>
      <w:r w:rsidR="002F1438">
        <w:t xml:space="preserve"> </w:t>
      </w:r>
      <w:r w:rsidR="0085757B" w:rsidRPr="00FA058E">
        <w:t>na adresi Trgovačkog suda u Zagrebu, Stalna služba, Karlovac, Trg hrvatskih branitelja 1/II, soba broj 204</w:t>
      </w:r>
      <w:r w:rsidR="0085757B"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FA058E">
        <w:t>23. travnja 2018</w:t>
      </w:r>
      <w:r w:rsidRPr="0053264E">
        <w:t>.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 xml:space="preserve">Za točnost </w:t>
      </w:r>
      <w:proofErr w:type="spellStart"/>
      <w:r w:rsidR="00E80FBC">
        <w:t>otpravka</w:t>
      </w:r>
      <w:proofErr w:type="spellEnd"/>
      <w:r w:rsidR="00E80FBC">
        <w:t>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FA058E"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sectPr w:rsidSect="00DF1B94" w:rsidR="002F1438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0A0F"/>
    <w:rsid w:val="0007268C"/>
    <w:rsid w:val="000858AE"/>
    <w:rsid w:val="000B4426"/>
    <w:rsid w:val="000E7C58"/>
    <w:rsid w:val="000F0A0A"/>
    <w:rsid w:val="000F0EF4"/>
    <w:rsid w:val="0017084D"/>
    <w:rsid w:val="001740AB"/>
    <w:rsid w:val="0019063D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A6827"/>
    <w:rsid w:val="002D16B2"/>
    <w:rsid w:val="002D49A0"/>
    <w:rsid w:val="002F1438"/>
    <w:rsid w:val="003126C7"/>
    <w:rsid w:val="00343119"/>
    <w:rsid w:val="003746BE"/>
    <w:rsid w:val="00375F51"/>
    <w:rsid w:val="00391C11"/>
    <w:rsid w:val="003F4A53"/>
    <w:rsid w:val="004B0A0A"/>
    <w:rsid w:val="004B4514"/>
    <w:rsid w:val="004B6701"/>
    <w:rsid w:val="004D27C4"/>
    <w:rsid w:val="0053264E"/>
    <w:rsid w:val="00582442"/>
    <w:rsid w:val="005E1585"/>
    <w:rsid w:val="005E2748"/>
    <w:rsid w:val="00610C21"/>
    <w:rsid w:val="00613A29"/>
    <w:rsid w:val="00660D4D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1DD3"/>
    <w:rsid w:val="007D5D16"/>
    <w:rsid w:val="007E040C"/>
    <w:rsid w:val="00811FD6"/>
    <w:rsid w:val="0085757B"/>
    <w:rsid w:val="00874E6C"/>
    <w:rsid w:val="008C33DF"/>
    <w:rsid w:val="008D3D0F"/>
    <w:rsid w:val="00941993"/>
    <w:rsid w:val="0094791B"/>
    <w:rsid w:val="009A0E71"/>
    <w:rsid w:val="009B35EA"/>
    <w:rsid w:val="009C5BC5"/>
    <w:rsid w:val="009E0FFF"/>
    <w:rsid w:val="00A058DD"/>
    <w:rsid w:val="00A422FE"/>
    <w:rsid w:val="00A51F97"/>
    <w:rsid w:val="00A675FB"/>
    <w:rsid w:val="00AD17CD"/>
    <w:rsid w:val="00AE2532"/>
    <w:rsid w:val="00AF7785"/>
    <w:rsid w:val="00B1314F"/>
    <w:rsid w:val="00BA257E"/>
    <w:rsid w:val="00BE3247"/>
    <w:rsid w:val="00BF6F39"/>
    <w:rsid w:val="00C30E6A"/>
    <w:rsid w:val="00C62037"/>
    <w:rsid w:val="00C71077"/>
    <w:rsid w:val="00C82C2F"/>
    <w:rsid w:val="00C84611"/>
    <w:rsid w:val="00C92DA2"/>
    <w:rsid w:val="00CB6C29"/>
    <w:rsid w:val="00CC408D"/>
    <w:rsid w:val="00D21672"/>
    <w:rsid w:val="00D62198"/>
    <w:rsid w:val="00D662B2"/>
    <w:rsid w:val="00D71FEB"/>
    <w:rsid w:val="00D94EF5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46A9"/>
    <w:rsid w:val="00F86FC3"/>
    <w:rsid w:val="00FA058E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0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E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E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E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E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0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E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E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E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E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5468</izvorni_sadrzaj>
    <derivirana_varijabla naziv="DomainObject.Predmet.Broj_1">5468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St-5468/2016</izvorni_sadrzaj>
    <derivirana_varijabla naziv="DomainObject.Predmet.OznakaBroj_1">St-5468/2016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 NEKRETNINE d.o.o. zastupanog po punomoćniku Marijan Pevec; Odvjetničko društvo LJUBENKO &amp; PARTNERI društvo s ograničenom odgovornošću za odvjetničke usluge; H NEKRETNINE društvo s ograničenom odgovornošću za trgovinu i usluge</izvorni_sadrzaj>
    <derivirana_varijabla naziv="DomainObject.Predmet.ProtustrankaFormated_1">  H NEKRETNINE d.o.o. zastupanog po punomoćniku Marijan Pevec; Odvjetničko društvo LJUBENKO &amp; PARTNERI društvo s ograničenom odgovornošću za odvjetničke usluge; H NEKRETNINE društvo s ograničenom odgovornošću za trgovinu i usluge</derivirana_varijabla>
  </DomainObject.Predmet.ProtustrankaFormated>
  <DomainObject.Predmet.ProtustrankaFormatedOIB>
    <izvorni_sadrzaj>  H NEKRETNINE d.o.o., OIB 19656036660 zastupanog po punomoćniku Marijan Pevec; Odvjetničko društvo LJUBENKO &amp; PARTNERI društvo s ograničenom odgovornošću za odvjetničke usluge; H NEKRETNINE društvo s ograničenom odgovornošću za trgovinu i usluge, OIB 19656036660</izvorni_sadrzaj>
    <derivirana_varijabla naziv="DomainObject.Predmet.ProtustrankaFormatedOIB_1">  H NEKRETNINE d.o.o., OIB 19656036660 zastupanog po punomoćniku Marijan Pevec; Odvjetničko društvo LJUBENKO &amp; PARTNERI društvo s ograničenom odgovornošću za odvjetničke usluge; H NEKRETNINE društvo s ograničenom odgovornošću za trgovinu i usluge, OIB 19656036660</derivirana_varijabla>
  </DomainObject.Predmet.ProtustrankaFormatedOIB>
  <DomainObject.Predmet.ProtustrankaFormatedWithAdress>
    <izvorni_sadrzaj> H NEKRETNINE d.o.o., Avenija Dubrovnik 46, 10000 Zagreb zastupanog po punomoćniku Marijan Pevec; Odvjetničko društvo LJUBENKO &amp; PARTNERI društvo s ograničenom odgovornošću za odvjetničke usluge; H NEKRETNINE društvo s ograničenom odgovornošću za trgovinu i usluge, Avenija Dubrovnik 46, 10000 Zagreb</izvorni_sadrzaj>
    <derivirana_varijabla naziv="DomainObject.Predmet.ProtustrankaFormatedWithAdress_1"> H NEKRETNINE d.o.o., Avenija Dubrovnik 46, 10000 Zagreb zastupanog po punomoćniku Marijan Pevec; Odvjetničko društvo LJUBENKO &amp; PARTNERI društvo s ograničenom odgovornošću za odvjetničke usluge; H NEKRETNINE društvo s ograničenom odgovornošću za trgovinu i usluge, Avenija Dubrovnik 46, 10000 Zagreb</derivirana_varijabla>
  </DomainObject.Predmet.ProtustrankaFormatedWithAdress>
  <DomainObject.Predmet.ProtustrankaFormatedWithAdressOIB>
    <izvorni_sadrzaj> H NEKRETNINE d.o.o., OIB 19656036660, Avenija Dubrovnik 46, 10000 Zagreb zastupanog po punomoćniku Marijan Pevec; Odvjetničko društvo LJUBENKO &amp; PARTNERI društvo s ograničenom odgovornošću za odvjetničke usluge; H NEKRETNINE društvo s ograničenom odgovornošću za trgovinu i usluge, OIB 19656036660, Avenija Dubrovnik 46, 10000 Zagreb</izvorni_sadrzaj>
    <derivirana_varijabla naziv="DomainObject.Predmet.ProtustrankaFormatedWithAdressOIB_1"> H NEKRETNINE d.o.o., OIB 19656036660, Avenija Dubrovnik 46, 10000 Zagreb zastupanog po punomoćniku Marijan Pevec; Odvjetničko društvo LJUBENKO &amp; PARTNERI društvo s ograničenom odgovornošću za odvjetničke usluge; H NEKRETNINE društvo s ograničenom odgovornošću za trgovinu i usluge, OIB 19656036660, Avenija Dubrovnik 46, 10000 Zagreb</derivirana_varijabla>
  </DomainObject.Predmet.ProtustrankaFormatedWithAdressOIB>
  <DomainObject.Predmet.ProtustrankaWithAdress>
    <izvorni_sadrzaj>H NEKRETNINE d.o.o. Avenija Dubrovnik 46, 10000 Zagreb, H NEKRETNINE društvo s ograničenom odgovornošću za trgovinu i usluge Avenija Dubrovnik 46, 10000 Zagreb</izvorni_sadrzaj>
    <derivirana_varijabla naziv="DomainObject.Predmet.ProtustrankaWithAdress_1">H NEKRETNINE d.o.o. Avenija Dubrovnik 46, 10000 Zagreb, H NEKRETNINE društvo s ograničenom odgovornošću za trgovinu i usluge Avenija Dubrovnik 46, 10000 Zagreb</derivirana_varijabla>
  </DomainObject.Predmet.ProtustrankaWithAdress>
  <DomainObject.Predmet.ProtustrankaWithAdressOIB>
    <izvorni_sadrzaj>H NEKRETNINE d.o.o., OIB 19656036660, Avenija Dubrovnik 46, 10000 Zagreb, H NEKRETNINE društvo s ograničenom odgovornošću za trgovinu i usluge, OIB 19656036660, Avenija Dubrovnik 46, 10000 Zagreb</izvorni_sadrzaj>
    <derivirana_varijabla naziv="DomainObject.Predmet.ProtustrankaWithAdressOIB_1">H NEKRETNINE d.o.o., OIB 19656036660, Avenija Dubrovnik 46, 10000 Zagreb, H NEKRETNINE društvo s ograničenom odgovornošću za trgovinu i usluge, OIB 19656036660, Avenija Dubrovnik 46, 10000 Zagreb</derivirana_varijabla>
  </DomainObject.Predmet.ProtustrankaWithAdressOIB>
  <DomainObject.Predmet.ProtustrankaNazivFormated>
    <izvorni_sadrzaj>H NEKRETNINE d.o.o.,H NEKRETNINE društvo s ograničenom odgovornošću za trgovinu i usluge</izvorni_sadrzaj>
    <derivirana_varijabla naziv="DomainObject.Predmet.ProtustrankaNazivFormated_1">H NEKRETNINE d.o.o.,H NEKRETNINE društvo s ograničenom odgovornošću za trgovinu i usluge</derivirana_varijabla>
  </DomainObject.Predmet.ProtustrankaNazivFormated>
  <DomainObject.Predmet.ProtustrankaNazivFormatedOIB>
    <izvorni_sadrzaj>H NEKRETNINE d.o.o., OIB 19656036660,H NEKRETNINE društvo s ograničenom odgovornošću za trgovinu i usluge, OIB 19656036660</izvorni_sadrzaj>
    <derivirana_varijabla naziv="DomainObject.Predmet.ProtustrankaNazivFormatedOIB_1">H NEKRETNINE d.o.o., OIB 19656036660,H NEKRETNINE društvo s ograničenom odgovornošću za trgovinu i usluge, OIB 19656036660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 NEKRETNINE d.o.o.</izvorni_sadrzaj>
    <derivirana_varijabla naziv="DomainObject.Predmet.StrankaFormated_1">  FINA Regionalni centar Zagreb; H NEKRETNINE d.o.o.</derivirana_varijabla>
  </DomainObject.Predmet.StrankaFormated>
  <DomainObject.Predmet.StrankaFormatedOIB>
    <izvorni_sadrzaj>  FINA Regionalni centar Zagreb, OIB 85821130368; H NEKRETNINE d.o.o., OIB 19656036660</izvorni_sadrzaj>
    <derivirana_varijabla naziv="DomainObject.Predmet.StrankaFormatedOIB_1">  FINA Regionalni centar Zagreb, OIB 85821130368; H NEKRETNINE d.o.o., OIB 19656036660</derivirana_varijabla>
  </DomainObject.Predmet.StrankaFormatedOIB>
  <DomainObject.Predmet.StrankaFormatedWithAdress>
    <izvorni_sadrzaj> FINA Regionalni centar Zagreb, Trg svibanjskih žrtava 1995. br. 1, 10000 Zagreb; H NEKRETNINE d.o.o., Avenija Dubrovnik 46, 10000 Zagreb</izvorni_sadrzaj>
    <derivirana_varijabla naziv="DomainObject.Predmet.StrankaFormatedWithAdress_1"> FINA Regionalni centar Zagreb, Trg svibanjskih žrtava 1995. br. 1, 10000 Zagreb; H NEKRETNINE d.o.o., Avenija Dubrovnik 46, 10000 Zagreb</derivirana_varijabla>
  </DomainObject.Predmet.StrankaFormatedWithAdress>
  <DomainObject.Predmet.StrankaFormatedWithAdressOIB>
    <izvorni_sadrzaj> FINA Regionalni centar Zagreb, OIB 85821130368, Trg svibanjskih žrtava 1995. br. 1, 10000 Zagreb; H NEKRETNINE d.o.o., OIB 19656036660, Avenija Dubrovnik 46, 10000 Zagreb</izvorni_sadrzaj>
    <derivirana_varijabla naziv="DomainObject.Predmet.StrankaFormatedWithAdressOIB_1"> FINA Regionalni centar Zagreb, OIB 85821130368, Trg svibanjskih žrtava 1995. br. 1, 10000 Zagreb; H NEKRETNINE d.o.o., OIB 19656036660, Avenija Dubrovnik 46, 10000 Zagreb</derivirana_varijabla>
  </DomainObject.Predmet.StrankaFormatedWithAdressOIB>
  <DomainObject.Predmet.StrankaWithAdress>
    <izvorni_sadrzaj>FINA Regionalni centar Zagreb Trg svibanjskih žrtava 1995. br. 1,10000 Zagreb,H NEKRETNINE d.o.o. Avenija Dubrovnik 46,10000 Zagreb</izvorni_sadrzaj>
    <derivirana_varijabla naziv="DomainObject.Predmet.StrankaWithAdress_1">FINA Regionalni centar Zagreb Trg svibanjskih žrtava 1995. br. 1,10000 Zagreb,H NEKRETNINE d.o.o. Avenija Dubrovnik 46,10000 Zagreb</derivirana_varijabla>
  </DomainObject.Predmet.StrankaWithAdress>
  <DomainObject.Predmet.StrankaWithAdressOIB>
    <izvorni_sadrzaj>FINA Regionalni centar Zagreb, OIB 85821130368, Trg svibanjskih žrtava 1995. br. 1,10000 Zagreb,H NEKRETNINE d.o.o., OIB 19656036660, Avenija Dubrovnik 46,10000 Zagreb</izvorni_sadrzaj>
    <derivirana_varijabla naziv="DomainObject.Predmet.StrankaWithAdressOIB_1">FINA Regionalni centar Zagreb, OIB 85821130368, Trg svibanjskih žrtava 1995. br. 1,10000 Zagreb,H NEKRETNINE d.o.o., OIB 19656036660, Avenija Dubrovnik 46,10000 Zagreb</derivirana_varijabla>
  </DomainObject.Predmet.StrankaWithAdressOIB>
  <DomainObject.Predmet.StrankaNazivFormated>
    <izvorni_sadrzaj>FINA Regionalni centar Zagreb,H NEKRETNINE d.o.o.</izvorni_sadrzaj>
    <derivirana_varijabla naziv="DomainObject.Predmet.StrankaNazivFormated_1">FINA Regionalni centar Zagreb,H NEKRETNINE d.o.o.</derivirana_varijabla>
  </DomainObject.Predmet.StrankaNazivFormated>
  <DomainObject.Predmet.StrankaNazivFormatedOIB>
    <izvorni_sadrzaj>FINA Regionalni centar Zagreb, OIB 85821130368,H NEKRETNINE d.o.o., OIB 19656036660</izvorni_sadrzaj>
    <derivirana_varijabla naziv="DomainObject.Predmet.StrankaNazivFormatedOIB_1">FINA Regionalni centar Zagreb, OIB 85821130368,H NEKRETNINE d.o.o., OIB 19656036660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H NEKRETNINE d.o.o.</item>
    </izvorni_sadrzaj>
    <derivirana_varijabla naziv="DomainObject.Predmet.StrankaListFormated_1">
      <item>FINA Regionalni centar Zagreb</item>
      <item>H NEKRETNINE d.o.o.</item>
    </derivirana_varijabla>
  </DomainObject.Predmet.StrankaListFormated>
  <DomainObject.Predmet.StrankaListFormatedOIB>
    <izvorni_sadrzaj>
      <item>FINA Regionalni centar Zagreb, OIB 85821130368</item>
      <item>H NEKRETNINE d.o.o., OIB 19656036660</item>
    </izvorni_sadrzaj>
    <derivirana_varijabla naziv="DomainObject.Predmet.StrankaListFormatedOIB_1">
      <item>FINA Regionalni centar Zagreb, OIB 85821130368</item>
      <item>H NEKRETNINE d.o.o., OIB 19656036660</item>
    </derivirana_varijabla>
  </DomainObject.Predmet.StrankaListFormatedOIB>
  <DomainObject.Predmet.StrankaListFormatedWithAdress>
    <izvorni_sadrzaj>
      <item>FINA Regionalni centar Zagreb, Trg svibanjskih žrtava 1995. br. 1, 10000 Zagreb</item>
      <item>H NEKRETNINE d.o.o., Avenija Dubrovnik 46, 10000 Zagreb</item>
    </izvorni_sadrzaj>
    <derivirana_varijabla naziv="DomainObject.Predmet.StrankaListFormatedWithAdress_1">
      <item>FINA Regionalni centar Zagreb, Trg svibanjskih žrtava 1995. br. 1, 10000 Zagreb</item>
      <item>H NEKRETNINE d.o.o., Avenija Dubrovnik 46,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 NEKRETNINE d.o.o., OIB 19656036660, Avenija Dubrovnik 46, 10000 Zagreb</item>
    </izvorni_sadrzaj>
    <derivirana_varijabla naziv="DomainObject.Predmet.StrankaListFormatedWithAdressOIB_1">
      <item>FINA Regionalni centar Zagreb, OIB 85821130368, Trg svibanjskih žrtava 1995. br. 1, 10000 Zagreb</item>
      <item>H NEKRETNINE d.o.o., OIB 19656036660, Avenija Dubrovnik 46, 10000 Zagreb</item>
    </derivirana_varijabla>
  </DomainObject.Predmet.StrankaListFormatedWithAdressOIB>
  <DomainObject.Predmet.StrankaListNazivFormated>
    <izvorni_sadrzaj>
      <item>FINA Regionalni centar Zagreb</item>
      <item>H NEKRETNINE d.o.o.</item>
    </izvorni_sadrzaj>
    <derivirana_varijabla naziv="DomainObject.Predmet.StrankaListNazivFormated_1">
      <item>FINA Regionalni centar Zagreb</item>
      <item>H NEKRETNINE d.o.o.</item>
    </derivirana_varijabla>
  </DomainObject.Predmet.StrankaListNazivFormated>
  <DomainObject.Predmet.StrankaListNazivFormatedOIB>
    <izvorni_sadrzaj>
      <item>FINA Regionalni centar Zagreb, OIB 85821130368</item>
      <item>H NEKRETNINE d.o.o., OIB 19656036660</item>
    </izvorni_sadrzaj>
    <derivirana_varijabla naziv="DomainObject.Predmet.StrankaListNazivFormatedOIB_1">
      <item>FINA Regionalni centar Zagreb, OIB 85821130368</item>
      <item>H NEKRETNINE d.o.o., OIB 19656036660</item>
    </derivirana_varijabla>
  </DomainObject.Predmet.StrankaListNazivFormatedOIB>
  <DomainObject.Predmet.ProtuStrankaListFormated>
    <izvorni_sadrzaj>
      <item>H NEKRETNINE d.o.o. zastupanog po punomoćniku Marijan Pevec; Odvjetničko društvo LJUBENKO &amp; PARTNERI društvo s ograničenom odgovornošću za odvjetničke usluge</item>
      <item>H NEKRETNINE društvo s ograničenom odgovornošću za trgovinu i usluge</item>
    </izvorni_sadrzaj>
    <derivirana_varijabla naziv="DomainObject.Predmet.ProtuStrankaListFormated_1">
      <item>H NEKRETNINE d.o.o. zastupanog po punomoćniku Marijan Pevec; Odvjetničko društvo LJUBENKO &amp; PARTNERI društvo s ograničenom odgovornošću za odvjetničke usluge</item>
      <item>H NEKRETNINE društvo s ograničenom odgovornošću za trgovinu i usluge</item>
    </derivirana_varijabla>
  </DomainObject.Predmet.ProtuStrankaListFormated>
  <DomainObject.Predmet.ProtuStrankaListFormatedOIB>
    <izvorni_sadrzaj>
      <item>H NEKRETNINE d.o.o., OIB 19656036660 zastupanog po punomoćniku Marijan Pevec; Odvjetničko društvo LJUBENKO &amp; PARTNERI društvo s ograničenom odgovornošću za odvjetničke usluge</item>
      <item>H NEKRETNINE društvo s ograničenom odgovornošću za trgovinu i usluge, OIB 19656036660</item>
    </izvorni_sadrzaj>
    <derivirana_varijabla naziv="DomainObject.Predmet.ProtuStrankaListFormatedOIB_1">
      <item>H NEKRETNINE d.o.o., OIB 19656036660 zastupanog po punomoćniku Marijan Pevec; Odvjetničko društvo LJUBENKO &amp; PARTNERI društvo s ograničenom odgovornošću za odvjetničke usluge</item>
      <item>H NEKRETNINE društvo s ograničenom odgovornošću za trgovinu i usluge, OIB 19656036660</item>
    </derivirana_varijabla>
  </DomainObject.Predmet.ProtuStrankaListFormatedOIB>
  <DomainObject.Predmet.ProtuStrankaListFormatedWithAdress>
    <izvorni_sadrzaj>
      <item>H NEKRETNINE d.o.o., Avenija Dubrovnik 46, 10000 Zagreb zastupanog po punomoćniku Marijan Pevec; Odvjetničko društvo LJUBENKO &amp; PARTNERI društvo s ograničenom odgovornošću za odvjetničke usluge</item>
      <item>H NEKRETNINE društvo s ograničenom odgovornošću za trgovinu i usluge, Avenija Dubrovnik 46, 10000 Zagreb</item>
    </izvorni_sadrzaj>
    <derivirana_varijabla naziv="DomainObject.Predmet.ProtuStrankaListFormatedWithAdress_1">
      <item>H NEKRETNINE d.o.o., Avenija Dubrovnik 46, 10000 Zagreb zastupanog po punomoćniku Marijan Pevec; Odvjetničko društvo LJUBENKO &amp; PARTNERI društvo s ograničenom odgovornošću za odvjetničke usluge</item>
      <item>H NEKRETNINE društvo s ograničenom odgovornošću za trgovinu i usluge, Avenija Dubrovnik 46, 10000 Zagreb</item>
    </derivirana_varijabla>
  </DomainObject.Predmet.ProtuStrankaListFormatedWithAdress>
  <DomainObject.Predmet.ProtuStrankaListFormatedWithAdressOIB>
    <izvorni_sadrzaj>
      <item>H NEKRETNINE d.o.o., OIB 19656036660, Avenija Dubrovnik 46, 10000 Zagreb zastupanog po punomoćniku Marijan Pevec; Odvjetničko društvo LJUBENKO &amp; PARTNERI društvo s ograničenom odgovornošću za odvjetničke usluge</item>
      <item>H NEKRETNINE društvo s ograničenom odgovornošću za trgovinu i usluge, OIB 19656036660, Avenija Dubrovnik 46, 10000 Zagreb</item>
    </izvorni_sadrzaj>
    <derivirana_varijabla naziv="DomainObject.Predmet.ProtuStrankaListFormatedWithAdressOIB_1">
      <item>H NEKRETNINE d.o.o., OIB 19656036660, Avenija Dubrovnik 46, 10000 Zagreb zastupanog po punomoćniku Marijan Pevec; Odvjetničko društvo LJUBENKO &amp; PARTNERI društvo s ograničenom odgovornošću za odvjetničke usluge</item>
      <item>H NEKRETNINE društvo s ograničenom odgovornošću za trgovinu i usluge, OIB 19656036660, Avenija Dubrovnik 46, 10000 Zagreb</item>
    </derivirana_varijabla>
  </DomainObject.Predmet.ProtuStrankaListFormatedWithAdressOIB>
  <DomainObject.Predmet.ProtuStrankaListNazivFormated>
    <izvorni_sadrzaj>
      <item>H NEKRETNINE d.o.o.</item>
      <item>H NEKRETNINE društvo s ograničenom odgovornošću za trgovinu i usluge</item>
    </izvorni_sadrzaj>
    <derivirana_varijabla naziv="DomainObject.Predmet.ProtuStrankaListNazivFormated_1">
      <item>H NEKRETNINE d.o.o.</item>
      <item>H NEKRETNINE društvo s ograničenom odgovornošću za trgovinu i usluge</item>
    </derivirana_varijabla>
  </DomainObject.Predmet.ProtuStrankaListNazivFormated>
  <DomainObject.Predmet.ProtuStrankaListNazivFormatedOIB>
    <izvorni_sadrzaj>
      <item>H NEKRETNINE d.o.o., OIB 19656036660</item>
      <item>H NEKRETNINE društvo s ograničenom odgovornošću za trgovinu i usluge, OIB 19656036660</item>
    </izvorni_sadrzaj>
    <derivirana_varijabla naziv="DomainObject.Predmet.ProtuStrankaListNazivFormatedOIB_1">
      <item>H NEKRETNINE d.o.o., OIB 19656036660</item>
      <item>H NEKRETNINE društvo s ograničenom odgovornošću za trgovinu i usluge, OIB 19656036660</item>
    </derivirana_varijabla>
  </DomainObject.Predmet.ProtuStrankaListNazivFormatedOIB>
  <DomainObject.Predmet.OstaliListFormated>
    <izvorni_sadrzaj>
      <item>Marijan Pevec punomoćnik sudionika u postupku H NEKRETNINE d.o.o.</item>
      <item>Odvjetničko društvo LJUBENKO &amp; PARTNERI društvo s ograničenom odgovornošću za odvjetničke usluge punomoćnik sudionika u postupku H NEKRETNINE d.o.o.</item>
      <item>Odvjetničko društvo LJUBENKO &amp; PARTNERI d.o.o. za odvjetničke usluge</item>
      <item>Marijan Pevec</item>
    </izvorni_sadrzaj>
    <derivirana_varijabla naziv="DomainObject.Predmet.OstaliListFormated_1">
      <item>Marijan Pevec punomoćnik sudionika u postupku H NEKRETNINE d.o.o.</item>
      <item>Odvjetničko društvo LJUBENKO &amp; PARTNERI društvo s ograničenom odgovornošću za odvjetničke usluge punomoćnik sudionika u postupku H NEKRETNINE d.o.o.</item>
      <item>Odvjetničko društvo LJUBENKO &amp; PARTNERI d.o.o. za odvjetničke usluge</item>
      <item>Marijan Pevec</item>
    </derivirana_varijabla>
  </DomainObject.Predmet.OstaliListFormated>
  <DomainObject.Predmet.OstaliListFormatedOIB>
    <izvorni_sadrzaj>
      <item>Marijan Pevec, OIB 24912042797 punomoćnik sudionika u postupku H NEKRETNINE d.o.o.</item>
      <item>Odvjetničko društvo LJUBENKO &amp; PARTNERI društvo s ograničenom odgovornošću za odvjetničke usluge, OIB 44071613559 punomoćnik sudionika u postupku H NEKRETNINE d.o.o.</item>
      <item>Odvjetničko društvo LJUBENKO &amp; PARTNERI d.o.o. za odvjetničke usluge, OIB 44071613559</item>
      <item>Marijan Pevec, OIB 24912042797</item>
    </izvorni_sadrzaj>
    <derivirana_varijabla naziv="DomainObject.Predmet.OstaliListFormatedOIB_1">
      <item>Marijan Pevec, OIB 24912042797 punomoćnik sudionika u postupku H NEKRETNINE d.o.o.</item>
      <item>Odvjetničko društvo LJUBENKO &amp; PARTNERI društvo s ograničenom odgovornošću za odvjetničke usluge, OIB 44071613559 punomoćnik sudionika u postupku H NEKRETNINE d.o.o.</item>
      <item>Odvjetničko društvo LJUBENKO &amp; PARTNERI d.o.o. za odvjetničke usluge, OIB 44071613559</item>
      <item>Marijan Pevec, OIB 24912042797</item>
    </derivirana_varijabla>
  </DomainObject.Predmet.OstaliListFormatedOIB>
  <DomainObject.Predmet.OstaliListFormatedWithAdress>
    <izvorni_sadrzaj>
      <item>Marijan Pevec, Augusta Šenoe 15, 10360 Sesvete punomoćnik sudionika u postupku H NEKRETNINE d.o.o.</item>
      <item>Odvjetničko društvo LJUBENKO &amp; PARTNERI društvo s ograničenom odgovornošću za odvjetničke usluge, Branimirova 29, 10000 Zagreb punomoćnik sudionika u postupku H NEKRETNINE d.o.o.</item>
      <item>Odvjetničko društvo LJUBENKO &amp; PARTNERI d.o.o. za odvjetničke usluge, Branimirova 29, 10000 Zagreb</item>
      <item>Marijan Pevec, Augusta Šenoe 15, 10360 Sesvete</item>
    </izvorni_sadrzaj>
    <derivirana_varijabla naziv="DomainObject.Predmet.OstaliListFormatedWithAdress_1">
      <item>Marijan Pevec, Augusta Šenoe 15, 10360 Sesvete punomoćnik sudionika u postupku H NEKRETNINE d.o.o.</item>
      <item>Odvjetničko društvo LJUBENKO &amp; PARTNERI društvo s ograničenom odgovornošću za odvjetničke usluge, Branimirova 29, 10000 Zagreb punomoćnik sudionika u postupku H NEKRETNINE d.o.o.</item>
      <item>Odvjetničko društvo LJUBENKO &amp; PARTNERI d.o.o. za odvjetničke usluge, Branimirova 29, 10000 Zagreb</item>
      <item>Marijan Pevec, Augusta Šenoe 15, 10360 Sesvete</item>
    </derivirana_varijabla>
  </DomainObject.Predmet.OstaliListFormatedWithAdress>
  <DomainObject.Predmet.OstaliListFormatedWithAdressOIB>
    <izvorni_sadrzaj>
      <item>Marijan Pevec, OIB 24912042797, Augusta Šenoe 15, 10360 Sesvete punomoćnik sudionika u postupku H NEKRETNINE d.o.o.</item>
      <item>Odvjetničko društvo LJUBENKO &amp; PARTNERI društvo s ograničenom odgovornošću za odvjetničke usluge, OIB 44071613559, Branimirova 29, 10000 Zagreb punomoćnik sudionika u postupku H NEKRETNINE d.o.o.</item>
      <item>Odvjetničko društvo LJUBENKO &amp; PARTNERI d.o.o. za odvjetničke usluge, OIB 44071613559, Branimirova 29, 10000 Zagreb</item>
      <item>Marijan Pevec, OIB 24912042797, Augusta Šenoe 15, 10360 Sesvete</item>
    </izvorni_sadrzaj>
    <derivirana_varijabla naziv="DomainObject.Predmet.OstaliListFormatedWithAdressOIB_1">
      <item>Marijan Pevec, OIB 24912042797, Augusta Šenoe 15, 10360 Sesvete punomoćnik sudionika u postupku H NEKRETNINE d.o.o.</item>
      <item>Odvjetničko društvo LJUBENKO &amp; PARTNERI društvo s ograničenom odgovornošću za odvjetničke usluge, OIB 44071613559, Branimirova 29, 10000 Zagreb punomoćnik sudionika u postupku H NEKRETNINE d.o.o.</item>
      <item>Odvjetničko društvo LJUBENKO &amp; PARTNERI d.o.o. za odvjetničke usluge, OIB 44071613559, Branimirova 29, 10000 Zagreb</item>
      <item>Marijan Pevec, OIB 24912042797, Augusta Šenoe 15, 10360 Sesvete</item>
    </derivirana_varijabla>
  </DomainObject.Predmet.OstaliListFormatedWithAdressOIB>
  <DomainObject.Predmet.OstaliListNazivFormated>
    <izvorni_sadrzaj>
      <item>Marijan Pevec</item>
      <item>Odvjetničko društvo LJUBENKO &amp; PARTNERI društvo s ograničenom odgovornošću za odvjetničke usluge</item>
      <item>Odvjetničko društvo LJUBENKO &amp; PARTNERI d.o.o. za odvjetničke usluge</item>
      <item>Marijan Pevec</item>
    </izvorni_sadrzaj>
    <derivirana_varijabla naziv="DomainObject.Predmet.OstaliListNazivFormated_1">
      <item>Marijan Pevec</item>
      <item>Odvjetničko društvo LJUBENKO &amp; PARTNERI društvo s ograničenom odgovornošću za odvjetničke usluge</item>
      <item>Odvjetničko društvo LJUBENKO &amp; PARTNERI d.o.o. za odvjetničke usluge</item>
      <item>Marijan Pevec</item>
    </derivirana_varijabla>
  </DomainObject.Predmet.OstaliListNazivFormated>
  <DomainObject.Predmet.OstaliListNazivFormatedOIB>
    <izvorni_sadrzaj>
      <item>Marijan Pevec, OIB 24912042797</item>
      <item>Odvjetničko društvo LJUBENKO &amp; PARTNERI društvo s ograničenom odgovornošću za odvjetničke usluge, OIB 44071613559</item>
      <item>Odvjetničko društvo LJUBENKO &amp; PARTNERI d.o.o. za odvjetničke usluge, OIB 44071613559</item>
      <item>Marijan Pevec, OIB 24912042797</item>
    </izvorni_sadrzaj>
    <derivirana_varijabla naziv="DomainObject.Predmet.OstaliListNazivFormatedOIB_1">
      <item>Marijan Pevec, OIB 24912042797</item>
      <item>Odvjetničko društvo LJUBENKO &amp; PARTNERI društvo s ograničenom odgovornošću za odvjetničke usluge, OIB 44071613559</item>
      <item>Odvjetničko društvo LJUBENKO &amp; PARTNERI d.o.o. za odvjetničke usluge, OIB 44071613559</item>
      <item>Marijan Pevec, OIB 24912042797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 NEKRETNINE d.o.o. i dr.</izvorni_sadrzaj>
    <derivirana_varijabla naziv="DomainObject.Predmet.ProtustrankaIDrugi_1">H NEKRETNINE d.o.o. i dr.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 NEKRETNINE d.o.o., OIB 19656036660, Avenija Dubrovnik 46, 10000 Zagreb i dr.</izvorni_sadrzaj>
    <derivirana_varijabla naziv="DomainObject.Predmet.ProtustrankaIDrugiAdressOIB_1">H NEKRETNINE d.o.o., OIB 19656036660, Avenija Dubrovnik 46,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 NEKRETNINE d.o.o.</item>
      <item>Marijan Pevec</item>
      <item>Odvjetničko društvo LJUBENKO &amp; PARTNERI društvo s ograničenom odgovornošću za odvjetničke usluge</item>
      <item>H NEKRETNINE d.o.o.</item>
      <item>H NEKRETNINE društvo s ograničenom odgovornošću za trgovinu i usluge</item>
      <item>Odvjetničko društvo LJUBENKO &amp; PARTNERI d.o.o. za odvjetničke usluge</item>
      <item>Marijan Pevec</item>
    </izvorni_sadrzaj>
    <derivirana_varijabla naziv="DomainObject.Predmet.SudioniciListNaziv_1">
      <item>FINA Regionalni centar Zagreb</item>
      <item>H NEKRETNINE d.o.o.</item>
      <item>Marijan Pevec</item>
      <item>Odvjetničko društvo LJUBENKO &amp; PARTNERI društvo s ograničenom odgovornošću za odvjetničke usluge</item>
      <item>H NEKRETNINE d.o.o.</item>
      <item>H NEKRETNINE društvo s ograničenom odgovornošću za trgovinu i usluge</item>
      <item>Odvjetničko društvo LJUBENKO &amp; PARTNERI d.o.o. za odvjetničke usluge</item>
      <item>Marijan Pevec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 NEKRETNINE d.o.o., OIB 19656036660, Avenija Dubrovnik 46,10000 Zagreb</item>
      <item>Marijan Pevec, OIB 24912042797, Augusta Šenoe 15,10360 Sesvete</item>
      <item>Odvjetničko društvo LJUBENKO &amp; PARTNERI društvo s ograničenom odgovornošću za odvjetničke usluge, OIB 44071613559, Branimirova 29,10000 Zagreb</item>
      <item>H NEKRETNINE d.o.o., OIB 19656036660, Avenija Dubrovnik 46,10000 Zagreb</item>
      <item>H NEKRETNINE društvo s ograničenom odgovornošću za trgovinu i usluge, OIB 19656036660, Avenija Dubrovnik 46,10000 Zagreb</item>
      <item>Odvjetničko društvo LJUBENKO &amp; PARTNERI d.o.o. za odvjetničke usluge, OIB 44071613559, Branimirova 29,10000 Zagreb</item>
      <item>Marijan Pevec, OIB 24912042797, Augusta Šenoe 15,10360 Sesvete</item>
    </izvorni_sadrzaj>
    <derivirana_varijabla naziv="DomainObject.Predmet.SudioniciListAdressOIB_1">
      <item>FINA Regionalni centar Zagreb, OIB 85821130368, Trg svibanjskih žrtava 1995. br. 1,10000 Zagreb</item>
      <item>H NEKRETNINE d.o.o., OIB 19656036660, Avenija Dubrovnik 46,10000 Zagreb</item>
      <item>Marijan Pevec, OIB 24912042797, Augusta Šenoe 15,10360 Sesvete</item>
      <item>Odvjetničko društvo LJUBENKO &amp; PARTNERI društvo s ograničenom odgovornošću za odvjetničke usluge, OIB 44071613559, Branimirova 29,10000 Zagreb</item>
      <item>H NEKRETNINE d.o.o., OIB 19656036660, Avenija Dubrovnik 46,10000 Zagreb</item>
      <item>H NEKRETNINE društvo s ograničenom odgovornošću za trgovinu i usluge, OIB 19656036660, Avenija Dubrovnik 46,10000 Zagreb</item>
      <item>Odvjetničko društvo LJUBENKO &amp; PARTNERI d.o.o. za odvjetničke usluge, OIB 44071613559, Branimirova 29,10000 Zagreb</item>
      <item>Marijan Pevec, OIB 24912042797, Augusta Šenoe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19656036660</item>
      <item>, OIB 24912042797</item>
      <item>, OIB 44071613559</item>
      <item>, OIB 19656036660</item>
      <item>, OIB 19656036660</item>
      <item>, OIB 44071613559</item>
      <item>, OIB 24912042797</item>
    </izvorni_sadrzaj>
    <derivirana_varijabla naziv="DomainObject.Predmet.SudioniciListNazivOIB_1">
      <item>, OIB 85821130368</item>
      <item>, OIB 19656036660</item>
      <item>, OIB 24912042797</item>
      <item>, OIB 44071613559</item>
      <item>, OIB 19656036660</item>
      <item>, OIB 19656036660</item>
      <item>, OIB 44071613559</item>
      <item>, OIB 24912042797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C8B9D5-4A45-494F-8499-C254020F80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734</properties:Characters>
  <properties:Lines>35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2018-04-23T10:30:00Z</dcterms:created>
  <dc:creator>gboljkovac</dc:creator>
  <cp:lastModifiedBy>Renata Klokočki</cp:lastModifiedBy>
  <cp:lastPrinted>2018-04-23T10:35:00Z</cp:lastPrinted>
  <dcterms:modified xmlns:xsi="http://www.w3.org/2001/XMLSchema-instance" xsi:type="dcterms:W3CDTF">2018-04-23T10:35:00Z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PRELAGANJE ROČIŠTA- na suglasan prijedlog stranaka-2018.docx)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