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dab7" w14:paraId="111dab7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F54A7">
        <w:t>1726</w:t>
      </w:r>
      <w:r w:rsidR="004467DB">
        <w:t>/16-1</w:t>
      </w:r>
      <w:r w:rsidR="007F54A7">
        <w:t>2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>
      <w:pPr>
        <w:jc w:val="center"/>
      </w:pP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7D3892" w:rsidR="007D3892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3E6B02">
        <w:t xml:space="preserve">Financijska agencija OIB: 85821130368, Regionalni centar Osijek. Podružnica Osijek, L. Jagera 3, Osijek za otvaranje stečajnog postupka nad dužnikom </w:t>
      </w:r>
      <w:r w:rsidR="001A03D3" w:rsidRPr="001A03D3">
        <w:t>TONKA d.o.o., Osijek, Franje Kuhača 11, MBS: 010073508, OIB: 61696010400</w:t>
      </w:r>
      <w:r w:rsidRPr="00D14516">
        <w:t>,</w:t>
      </w:r>
      <w:r>
        <w:t xml:space="preserve"> dana </w:t>
      </w:r>
      <w:r w:rsidR="00F647E9">
        <w:t>22</w:t>
      </w:r>
      <w:r w:rsidR="000E06CF">
        <w:t xml:space="preserve">. </w:t>
      </w:r>
      <w:r w:rsidR="001A03D3">
        <w:t>ožujka</w:t>
      </w:r>
      <w:r w:rsidR="000E06CF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</w:t>
      </w:r>
      <w:r w:rsidR="00AB096E" w:rsidRPr="00AB096E">
        <w:rPr>
          <w:b/>
        </w:rPr>
        <w:t xml:space="preserve"> </w:t>
      </w:r>
      <w:r w:rsidR="00AB096E" w:rsidRPr="00AB096E">
        <w:t>Ivan Lambreščak, OIB: 72112182503, Osijek, Koprivnička 12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FF7912">
        <w:t>4.5</w:t>
      </w:r>
      <w:r w:rsidR="00C06AA6" w:rsidRPr="003E6B02">
        <w:t>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647E9">
        <w:t>172</w:t>
      </w:r>
      <w:r w:rsidR="001A03D3">
        <w:t>6</w:t>
      </w:r>
      <w:r w:rsidR="003E6B02">
        <w:t>-16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AB096E" w:rsidRPr="00AB096E">
        <w:t>Ivan Lambreščak, OIB: 72112182503, Osijek, Koprivnička 12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>b) Nalaže se FINI da novčani iznos od</w:t>
      </w:r>
      <w:r w:rsidR="004248AC">
        <w:t xml:space="preserve"> 4.5</w:t>
      </w:r>
      <w:r w:rsidRPr="003E6B02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F647E9">
        <w:t>172</w:t>
      </w:r>
      <w:r w:rsidR="00AB096E">
        <w:t>6</w:t>
      </w:r>
      <w:r w:rsidR="007D3892" w:rsidRPr="003E6B02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B096E" w:rsidRPr="00AB096E">
        <w:t>Ivan Lambreščak, OIB: 72112182503, Osijek, Koprivnička 12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</w:t>
      </w:r>
      <w:r w:rsidR="00AB096E" w:rsidRPr="00AB096E">
        <w:t>Ivan Lambreščak, OIB: 72112182503, Osijek, Koprivnička 12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C05DB">
      <w:pPr>
        <w:jc w:val="both"/>
      </w:pPr>
      <w:r>
        <w:t xml:space="preserve">            </w:t>
      </w:r>
    </w:p>
    <w:p w:rsidRDefault="000E06CF" w:rsidP="000E06CF" w:rsidR="00731DB0">
      <w:pPr>
        <w:tabs>
          <w:tab w:pos="7455" w:val="left"/>
          <w:tab w:pos="9072" w:val="right"/>
        </w:tabs>
        <w:jc w:val="right"/>
      </w:pPr>
      <w:r>
        <w:t xml:space="preserve"> 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  <w:r>
        <w:lastRenderedPageBreak/>
        <w:t xml:space="preserve">   Broj: 6 St-</w:t>
      </w:r>
      <w:r w:rsidR="00F23356">
        <w:t>172</w:t>
      </w:r>
      <w:r w:rsidR="007F54A7">
        <w:t>6</w:t>
      </w:r>
      <w:r w:rsidR="004467DB">
        <w:t>/16-1</w:t>
      </w:r>
      <w:r w:rsidR="007F54A7">
        <w:t>2</w:t>
      </w: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>je dana</w:t>
      </w:r>
      <w:r w:rsidR="004C05DB">
        <w:rPr>
          <w:bCs/>
        </w:rPr>
        <w:t xml:space="preserve"> </w:t>
      </w:r>
      <w:r w:rsidR="00B22D6B">
        <w:rPr>
          <w:bCs/>
        </w:rPr>
        <w:t>18</w:t>
      </w:r>
      <w:r w:rsidR="003E6B02">
        <w:rPr>
          <w:bCs/>
        </w:rPr>
        <w:t xml:space="preserve">. </w:t>
      </w:r>
      <w:r w:rsidR="00B22D6B">
        <w:rPr>
          <w:bCs/>
        </w:rPr>
        <w:t>svibnja</w:t>
      </w:r>
      <w:r w:rsidR="007D3892">
        <w:rPr>
          <w:bCs/>
        </w:rPr>
        <w:t xml:space="preserve"> 2016. g.</w:t>
      </w:r>
      <w:r w:rsidR="00742CE9">
        <w:rPr>
          <w:bCs/>
        </w:rPr>
        <w:t xml:space="preserve"> podnijela ovom sudu prijedlog za </w:t>
      </w:r>
      <w:r w:rsidR="003E6B02">
        <w:rPr>
          <w:bCs/>
        </w:rPr>
        <w:t>otvaranje</w:t>
      </w:r>
      <w:r w:rsidR="00742CE9">
        <w:rPr>
          <w:bCs/>
        </w:rPr>
        <w:t xml:space="preserve"> stečajnog postupka nad dužnikom </w:t>
      </w:r>
      <w:r w:rsidR="001A03D3" w:rsidRPr="001A03D3">
        <w:t>TONKA d.o.o., Osijek, Franje Kuhača 11, MBS: 010073508, OIB: 61696010400</w:t>
      </w:r>
      <w:r w:rsidR="003E6B02">
        <w:t>, temeljem odredbe članka 444. stav 2</w:t>
      </w:r>
      <w:r w:rsidR="00742CE9">
        <w:t>. Stečajnog zakona (Narodne novine 71/15) .</w:t>
      </w:r>
    </w:p>
    <w:p w:rsidRDefault="004C05DB" w:rsidP="001F430D" w:rsidR="004C05DB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F647E9">
        <w:t>172</w:t>
      </w:r>
      <w:r w:rsidR="00AB096E">
        <w:t>6</w:t>
      </w:r>
      <w:r w:rsidR="007D3892">
        <w:t xml:space="preserve">/16 od </w:t>
      </w:r>
      <w:r w:rsidR="00AB096E">
        <w:t>11</w:t>
      </w:r>
      <w:r w:rsidR="00F647E9">
        <w:t xml:space="preserve">. </w:t>
      </w:r>
      <w:r w:rsidR="00AB096E">
        <w:t>studenog</w:t>
      </w:r>
      <w:r w:rsidR="00F647E9">
        <w:t>a</w:t>
      </w:r>
      <w:r w:rsidR="000E06CF">
        <w:t xml:space="preserve"> </w:t>
      </w:r>
      <w:r w:rsidR="007D3892">
        <w:t>2016. g.</w:t>
      </w:r>
      <w:r w:rsidR="007E6D1A">
        <w:t xml:space="preserve"> pozvan</w:t>
      </w:r>
      <w:r w:rsidR="00477781">
        <w:t>a je</w:t>
      </w:r>
      <w:r w:rsidR="007E6D1A">
        <w:t xml:space="preserve"> osob</w:t>
      </w:r>
      <w:r w:rsidR="00477781">
        <w:t>a</w:t>
      </w:r>
      <w:r w:rsidR="007E6D1A">
        <w:t xml:space="preserve"> za zastupanje duž</w:t>
      </w:r>
      <w:r w:rsidR="001A70D8">
        <w:t xml:space="preserve">nika </w:t>
      </w:r>
      <w:r w:rsidR="00AB096E" w:rsidRPr="00AB096E">
        <w:t>Ivan Lambreščak, OIB: 72112182503, Osijek, Koprivnička 12</w:t>
      </w:r>
      <w:r w:rsidR="007E6D1A">
        <w:t xml:space="preserve">, na uplatu predujma u iznosu od 1.000,00 kn u Fond za namirenje troškova stečajnog postupka </w:t>
      </w:r>
      <w:r w:rsidR="000A0589">
        <w:t xml:space="preserve">te </w:t>
      </w:r>
      <w:r w:rsidR="00F647E9">
        <w:t>zak</w:t>
      </w:r>
      <w:r w:rsidR="00AB096E">
        <w:t>ljučkom od 24</w:t>
      </w:r>
      <w:r w:rsidR="004248AC">
        <w:t xml:space="preserve">. </w:t>
      </w:r>
      <w:r w:rsidR="00F647E9">
        <w:t>siječnja 2017</w:t>
      </w:r>
      <w:r w:rsidR="004248AC">
        <w:t xml:space="preserve">. g. </w:t>
      </w:r>
      <w:r w:rsidR="005C6153">
        <w:t>na</w:t>
      </w:r>
      <w:r w:rsidR="00477781">
        <w:t xml:space="preserve"> uplatu</w:t>
      </w:r>
      <w:r w:rsidR="007E6D1A">
        <w:t xml:space="preserve"> dodatnog iznosa predujma u iznosu od </w:t>
      </w:r>
      <w:r w:rsidR="004248AC">
        <w:t>3</w:t>
      </w:r>
      <w:r w:rsidR="000E06CF">
        <w:t>.</w:t>
      </w:r>
      <w:r w:rsidR="004248AC">
        <w:t>5</w:t>
      </w:r>
      <w:r w:rsidR="007E6D1A">
        <w:t>00,00 kn  za namirenje troškova stečajnog postupka, u roku od 8 dana, temeljem odredbi članka 113. i članka 114. Stečajnog zakona.  Istim zaključkom osoba ovlašten</w:t>
      </w:r>
      <w:r w:rsidR="003E6B02">
        <w:t xml:space="preserve">a </w:t>
      </w:r>
      <w:r w:rsidR="007E6D1A">
        <w:t>za zastupanje dužnika upozoren</w:t>
      </w:r>
      <w:r w:rsidR="003E6B02">
        <w:t>a je</w:t>
      </w:r>
      <w:r w:rsidR="007E6D1A">
        <w:t xml:space="preserve"> da ukoliko predujmove ne uplat</w:t>
      </w:r>
      <w:r w:rsidR="003E6B02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>Zaključ</w:t>
      </w:r>
      <w:r w:rsidR="003E6B02">
        <w:t>ak</w:t>
      </w:r>
      <w:r w:rsidR="004C05DB">
        <w:t xml:space="preserve"> St-</w:t>
      </w:r>
      <w:r w:rsidR="00F647E9">
        <w:t>172</w:t>
      </w:r>
      <w:r w:rsidR="00AB096E">
        <w:t>6</w:t>
      </w:r>
      <w:r w:rsidR="007D3892">
        <w:t>/16</w:t>
      </w:r>
      <w:r w:rsidR="004C05DB">
        <w:t xml:space="preserve"> od </w:t>
      </w:r>
      <w:r w:rsidR="00AB096E">
        <w:t>11</w:t>
      </w:r>
      <w:r w:rsidR="000E06CF">
        <w:t>.</w:t>
      </w:r>
      <w:r w:rsidR="00AB096E">
        <w:t xml:space="preserve"> studenoga</w:t>
      </w:r>
      <w:r w:rsidR="009B0234">
        <w:t xml:space="preserve"> </w:t>
      </w:r>
      <w:r w:rsidR="007D3892">
        <w:t>2016. g.</w:t>
      </w:r>
      <w:r w:rsidR="004C05DB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AB096E" w:rsidRPr="00AB096E">
        <w:t>Ivan Lambreščak, OIB: 72112182503, Osijek, Koprivnička 12</w:t>
      </w:r>
      <w:r w:rsidR="00AB096E">
        <w:t xml:space="preserve"> </w:t>
      </w:r>
      <w:r w:rsidR="005C6153">
        <w:t>zaprimila</w:t>
      </w:r>
      <w:r w:rsidR="009B0234">
        <w:t xml:space="preserve"> je dana </w:t>
      </w:r>
      <w:r w:rsidR="00AB096E">
        <w:t>17</w:t>
      </w:r>
      <w:r w:rsidR="00EF648D">
        <w:t xml:space="preserve">. </w:t>
      </w:r>
      <w:r w:rsidR="00AB096E">
        <w:t>studenog</w:t>
      </w:r>
      <w:r w:rsidR="00BE1E4D">
        <w:t>a</w:t>
      </w:r>
      <w:r w:rsidR="00EF648D">
        <w:t xml:space="preserve"> 2016. </w:t>
      </w:r>
      <w:r w:rsidR="005C6153">
        <w:t>g.</w:t>
      </w:r>
      <w:r w:rsidR="00BE1E4D">
        <w:t xml:space="preserve"> </w:t>
      </w:r>
      <w:r w:rsidR="00174EB4">
        <w:t>a</w:t>
      </w:r>
      <w:r w:rsidR="00AB096E">
        <w:t xml:space="preserve"> zaključak od 24</w:t>
      </w:r>
      <w:r w:rsidR="00BE1E4D">
        <w:t>. siječnj</w:t>
      </w:r>
      <w:r w:rsidR="004248AC">
        <w:t>a 201</w:t>
      </w:r>
      <w:r w:rsidR="00BE1E4D">
        <w:t>7</w:t>
      </w:r>
      <w:r w:rsidR="004248AC">
        <w:t xml:space="preserve">. g.  zaprimila je </w:t>
      </w:r>
      <w:r w:rsidR="00174EB4">
        <w:t xml:space="preserve">dana </w:t>
      </w:r>
      <w:r w:rsidR="00AB096E">
        <w:t>1</w:t>
      </w:r>
      <w:r w:rsidR="004248AC">
        <w:t xml:space="preserve">. </w:t>
      </w:r>
      <w:r w:rsidR="00AB096E">
        <w:t>veljače</w:t>
      </w:r>
      <w:r w:rsidR="004248AC">
        <w:t xml:space="preserve"> 2017. g.</w:t>
      </w:r>
      <w:r w:rsidR="00F0272B">
        <w:t xml:space="preserve"> </w:t>
      </w:r>
      <w:r w:rsidR="00AB096E">
        <w:t xml:space="preserve">a što je utvrđeno uvidom u povratnice koje se nalaze u spisu </w:t>
      </w:r>
      <w:r w:rsidR="000634F3">
        <w:t>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647E9">
        <w:t>22</w:t>
      </w:r>
      <w:r w:rsidR="000E06CF">
        <w:t xml:space="preserve">. </w:t>
      </w:r>
      <w:r w:rsidR="001A03D3">
        <w:t>ožujka</w:t>
      </w:r>
      <w:r w:rsidR="009B0234">
        <w:t xml:space="preserve"> 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B0234" w:rsidP="007E6D1A" w:rsidR="007E6D1A">
      <w:r>
        <w:t>Maja Videnović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4C05DB" w:rsidR="003E6B02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</w:p>
    <w:p w:rsidRDefault="007E6D1A" w:rsidP="004C05DB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477781" w:rsidP="007E6D1A" w:rsidR="007E6D1A">
      <w:pPr>
        <w:numPr>
          <w:ilvl w:val="0"/>
          <w:numId w:val="11"/>
        </w:numPr>
      </w:pPr>
      <w:r>
        <w:t>K-</w:t>
      </w:r>
      <w:r w:rsidR="00F647E9">
        <w:t>22</w:t>
      </w:r>
      <w:r w:rsidR="009B0234">
        <w:t>.</w:t>
      </w:r>
      <w:r w:rsidR="001A03D3">
        <w:t>4.</w:t>
      </w:r>
    </w:p>
    <w:p w:rsidRDefault="007E6D1A" w:rsidP="007E6D1A" w:rsidR="007E6D1A"/>
    <w:p w:rsidRDefault="00C06AA6" w:rsidP="007E6D1A" w:rsidR="00C06AA6"/>
    <w:p w:rsidRDefault="007A4540" w:rsidR="007A4540"/>
    <w:sectPr w:rsidSect="00C952E6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7E9" w:rsidP="00C06AA6" w:rsidR="00F647E9">
      <w:r>
        <w:separator/>
      </w:r>
    </w:p>
  </w:endnote>
  <w:endnote w:id="0" w:type="continuationSeparator">
    <w:p w:rsidRDefault="00F647E9" w:rsidP="00C06AA6" w:rsidR="00F64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7E9" w:rsidP="00C06AA6" w:rsidR="00F647E9">
      <w:r>
        <w:separator/>
      </w:r>
    </w:p>
  </w:footnote>
  <w:footnote w:id="0" w:type="continuationSeparator">
    <w:p w:rsidRDefault="00F647E9" w:rsidP="00C06AA6" w:rsidR="00F647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47E9" w:rsidR="00F647E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85492">
      <w:rPr>
        <w:noProof/>
      </w:rPr>
      <w:t>2</w:t>
    </w:r>
    <w:r>
      <w:fldChar w:fldCharType="end"/>
    </w:r>
  </w:p>
  <w:p w:rsidRDefault="00F647E9" w:rsidR="00F647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A0589"/>
    <w:rsid w:val="000D2130"/>
    <w:rsid w:val="000E06CF"/>
    <w:rsid w:val="000E762A"/>
    <w:rsid w:val="00102060"/>
    <w:rsid w:val="001437B2"/>
    <w:rsid w:val="00155B4B"/>
    <w:rsid w:val="00173F18"/>
    <w:rsid w:val="00174EB4"/>
    <w:rsid w:val="0019532E"/>
    <w:rsid w:val="001A03D3"/>
    <w:rsid w:val="001A70D8"/>
    <w:rsid w:val="001C73F4"/>
    <w:rsid w:val="001C7F1E"/>
    <w:rsid w:val="001E375C"/>
    <w:rsid w:val="001F26F8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45A45"/>
    <w:rsid w:val="003612A7"/>
    <w:rsid w:val="00375C7E"/>
    <w:rsid w:val="003924AF"/>
    <w:rsid w:val="003D02B1"/>
    <w:rsid w:val="003E6B02"/>
    <w:rsid w:val="003F2E92"/>
    <w:rsid w:val="0041638D"/>
    <w:rsid w:val="00421D71"/>
    <w:rsid w:val="004248AC"/>
    <w:rsid w:val="004467D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740F"/>
    <w:rsid w:val="005B59B6"/>
    <w:rsid w:val="005C6153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23D92"/>
    <w:rsid w:val="0073010A"/>
    <w:rsid w:val="00731DB0"/>
    <w:rsid w:val="00742CE9"/>
    <w:rsid w:val="00766D29"/>
    <w:rsid w:val="0077329E"/>
    <w:rsid w:val="0078009A"/>
    <w:rsid w:val="007809C2"/>
    <w:rsid w:val="00796AED"/>
    <w:rsid w:val="007A2BBB"/>
    <w:rsid w:val="007A4540"/>
    <w:rsid w:val="007B0658"/>
    <w:rsid w:val="007D3892"/>
    <w:rsid w:val="007E6D1A"/>
    <w:rsid w:val="007F54A7"/>
    <w:rsid w:val="00814537"/>
    <w:rsid w:val="00817C66"/>
    <w:rsid w:val="00826384"/>
    <w:rsid w:val="008409A8"/>
    <w:rsid w:val="00860129"/>
    <w:rsid w:val="00875548"/>
    <w:rsid w:val="008A66B9"/>
    <w:rsid w:val="008D3E2B"/>
    <w:rsid w:val="008F5C6B"/>
    <w:rsid w:val="00901EF5"/>
    <w:rsid w:val="00937840"/>
    <w:rsid w:val="00956241"/>
    <w:rsid w:val="00980E4D"/>
    <w:rsid w:val="009A14C7"/>
    <w:rsid w:val="009A412B"/>
    <w:rsid w:val="009B0234"/>
    <w:rsid w:val="009B40D7"/>
    <w:rsid w:val="009B46D8"/>
    <w:rsid w:val="009C670C"/>
    <w:rsid w:val="009F01BD"/>
    <w:rsid w:val="00A07CA2"/>
    <w:rsid w:val="00A10C19"/>
    <w:rsid w:val="00A26869"/>
    <w:rsid w:val="00A46436"/>
    <w:rsid w:val="00A706D5"/>
    <w:rsid w:val="00A8029B"/>
    <w:rsid w:val="00A85492"/>
    <w:rsid w:val="00AA6B6E"/>
    <w:rsid w:val="00AB096E"/>
    <w:rsid w:val="00AD05E2"/>
    <w:rsid w:val="00AE7F6B"/>
    <w:rsid w:val="00B22D6B"/>
    <w:rsid w:val="00B24B41"/>
    <w:rsid w:val="00B652CA"/>
    <w:rsid w:val="00B659E8"/>
    <w:rsid w:val="00B82540"/>
    <w:rsid w:val="00B91BAA"/>
    <w:rsid w:val="00B95B20"/>
    <w:rsid w:val="00B9732B"/>
    <w:rsid w:val="00BB086F"/>
    <w:rsid w:val="00BE1E4D"/>
    <w:rsid w:val="00BE33FF"/>
    <w:rsid w:val="00BE487B"/>
    <w:rsid w:val="00C06AA6"/>
    <w:rsid w:val="00C1370F"/>
    <w:rsid w:val="00C2016D"/>
    <w:rsid w:val="00C20355"/>
    <w:rsid w:val="00C35DB4"/>
    <w:rsid w:val="00C81C0A"/>
    <w:rsid w:val="00C952E6"/>
    <w:rsid w:val="00CA01EF"/>
    <w:rsid w:val="00CD08EB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648D"/>
    <w:rsid w:val="00F0272B"/>
    <w:rsid w:val="00F23356"/>
    <w:rsid w:val="00F439F3"/>
    <w:rsid w:val="00F46E60"/>
    <w:rsid w:val="00F63963"/>
    <w:rsid w:val="00F647E9"/>
    <w:rsid w:val="00F65B43"/>
    <w:rsid w:val="00F73514"/>
    <w:rsid w:val="00F80E5F"/>
    <w:rsid w:val="00F82537"/>
    <w:rsid w:val="00F83779"/>
    <w:rsid w:val="00F952B7"/>
    <w:rsid w:val="00FC153F"/>
    <w:rsid w:val="00FF6133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A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A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A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A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5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A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A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A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A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St-1726/2016-12</izvorni_sadrzaj>
    <derivirana_varijabla naziv="DomainObject.Oznaka_1">St-1726/2016-12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St-1726/2016-12</izvorni_sadrzaj>
    <derivirana_varijabla naziv="DomainObject.PoslovniBrojDokumenta_1">St-1726/2016-12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40D33E-AF22-485D-B7C7-244B07355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633</properties:Words>
  <properties:Characters>3310</properties:Characters>
  <properties:Lines>96</properties:Lines>
  <properties:Paragraphs>31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XIII-ST-64/02-77</vt:lpstr>
      <vt:lpstr>XIII-ST-64/02-77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2017-03-22T11:06:00Z</dcterms:created>
  <dc:creator>Korisnik</dc:creator>
  <cp:lastModifiedBy>Maja Videnović</cp:lastModifiedBy>
  <cp:lastPrinted>2017-02-14T13:17:00Z</cp:lastPrinted>
  <dcterms:modified xmlns:xsi="http://www.w3.org/2001/XMLSchema-instance" xsi:type="dcterms:W3CDTF">2017-03-22T11:20:00Z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St-1726/2016-12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