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44fc" w14:paraId="d5744f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746350">
        <w:rPr>
          <w:b/>
        </w:rPr>
        <w:t>363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746350">
        <w:rPr>
          <w:lang w:val="hr-HR"/>
        </w:rPr>
        <w:t xml:space="preserve"> </w:t>
      </w:r>
      <w:r w:rsidR="00746350" w:rsidRPr="00746350">
        <w:rPr>
          <w:lang w:val="hr-HR"/>
        </w:rPr>
        <w:t>STELLIGER d.o.o. za posredovanje i savjetovanje u vezi s poslovanjem</w:t>
      </w:r>
      <w:r w:rsidR="00363695">
        <w:rPr>
          <w:lang w:val="hr-HR"/>
        </w:rPr>
        <w:t>,</w:t>
      </w:r>
      <w:r w:rsidR="00746350">
        <w:rPr>
          <w:lang w:val="hr-HR"/>
        </w:rPr>
        <w:t xml:space="preserve"> Split, Poljička cesta 39 I, OIB:</w:t>
      </w:r>
      <w:r w:rsidR="00746350" w:rsidRPr="00746350">
        <w:t xml:space="preserve"> </w:t>
      </w:r>
      <w:r w:rsidR="00746350" w:rsidRPr="00746350">
        <w:rPr>
          <w:lang w:val="hr-HR"/>
        </w:rPr>
        <w:t>46530118973</w:t>
      </w:r>
      <w:r w:rsidR="00746350">
        <w:rPr>
          <w:lang w:val="hr-HR"/>
        </w:rPr>
        <w:t>,</w:t>
      </w:r>
      <w:r w:rsidR="00363695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E271D2">
        <w:rPr>
          <w:lang w:val="hr-HR"/>
        </w:rPr>
        <w:t>1.prosinca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746350">
        <w:rPr>
          <w:lang w:val="hr-HR"/>
        </w:rPr>
        <w:t xml:space="preserve"> </w:t>
      </w:r>
      <w:r w:rsidR="00746350" w:rsidRPr="00746350">
        <w:rPr>
          <w:lang w:val="hr-HR"/>
        </w:rPr>
        <w:t>STELLIGER d.o.o. za posredovanje i savjetovanje u vezi s poslovanjem</w:t>
      </w:r>
      <w:r w:rsidR="00746350">
        <w:rPr>
          <w:lang w:val="hr-HR"/>
        </w:rPr>
        <w:t>, Split, Poljička cesta 39 I, OIB:</w:t>
      </w:r>
      <w:r w:rsidR="00746350" w:rsidRPr="00746350">
        <w:t xml:space="preserve"> </w:t>
      </w:r>
      <w:r w:rsidR="00746350" w:rsidRPr="00746350">
        <w:rPr>
          <w:lang w:val="hr-HR"/>
        </w:rPr>
        <w:t>46530118973</w:t>
      </w:r>
      <w:r w:rsidR="00363695">
        <w:rPr>
          <w:lang w:val="hr-HR"/>
        </w:rPr>
        <w:t>,</w:t>
      </w:r>
      <w:r w:rsidR="00347A1C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746350">
        <w:rPr>
          <w:rFonts w:eastAsia="Calibri"/>
        </w:rPr>
        <w:t>163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715FF">
        <w:rPr>
          <w:rFonts w:eastAsia="Calibri"/>
        </w:rPr>
        <w:t xml:space="preserve"> </w:t>
      </w:r>
      <w:r w:rsidR="00746350">
        <w:rPr>
          <w:rFonts w:eastAsia="Calibri"/>
        </w:rPr>
        <w:t>2.584,00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71D2">
        <w:rPr>
          <w:lang w:val="hr-HR"/>
        </w:rPr>
        <w:t xml:space="preserve">1.prosinca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51987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STELLIGER d.o.o. za posredovanje i savjetovanje u vezi s poslovanjem</izvorni_sadrzaj>
    <derivirana_varijabla naziv="DomainObject.Predmet.ProtustrankaFormated_1">  STELLIGER d.o.o. za posredovanje i savjetovanje u vezi s poslovanjem</derivirana_varijabla>
  </DomainObject.Predmet.ProtustrankaFormated>
  <DomainObject.Predmet.ProtustrankaFormatedOIB>
    <izvorni_sadrzaj>  STELLIGER d.o.o. za posredovanje i savjetovanje u vezi s poslovanjem, OIB 46530118973</izvorni_sadrzaj>
    <derivirana_varijabla naziv="DomainObject.Predmet.ProtustrankaFormatedOIB_1">  STELLIGER d.o.o. za posredovanje i savjetovanje u vezi s poslovanjem, OIB 46530118973</derivirana_varijabla>
  </DomainObject.Predmet.ProtustrankaFormatedOIB>
  <DomainObject.Predmet.ProtustrankaFormatedWithAdress>
    <izvorni_sadrzaj> STELLIGER d.o.o. za posredovanje i savjetovanje u vezi s poslovanjem, Poljička Cesta 39/I, 21000 Split</izvorni_sadrzaj>
    <derivirana_varijabla naziv="DomainObject.Predmet.ProtustrankaFormatedWithAdress_1"> STELLIGER d.o.o. za posredovanje i savjetovanje u vezi s poslovanjem, Poljička Cesta 39/I, 21000 Split</derivirana_varijabla>
  </DomainObject.Predmet.ProtustrankaFormatedWithAdress>
  <DomainObject.Predmet.ProtustrankaFormatedWithAdressOIB>
    <izvorni_sadrzaj> STELLIGER d.o.o. za posredovanje i savjetovanje u vezi s poslovanjem, OIB 46530118973, Poljička Cesta 39/I, 21000 Split</izvorni_sadrzaj>
    <derivirana_varijabla naziv="DomainObject.Predmet.ProtustrankaFormatedWithAdressOIB_1"> STELLIGER d.o.o. za posredovanje i savjetovanje u vezi s poslovanjem, OIB 46530118973, Poljička Cesta 39/I, 21000 Split</derivirana_varijabla>
  </DomainObject.Predmet.ProtustrankaFormatedWithAdressOIB>
  <DomainObject.Predmet.ProtustrankaWithAdress>
    <izvorni_sadrzaj>STELLIGER d.o.o. za posredovanje i savjetovanje u vezi s poslovanjem Poljička Cesta 39/I, 21000 Split</izvorni_sadrzaj>
    <derivirana_varijabla naziv="DomainObject.Predmet.ProtustrankaWithAdress_1">STELLIGER d.o.o. za posredovanje i savjetovanje u vezi s poslovanjem Poljička Cesta 39/I, 21000 Split</derivirana_varijabla>
  </DomainObject.Predmet.ProtustrankaWithAdress>
  <DomainObject.Predmet.ProtustrankaWithAdressOIB>
    <izvorni_sadrzaj>STELLIGER d.o.o. za posredovanje i savjetovanje u vezi s poslovanjem, OIB 46530118973, Poljička Cesta 39/I, 21000 Split</izvorni_sadrzaj>
    <derivirana_varijabla naziv="DomainObject.Predmet.ProtustrankaWithAdressOIB_1">STELLIGER d.o.o. za posredovanje i savjetovanje u vezi s poslovanjem, OIB 46530118973, Poljička Cesta 39/I, 21000 Split</derivirana_varijabla>
  </DomainObject.Predmet.ProtustrankaWithAdressOIB>
  <DomainObject.Predmet.ProtustrankaNazivFormated>
    <izvorni_sadrzaj>STELLIGER d.o.o. za posredovanje i savjetovanje u vezi s poslovanjem</izvorni_sadrzaj>
    <derivirana_varijabla naziv="DomainObject.Predmet.ProtustrankaNazivFormated_1">STELLIGER d.o.o. za posredovanje i savjetovanje u vezi s poslovanjem</derivirana_varijabla>
  </DomainObject.Predmet.ProtustrankaNazivFormated>
  <DomainObject.Predmet.ProtustrankaNazivFormatedOIB>
    <izvorni_sadrzaj>STELLIGER d.o.o. za posredovanje i savjetovanje u vezi s poslovanjem, OIB 46530118973</izvorni_sadrzaj>
    <derivirana_varijabla naziv="DomainObject.Predmet.ProtustrankaNazivFormatedOIB_1">STELLIGER d.o.o. za posredovanje i savjetovanje u vezi s poslovanjem, OIB 46530118973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2584.90</izvorni_sadrzaj>
    <derivirana_varijabla naziv="DomainObject.Predmet.TrenutnaVrijednost_1">2584.90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STELLIGER d.o.o. za posredovanje i savjetovanje u vezi s poslovanjem</item>
    </izvorni_sadrzaj>
    <derivirana_varijabla naziv="DomainObject.Predmet.ProtuStrankaListFormated_1">
      <item>STELLIGER d.o.o. za posredovanje i savjetovanje u vezi s poslovanjem</item>
    </derivirana_varijabla>
  </DomainObject.Predmet.ProtuStrankaListFormated>
  <DomainObject.Predmet.ProtuStrankaListFormatedOIB>
    <izvorni_sadrzaj>
      <item>STELLIGER d.o.o. za posredovanje i savjetovanje u vezi s poslovanjem, OIB 46530118973</item>
    </izvorni_sadrzaj>
    <derivirana_varijabla naziv="DomainObject.Predmet.ProtuStrankaListFormatedOIB_1">
      <item>STELLIGER d.o.o. za posredovanje i savjetovanje u vezi s poslovanjem, OIB 46530118973</item>
    </derivirana_varijabla>
  </DomainObject.Predmet.ProtuStrankaListFormatedOIB>
  <DomainObject.Predmet.ProtuStrankaListFormatedWithAdress>
    <izvorni_sadrzaj>
      <item>STELLIGER d.o.o. za posredovanje i savjetovanje u vezi s poslovanjem, Poljička Cesta 39/I, 21000 Split</item>
    </izvorni_sadrzaj>
    <derivirana_varijabla naziv="DomainObject.Predmet.ProtuStrankaListFormatedWithAdress_1">
      <item>STELLIGER d.o.o. za posredovanje i savjetovanje u vezi s poslovanjem, Poljička Cesta 39/I, 21000 Split</item>
    </derivirana_varijabla>
  </DomainObject.Predmet.ProtuStrankaListFormatedWithAdress>
  <DomainObject.Predmet.ProtuStrankaListFormatedWithAdressOIB>
    <izvorni_sadrzaj>
      <item>STELLIGER d.o.o. za posredovanje i savjetovanje u vezi s poslovanjem, OIB 46530118973, Poljička Cesta 39/I, 21000 Split</item>
    </izvorni_sadrzaj>
    <derivirana_varijabla naziv="DomainObject.Predmet.ProtuStrankaListFormatedWithAdressOIB_1">
      <item>STELLIGER d.o.o. za posredovanje i savjetovanje u vezi s poslovanjem, OIB 46530118973, Poljička Cesta 39/I, 21000 Split</item>
    </derivirana_varijabla>
  </DomainObject.Predmet.ProtuStrankaListFormatedWithAdressOIB>
  <DomainObject.Predmet.ProtuStrankaListNazivFormated>
    <izvorni_sadrzaj>
      <item>STELLIGER d.o.o. za posredovanje i savjetovanje u vezi s poslovanjem</item>
    </izvorni_sadrzaj>
    <derivirana_varijabla naziv="DomainObject.Predmet.ProtuStrankaListNazivFormated_1">
      <item>STELLIGER d.o.o. za posredovanje i savjetovanje u vezi s poslovanjem</item>
    </derivirana_varijabla>
  </DomainObject.Predmet.ProtuStrankaListNazivFormated>
  <DomainObject.Predmet.ProtuStrankaListNazivFormatedOIB>
    <izvorni_sadrzaj>
      <item>STELLIGER d.o.o. za posredovanje i savjetovanje u vezi s poslovanjem, OIB 46530118973</item>
    </izvorni_sadrzaj>
    <derivirana_varijabla naziv="DomainObject.Predmet.ProtuStrankaListNazivFormatedOIB_1">
      <item>STELLIGER d.o.o. za posredovanje i savjetovanje u vezi s poslovanjem, OIB 46530118973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STELLIGER d.o.o. za posredovanje i savjetovanje u vezi s poslovanjem</izvorni_sadrzaj>
    <derivirana_varijabla naziv="DomainObject.Predmet.ProtustrankaIDrugi_1">STELLIGER d.o.o. za posredovanje i savjetovanje u vezi s poslovanjem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STELLIGER d.o.o. za posredovanje i savjetovanje u vezi s poslovanjem, OIB 46530118973, Poljička Cesta 39/I, 21000 Split</izvorni_sadrzaj>
    <derivirana_varijabla naziv="DomainObject.Predmet.ProtustrankaIDrugiAdressOIB_1">STELLIGER d.o.o. za posredovanje i savjetovanje u vezi s poslovanjem, OIB 46530118973, Poljička Cesta 39/I,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STELLIGER d.o.o. za posredovanje i savjetovanje u vezi s poslovanjem</item>
      <item>FINANCIJSKA AGENCIJA, RC SPLIT</item>
    </izvorni_sadrzaj>
    <derivirana_varijabla naziv="DomainObject.Predmet.SudioniciListNaziv_1">
      <item>STELLIGER d.o.o. za posredovanje i savjetovanje u vezi s poslovanjem</item>
      <item>FINANCIJSKA AGENCIJA, RC SPLIT</item>
    </derivirana_varijabla>
  </DomainObject.Predmet.SudioniciListNaziv>
  <DomainObject.Predmet.SudioniciListAdressOIB>
    <izvorni_sadrzaj>
      <item>STELLIGER d.o.o. za posredovanje i savjetovanje u vezi s poslovanjem, OIB 46530118973, Poljička Cesta 39/I,21000 Split</item>
      <item>FINANCIJSKA AGENCIJA, RC SPLIT, OIB 85821130368, Mažuranićevo šetalište 24 b,21000 Split</item>
    </izvorni_sadrzaj>
    <derivirana_varijabla naziv="DomainObject.Predmet.SudioniciListAdressOIB_1">
      <item>STELLIGER d.o.o. za posredovanje i savjetovanje u vezi s poslovanjem, OIB 46530118973, Poljička Cesta 39/I,21000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46530118973</item>
      <item>, OIB 85821130368</item>
    </izvorni_sadrzaj>
    <derivirana_varijabla naziv="DomainObject.Predmet.SudioniciListNazivOIB_1">
      <item>, OIB 46530118973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D0CB0-1CA9-4E8F-B584-9A2A30E38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1936</properties:Characters>
  <properties:Lines>48</properties:Lines>
  <properties:Paragraphs>16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2016-12-01T08:39:00Z</cp:lastPrinted>
  <dcterms:modified xmlns:xsi="http://www.w3.org/2001/XMLSchema-instance" xsi:type="dcterms:W3CDTF">2016-12-01T08:40:00Z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