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5623" w14:paraId="bae562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A5D4D" w:rsidRPr="00AA5D4D">
        <w:t>998/16-11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746B8" w:rsidRPr="006B737C">
        <w:t xml:space="preserve">Trgovački sud u Osijeku, po sucu mr. sc. Tihomiru Kovačeviću, kao stečajnom sucu, povodom prijedloga </w:t>
      </w:r>
      <w:r w:rsidR="00B746B8">
        <w:t xml:space="preserve">Republike Hrvatske, </w:t>
      </w:r>
      <w:r w:rsidR="00AA5D4D" w:rsidRPr="00AA5D4D">
        <w:t>Ministarstva financija, OIB 52634238587 zastupane po ŽDO u Osijeku za otvaranje stečajnog postupka nad dužnikom ANTIGONA d.o.o. za trgovinu i usluge, Karanac, Kolodvorska 101, MBS 030113906, OIB 49146233429</w:t>
      </w:r>
      <w:r w:rsidR="00B746B8" w:rsidRPr="0041082E">
        <w:t xml:space="preserve">, dana </w:t>
      </w:r>
      <w:r w:rsidR="00B746B8">
        <w:t>6</w:t>
      </w:r>
      <w:r w:rsidR="00B746B8" w:rsidRPr="0041082E">
        <w:t xml:space="preserve">. </w:t>
      </w:r>
      <w:r w:rsidR="00B746B8">
        <w:t>veljače</w:t>
      </w:r>
      <w:r w:rsidR="00B746B8" w:rsidRPr="0041082E">
        <w:t xml:space="preserve"> 201</w:t>
      </w:r>
      <w:r w:rsidR="00B746B8">
        <w:t>8</w:t>
      </w:r>
      <w:r w:rsidR="00B746B8" w:rsidRPr="0041082E">
        <w:t>.</w:t>
      </w:r>
    </w:p>
    <w:p w:rsidRDefault="0041082E" w:rsidP="002C4C28" w:rsidR="0041082E">
      <w:pPr>
        <w:jc w:val="both"/>
      </w:pPr>
    </w:p>
    <w:p w:rsidRDefault="00BB5364" w:rsidP="00A1387B" w:rsidR="003C7EC1">
      <w:pPr>
        <w:jc w:val="center"/>
      </w:pPr>
      <w:r>
        <w:t>z a k l j u č</w:t>
      </w:r>
      <w:r w:rsidR="007B7EDC">
        <w:t xml:space="preserve"> i o  j e</w:t>
      </w: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AA5D4D">
        <w:t xml:space="preserve">Dušanka Geli, </w:t>
      </w:r>
      <w:r w:rsidR="00C10D72">
        <w:t>K</w:t>
      </w:r>
      <w:r w:rsidR="00AA5D4D">
        <w:t>aranac, Kolodvorska 101</w:t>
      </w:r>
      <w:r w:rsidR="008A7906">
        <w:t>,</w:t>
      </w:r>
      <w:r w:rsidR="00DC2C70">
        <w:t xml:space="preserve"> OIB </w:t>
      </w:r>
      <w:r w:rsidR="00AA5D4D">
        <w:t>29934965421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851B36">
        <w:t>9</w:t>
      </w:r>
      <w:r w:rsidR="00AA5D4D">
        <w:t>98</w:t>
      </w:r>
      <w:r w:rsidRPr="006A766D">
        <w:t>-1</w:t>
      </w:r>
      <w:r w:rsidR="00851B36">
        <w:t>6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7B3E8A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A1387B" w:rsidP="00A1387B" w:rsidR="00A1387B">
      <w:pPr>
        <w:ind w:left="1080"/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>
      <w:pPr>
        <w:jc w:val="both"/>
      </w:pPr>
    </w:p>
    <w:p w:rsidRDefault="00A1387B" w:rsidP="00E42FA6" w:rsidR="00A1387B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D040B1">
        <w:t>2</w:t>
      </w:r>
      <w:r w:rsidR="00AA5D4D">
        <w:t>9</w:t>
      </w:r>
      <w:r>
        <w:t>.</w:t>
      </w:r>
      <w:r w:rsidR="00C55BCC">
        <w:t>0</w:t>
      </w:r>
      <w:r w:rsidR="00AA5D4D">
        <w:t>2</w:t>
      </w:r>
      <w:r>
        <w:t>.201</w:t>
      </w:r>
      <w:r w:rsidR="00851B36">
        <w:t>6</w:t>
      </w:r>
      <w:r>
        <w:t xml:space="preserve">. zaprimljen je na ovome sudu </w:t>
      </w:r>
      <w:r w:rsidR="006610B9">
        <w:t>prijedlog</w:t>
      </w:r>
      <w:r>
        <w:t xml:space="preserve"> </w:t>
      </w:r>
      <w:r w:rsidR="00D778FC">
        <w:t xml:space="preserve">Republike Hrvatske, Ministarstva </w:t>
      </w:r>
      <w:r w:rsidR="001D517F">
        <w:t>financija</w:t>
      </w:r>
      <w:r w:rsidR="00D778FC">
        <w:t xml:space="preserve"> </w:t>
      </w:r>
      <w:r>
        <w:t xml:space="preserve">od </w:t>
      </w:r>
      <w:r w:rsidR="00D778FC">
        <w:t>2</w:t>
      </w:r>
      <w:r w:rsidR="001D517F">
        <w:t>9</w:t>
      </w:r>
      <w:r w:rsidR="00A15CA0">
        <w:t>.</w:t>
      </w:r>
      <w:r w:rsidR="00FB222F">
        <w:t>0</w:t>
      </w:r>
      <w:r w:rsidR="001D517F">
        <w:t>2</w:t>
      </w:r>
      <w:r w:rsidR="00A15CA0">
        <w:t>.201</w:t>
      </w:r>
      <w:r w:rsidR="00D778FC">
        <w:t>6</w:t>
      </w:r>
      <w:r w:rsidR="00A15CA0">
        <w:t xml:space="preserve">. godine, za </w:t>
      </w:r>
      <w:r w:rsidR="00F57F30">
        <w:t>otvaranje</w:t>
      </w:r>
      <w:r w:rsidR="00A15CA0">
        <w:t xml:space="preserve"> stečajnog postupka nad dužnikom </w:t>
      </w:r>
      <w:r w:rsidR="001D517F" w:rsidRPr="001D517F">
        <w:t>ANTIGONA d.o.o. za trgovinu i usluge, Karanac, Kolodvorska 101, MBS 030113906, OIB 49146233429</w:t>
      </w:r>
      <w:r w:rsidR="00A15CA0">
        <w:t xml:space="preserve">, temeljem odredbe čl. </w:t>
      </w:r>
      <w:r w:rsidR="00CA762F">
        <w:t>1</w:t>
      </w:r>
      <w:r w:rsidR="00D778FC">
        <w:t>6</w:t>
      </w:r>
      <w:r w:rsidR="00A15CA0">
        <w:t xml:space="preserve">. </w:t>
      </w:r>
      <w:r w:rsidR="00D778FC">
        <w:t>i čl. 109.</w:t>
      </w:r>
      <w:r w:rsidR="00A15CA0">
        <w:t xml:space="preserve"> Stečajnog zakona (NN 71/15</w:t>
      </w:r>
      <w:r w:rsidR="0089666E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A1387B" w:rsidP="00E42FA6" w:rsidR="00A1387B">
      <w:pPr>
        <w:ind w:firstLine="720"/>
        <w:jc w:val="both"/>
      </w:pPr>
    </w:p>
    <w:p w:rsidRDefault="00A1387B" w:rsidP="00E42FA6" w:rsidR="00A1387B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</w:t>
      </w:r>
      <w:r w:rsidR="001D517F">
        <w:t>vjerovnik ima tražbinu prema dužniku u iznosu od 1.219,01 kn koja se temelji na vjerodostojnoj ispravi – izlistu ovjerenih knjigovodstv</w:t>
      </w:r>
      <w:r w:rsidR="0063778D">
        <w:t>enih kartica Ministarstva financija – Porezne uprave.</w:t>
      </w:r>
    </w:p>
    <w:p w:rsidRDefault="0063778D" w:rsidP="00E42FA6" w:rsidR="0063778D">
      <w:pPr>
        <w:ind w:firstLine="720"/>
        <w:jc w:val="both"/>
      </w:pPr>
    </w:p>
    <w:p w:rsidRDefault="0063778D" w:rsidP="00E42FA6" w:rsidR="0063778D" w:rsidRPr="00335C50">
      <w:pPr>
        <w:ind w:firstLine="720"/>
        <w:jc w:val="both"/>
      </w:pPr>
      <w:r>
        <w:t>Dužnik tražbinu nije namirio dobrovoljno, niti je tražbina namirena provedbom ovršnog postupka propisanog Općim poreznim zakonom.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8C35AD">
        <w:t xml:space="preserve">16. i čl. 109.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8C35AD" w:rsidRPr="008C35AD">
        <w:rPr>
          <w:b w:val="false"/>
        </w:rPr>
        <w:t>6. veljače 2018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63778D" w:rsidP="0063778D" w:rsidR="0063778D">
      <w:pPr>
        <w:numPr>
          <w:ilvl w:val="0"/>
          <w:numId w:val="8"/>
        </w:numPr>
        <w:jc w:val="both"/>
      </w:pPr>
      <w:r w:rsidRPr="0063778D">
        <w:t xml:space="preserve">Dušanka Geli, </w:t>
      </w:r>
      <w:r w:rsidR="00C10D72">
        <w:t>K</w:t>
      </w:r>
      <w:r w:rsidRPr="0063778D">
        <w:t>aranac, Kolodvorska 101</w:t>
      </w:r>
    </w:p>
    <w:p w:rsidRDefault="00E42FA6" w:rsidP="0063778D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8C35AD" w:rsidP="008C35AD" w:rsidR="008C35AD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8C35AD" w:rsidP="008C35AD" w:rsidR="008C35AD">
      <w:pPr>
        <w:numPr>
          <w:ilvl w:val="0"/>
          <w:numId w:val="8"/>
        </w:numPr>
        <w:jc w:val="both"/>
      </w:pPr>
      <w:r>
        <w:t xml:space="preserve">R </w:t>
      </w:r>
      <w:r w:rsidR="005C2E71">
        <w:t>20</w:t>
      </w:r>
      <w:r>
        <w:t>/3.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0DD7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AA5D4D" w:rsidRPr="00AA5D4D">
      <w:t>998/16-11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517F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65F9"/>
    <w:rsid w:val="002952DB"/>
    <w:rsid w:val="002B6721"/>
    <w:rsid w:val="002C3B79"/>
    <w:rsid w:val="002C4C28"/>
    <w:rsid w:val="002C5C2E"/>
    <w:rsid w:val="002D75D8"/>
    <w:rsid w:val="002F3092"/>
    <w:rsid w:val="002F66B0"/>
    <w:rsid w:val="003135F3"/>
    <w:rsid w:val="00330999"/>
    <w:rsid w:val="00333984"/>
    <w:rsid w:val="00335C50"/>
    <w:rsid w:val="00352EF3"/>
    <w:rsid w:val="0037353C"/>
    <w:rsid w:val="003807C7"/>
    <w:rsid w:val="00383A81"/>
    <w:rsid w:val="00395DFD"/>
    <w:rsid w:val="003A2038"/>
    <w:rsid w:val="003A3C5D"/>
    <w:rsid w:val="003B7B43"/>
    <w:rsid w:val="003C2AC2"/>
    <w:rsid w:val="003C50EE"/>
    <w:rsid w:val="003C7EC1"/>
    <w:rsid w:val="003D1330"/>
    <w:rsid w:val="003D468C"/>
    <w:rsid w:val="0041082E"/>
    <w:rsid w:val="00410D9A"/>
    <w:rsid w:val="00410DD7"/>
    <w:rsid w:val="00440509"/>
    <w:rsid w:val="00450450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C2E71"/>
    <w:rsid w:val="005D409B"/>
    <w:rsid w:val="005E56BF"/>
    <w:rsid w:val="00600F33"/>
    <w:rsid w:val="006026BD"/>
    <w:rsid w:val="00607945"/>
    <w:rsid w:val="006113A7"/>
    <w:rsid w:val="00625DDD"/>
    <w:rsid w:val="0063778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B58A4"/>
    <w:rsid w:val="006B7688"/>
    <w:rsid w:val="006D22C9"/>
    <w:rsid w:val="006D7788"/>
    <w:rsid w:val="006E37C4"/>
    <w:rsid w:val="006E7ABA"/>
    <w:rsid w:val="006F076A"/>
    <w:rsid w:val="00714198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B36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4102"/>
    <w:rsid w:val="0089666E"/>
    <w:rsid w:val="008A208A"/>
    <w:rsid w:val="008A7906"/>
    <w:rsid w:val="008B7B03"/>
    <w:rsid w:val="008C35AD"/>
    <w:rsid w:val="008C5C3F"/>
    <w:rsid w:val="008D0585"/>
    <w:rsid w:val="008D0EC2"/>
    <w:rsid w:val="008E7738"/>
    <w:rsid w:val="008F363E"/>
    <w:rsid w:val="00907A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87B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92278"/>
    <w:rsid w:val="00AA2AA8"/>
    <w:rsid w:val="00AA2FE4"/>
    <w:rsid w:val="00AA5D4D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573FB"/>
    <w:rsid w:val="00B746B8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E14E2"/>
    <w:rsid w:val="00BF7875"/>
    <w:rsid w:val="00C03878"/>
    <w:rsid w:val="00C05166"/>
    <w:rsid w:val="00C07624"/>
    <w:rsid w:val="00C0764A"/>
    <w:rsid w:val="00C10C76"/>
    <w:rsid w:val="00C10D72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55BCC"/>
    <w:rsid w:val="00C636A7"/>
    <w:rsid w:val="00C67E69"/>
    <w:rsid w:val="00C93F1F"/>
    <w:rsid w:val="00CA762F"/>
    <w:rsid w:val="00CB1EAB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778FC"/>
    <w:rsid w:val="00D85221"/>
    <w:rsid w:val="00D9463B"/>
    <w:rsid w:val="00DA2EF3"/>
    <w:rsid w:val="00DA6030"/>
    <w:rsid w:val="00DC2C70"/>
    <w:rsid w:val="00DD4A37"/>
    <w:rsid w:val="00DD6A57"/>
    <w:rsid w:val="00DE4AEE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0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D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D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D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D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0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D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D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D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D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St-998/2016</izvorni_sadrzaj>
    <derivirana_varijabla naziv="DomainObject.Predmet.OznakaBroj_1">St-998/2016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ANTIGONA d.o.o. za trgovinu i usluge</izvorni_sadrzaj>
    <derivirana_varijabla naziv="DomainObject.Predmet.ProtustrankaFormated_1">  ANTIGONA d.o.o. za trgovinu i usluge</derivirana_varijabla>
  </DomainObject.Predmet.ProtustrankaFormated>
  <DomainObject.Predmet.ProtustrankaFormatedOIB>
    <izvorni_sadrzaj>  ANTIGONA d.o.o. za trgovinu i usluge, OIB 49146233429</izvorni_sadrzaj>
    <derivirana_varijabla naziv="DomainObject.Predmet.ProtustrankaFormatedOIB_1">  ANTIGONA d.o.o. za trgovinu i usluge, OIB 49146233429</derivirana_varijabla>
  </DomainObject.Predmet.ProtustrankaFormatedOIB>
  <DomainObject.Predmet.ProtustrankaFormatedWithAdress>
    <izvorni_sadrzaj> ANTIGONA d.o.o. za trgovinu i usluge, Kolodvorska 101, 31315 Karanac</izvorni_sadrzaj>
    <derivirana_varijabla naziv="DomainObject.Predmet.ProtustrankaFormatedWithAdress_1"> ANTIGONA d.o.o. za trgovinu i usluge, Kolodvorska 101, 31315 Karanac</derivirana_varijabla>
  </DomainObject.Predmet.ProtustrankaFormatedWithAdress>
  <DomainObject.Predmet.ProtustrankaFormatedWithAdressOIB>
    <izvorni_sadrzaj> ANTIGONA d.o.o. za trgovinu i usluge, OIB 49146233429, Kolodvorska 101, 31315 Karanac</izvorni_sadrzaj>
    <derivirana_varijabla naziv="DomainObject.Predmet.ProtustrankaFormatedWithAdressOIB_1"> ANTIGONA d.o.o. za trgovinu i usluge, OIB 49146233429, Kolodvorska 101, 31315 Karanac</derivirana_varijabla>
  </DomainObject.Predmet.ProtustrankaFormatedWithAdressOIB>
  <DomainObject.Predmet.ProtustrankaWithAdress>
    <izvorni_sadrzaj>ANTIGONA d.o.o. za trgovinu i usluge Kolodvorska 101, 31315 Karanac</izvorni_sadrzaj>
    <derivirana_varijabla naziv="DomainObject.Predmet.ProtustrankaWithAdress_1">ANTIGONA d.o.o. za trgovinu i usluge Kolodvorska 101, 31315 Karanac</derivirana_varijabla>
  </DomainObject.Predmet.ProtustrankaWithAdress>
  <DomainObject.Predmet.ProtustrankaWithAdressOIB>
    <izvorni_sadrzaj>ANTIGONA d.o.o. za trgovinu i usluge, OIB 49146233429, Kolodvorska 101, 31315 Karanac</izvorni_sadrzaj>
    <derivirana_varijabla naziv="DomainObject.Predmet.ProtustrankaWithAdressOIB_1">ANTIGONA d.o.o. za trgovinu i usluge, OIB 49146233429, Kolodvorska 101, 31315 Karanac</derivirana_varijabla>
  </DomainObject.Predmet.ProtustrankaWithAdressOIB>
  <DomainObject.Predmet.ProtustrankaNazivFormated>
    <izvorni_sadrzaj>ANTIGONA d.o.o. za trgovinu i usluge</izvorni_sadrzaj>
    <derivirana_varijabla naziv="DomainObject.Predmet.ProtustrankaNazivFormated_1">ANTIGONA d.o.o. za trgovinu i usluge</derivirana_varijabla>
  </DomainObject.Predmet.ProtustrankaNazivFormated>
  <DomainObject.Predmet.ProtustrankaNazivFormatedOIB>
    <izvorni_sadrzaj>ANTIGONA d.o.o. za trgovinu i usluge, OIB 49146233429</izvorni_sadrzaj>
    <derivirana_varijabla naziv="DomainObject.Predmet.ProtustrankaNazivFormatedOIB_1">ANTIGONA d.o.o. za trgovinu i usluge, OIB 49146233429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ANTIGONA d.o.o. za trgovinu i usluge</item>
    </izvorni_sadrzaj>
    <derivirana_varijabla naziv="DomainObject.Predmet.ProtuStrankaListFormated_1">
      <item>ANTIGONA d.o.o. za trgovinu i usluge</item>
    </derivirana_varijabla>
  </DomainObject.Predmet.ProtuStrankaListFormated>
  <DomainObject.Predmet.ProtuStrankaListFormatedOIB>
    <izvorni_sadrzaj>
      <item>ANTIGONA d.o.o. za trgovinu i usluge, OIB 49146233429</item>
    </izvorni_sadrzaj>
    <derivirana_varijabla naziv="DomainObject.Predmet.ProtuStrankaListFormatedOIB_1">
      <item>ANTIGONA d.o.o. za trgovinu i usluge, OIB 49146233429</item>
    </derivirana_varijabla>
  </DomainObject.Predmet.ProtuStrankaListFormatedOIB>
  <DomainObject.Predmet.ProtuStrankaListFormatedWithAdress>
    <izvorni_sadrzaj>
      <item>ANTIGONA d.o.o. za trgovinu i usluge, Kolodvorska 101, 31315 Karanac</item>
    </izvorni_sadrzaj>
    <derivirana_varijabla naziv="DomainObject.Predmet.ProtuStrankaListFormatedWithAdress_1">
      <item>ANTIGONA d.o.o. za trgovinu i usluge, Kolodvorska 101, 31315 Karanac</item>
    </derivirana_varijabla>
  </DomainObject.Predmet.ProtuStrankaListFormatedWithAdress>
  <DomainObject.Predmet.ProtuStrankaListFormatedWithAdressOIB>
    <izvorni_sadrzaj>
      <item>ANTIGONA d.o.o. za trgovinu i usluge, OIB 49146233429, Kolodvorska 101, 31315 Karanac</item>
    </izvorni_sadrzaj>
    <derivirana_varijabla naziv="DomainObject.Predmet.ProtuStrankaListFormatedWithAdressOIB_1">
      <item>ANTIGONA d.o.o. za trgovinu i usluge, OIB 49146233429, Kolodvorska 101, 31315 Karanac</item>
    </derivirana_varijabla>
  </DomainObject.Predmet.ProtuStrankaListFormatedWithAdressOIB>
  <DomainObject.Predmet.ProtuStrankaListNazivFormated>
    <izvorni_sadrzaj>
      <item>ANTIGONA d.o.o. za trgovinu i usluge</item>
    </izvorni_sadrzaj>
    <derivirana_varijabla naziv="DomainObject.Predmet.ProtuStrankaListNazivFormated_1">
      <item>ANTIGONA d.o.o. za trgovinu i usluge</item>
    </derivirana_varijabla>
  </DomainObject.Predmet.ProtuStrankaListNazivFormated>
  <DomainObject.Predmet.ProtuStrankaListNazivFormatedOIB>
    <izvorni_sadrzaj>
      <item>ANTIGONA d.o.o. za trgovinu i usluge, OIB 49146233429</item>
    </izvorni_sadrzaj>
    <derivirana_varijabla naziv="DomainObject.Predmet.ProtuStrankaListNazivFormatedOIB_1">
      <item>ANTIGONA d.o.o. za trgovinu i usluge, OIB 49146233429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ANTIGONA d.o.o. za trgovinu i usluge</izvorni_sadrzaj>
    <derivirana_varijabla naziv="DomainObject.Predmet.ProtustrankaIDrugi_1">ANTIGONA d.o.o.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ANTIGONA d.o.o. za trgovinu i usluge, OIB 49146233429, Kolodvorska 101, 31315 Karanac</izvorni_sadrzaj>
    <derivirana_varijabla naziv="DomainObject.Predmet.ProtustrankaIDrugiAdressOIB_1">ANTIGONA d.o.o. za trgovinu i usluge, OIB 49146233429, Kolodvorska 101, 31315 Karanac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ANTIGONA d.o.o. za trgovinu i usluge</item>
      <item>RH MINISTARSTVO FINANCIJA</item>
      <item>ŽDO U OSIJEKU</item>
    </izvorni_sadrzaj>
    <derivirana_varijabla naziv="DomainObject.Predmet.SudioniciListNaziv_1">
      <item>ANTIGONA d.o.o. za trgovinu i usluge</item>
      <item>RH MINISTARSTVO FINANCIJA</item>
      <item>ŽDO U OSIJEKU</item>
    </derivirana_varijabla>
  </DomainObject.Predmet.SudioniciListNaziv>
  <DomainObject.Predmet.SudioniciListAdressOIB>
    <izvorni_sadrzaj>
      <item>ANTIGONA d.o.o. za trgovinu i usluge, OIB 49146233429, Kolodvorska 101,31315 Karanac</item>
      <item>RH MINISTARSTVO FINANCIJA, OIB 52634238587</item>
      <item>ŽDO U OSIJEKU</item>
    </izvorni_sadrzaj>
    <derivirana_varijabla naziv="DomainObject.Predmet.SudioniciListAdressOIB_1">
      <item>ANTIGONA d.o.o. za trgovinu i usluge, OIB 49146233429, Kolodvorska 101,31315 Karanac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49146233429</item>
      <item>, OIB 52634238587</item>
      <item>, OIB null</item>
    </izvorni_sadrzaj>
    <derivirana_varijabla naziv="DomainObject.Predmet.SudioniciListNazivOIB_1">
      <item>, OIB 49146233429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BDD391-E50E-4699-8F41-6447CC3703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2288</properties:Characters>
  <properties:Lines>71</properties:Lines>
  <properties:Paragraphs>24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2018-02-06T07:23:00Z</cp:lastPrinted>
  <dcterms:modified xmlns:xsi="http://www.w3.org/2001/XMLSchema-instance" xsi:type="dcterms:W3CDTF">2018-02-06T12:57:00Z</dcterms:modified>
  <cp:revision>36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