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0ac0" w14:paraId="ab10ac0" w:rsidRDefault="00911163" w:rsidP="00910611" w:rsidR="00911163" w:rsidRPr="0091116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11163">
        <w:rPr>
          <w:rFonts w:hAnsi="Times New Roman" w:ascii="Times New Roman"/>
          <w:b w:val="false"/>
        </w:rPr>
        <w:t xml:space="preserve">   </w:t>
      </w:r>
      <w:r w:rsidRPr="0091116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163" w:rsidP="00910611" w:rsidR="00911163" w:rsidRPr="00911163">
      <w:pPr>
        <w:rPr>
          <w:rFonts w:hAnsi="Times New Roman" w:ascii="Times New Roman"/>
          <w:b w:val="false"/>
        </w:rPr>
      </w:pPr>
      <w:r w:rsidRPr="00911163">
        <w:rPr>
          <w:rFonts w:eastAsia="MS Mincho" w:hAnsi="Times New Roman" w:ascii="Times New Roman"/>
          <w:b w:val="false"/>
        </w:rPr>
        <w:t xml:space="preserve">  REPUBLIKA HRVATSKA</w:t>
      </w:r>
    </w:p>
    <w:p w:rsidRDefault="00911163" w:rsidP="00910611" w:rsidR="00911163" w:rsidRPr="00911163">
      <w:pPr>
        <w:rPr>
          <w:rFonts w:hAnsi="Times New Roman" w:ascii="Times New Roman"/>
          <w:b w:val="false"/>
        </w:rPr>
      </w:pPr>
      <w:r w:rsidRPr="00911163">
        <w:rPr>
          <w:rFonts w:eastAsia="MS Mincho" w:hAnsi="Times New Roman" w:ascii="Times New Roman"/>
          <w:b w:val="false"/>
        </w:rPr>
        <w:t>TRGOVAČKI SUD U RIJECI</w:t>
      </w:r>
    </w:p>
    <w:p w:rsidRDefault="00911163" w:rsidR="00911163" w:rsidRPr="00911163">
      <w:pPr>
        <w:rPr>
          <w:rFonts w:eastAsia="MS Mincho" w:hAnsi="Times New Roman" w:ascii="Times New Roman"/>
          <w:b w:val="false"/>
        </w:rPr>
      </w:pPr>
      <w:r w:rsidRPr="0091116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911163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EF36E9" w:rsidRPr="00EF36E9">
        <w:rPr>
          <w:rFonts w:hAnsi="Times New Roman" w:ascii="Times New Roman"/>
        </w:rPr>
        <w:t>GRADNJA MAMULA jednostavno društvo s ograničenom odgovornošću za građenje, Moravice, Donji Vučkovići 22, OIB 30698605428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16929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F36E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EF36E9" w:rsidRPr="00EF36E9">
        <w:rPr>
          <w:rFonts w:hAnsi="Times New Roman" w:ascii="Times New Roman"/>
          <w:bCs/>
        </w:rPr>
        <w:t>GRADNJA MAMULA jednostavno društvo s ograničenom odgovornošću za građenje, Moravice, Donji Vučkovići 22, OIB 30698605428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16929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824AB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824AB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F824AB" w:rsidRPr="00F824AB">
        <w:rPr>
          <w:rFonts w:hAnsi="Times New Roman" w:ascii="Times New Roman"/>
          <w:b w:val="false"/>
        </w:rPr>
        <w:t>Vencel Čuljak, Osijek, Plješivička 16e, OIB 60951188779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F36E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F36E9" w:rsidRPr="00EF36E9">
        <w:rPr>
          <w:rFonts w:hAnsi="Times New Roman" w:ascii="Times New Roman"/>
        </w:rPr>
        <w:t>GRADNJA MAMULA jednostavno društvo s ograničenom odgovornošću za građenje, Moravice, Donji Vučkovići 22, OIB 30698605428</w:t>
      </w:r>
      <w:r w:rsidR="001B5912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F36E9" w:rsidRPr="00EF36E9">
        <w:rPr>
          <w:rFonts w:hAnsi="Times New Roman" w:ascii="Times New Roman"/>
          <w:b w:val="false"/>
        </w:rPr>
        <w:t>GRADNJA MAMULA jednostavno društvo s ograničenom odgovornošću za građenje, Moravice, Donji Vučkovići 22, OIB 30698605428</w:t>
      </w:r>
      <w:r w:rsidR="001B5912" w:rsidRPr="001B591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F824AB">
        <w:rPr>
          <w:rFonts w:hAnsi="Times New Roman" w:ascii="Times New Roman"/>
          <w:b w:val="false"/>
        </w:rPr>
        <w:t>Narodne novine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911163" w:rsidP="00D5273F" w:rsidR="00911163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F824AB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F824AB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632920">
        <w:rPr>
          <w:rFonts w:hAnsi="Times New Roman" w:ascii="Times New Roman"/>
          <w:b w:val="false"/>
        </w:rPr>
        <w:t>29.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1116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F36E9">
      <w:rPr>
        <w:rFonts w:hAnsi="Times New Roman" w:ascii="Times New Roman"/>
      </w:rPr>
      <w:t>914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1163"/>
    <w:rsid w:val="009154F3"/>
    <w:rsid w:val="00926181"/>
    <w:rsid w:val="0094425D"/>
    <w:rsid w:val="00970E25"/>
    <w:rsid w:val="0099736D"/>
    <w:rsid w:val="009C62FC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24AB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1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1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1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1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1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1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1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1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1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1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MAMULA j.d.o.o. Moravice</izvorni_sadrzaj>
    <derivirana_varijabla naziv="DomainObject.Predmet.ProtustrankaFormated_1">  GRADNJA MAMULA j.d.o.o. Moravice</derivirana_varijabla>
  </DomainObject.Predmet.ProtustrankaFormated>
  <DomainObject.Predmet.ProtustrankaFormatedOIB>
    <izvorni_sadrzaj>  GRADNJA MAMULA j.d.o.o. Moravice, OIB 30698605428</izvorni_sadrzaj>
    <derivirana_varijabla naziv="DomainObject.Predmet.ProtustrankaFormatedOIB_1">  GRADNJA MAMULA j.d.o.o. Moravice, OIB 30698605428</derivirana_varijabla>
  </DomainObject.Predmet.ProtustrankaFormatedOIB>
  <DomainObject.Predmet.ProtustrankaFormatedWithAdress>
    <izvorni_sadrzaj> GRADNJA MAMULA j.d.o.o. Moravice, Donji Vučkovići 22, 51325 Moravice</izvorni_sadrzaj>
    <derivirana_varijabla naziv="DomainObject.Predmet.ProtustrankaFormatedWithAdress_1"> GRADNJA MAMULA j.d.o.o. Moravice, Donji Vučkovići 22, 51325 Moravice</derivirana_varijabla>
  </DomainObject.Predmet.ProtustrankaFormatedWithAdress>
  <DomainObject.Predmet.ProtustrankaFormatedWithAdressOIB>
    <izvorni_sadrzaj> GRADNJA MAMULA j.d.o.o. Moravice, OIB 30698605428, Donji Vučkovići 22, 51325 Moravice</izvorni_sadrzaj>
    <derivirana_varijabla naziv="DomainObject.Predmet.ProtustrankaFormatedWithAdressOIB_1"> GRADNJA MAMULA j.d.o.o. Moravice, OIB 30698605428, Donji Vučkovići 22, 51325 Moravice</derivirana_varijabla>
  </DomainObject.Predmet.ProtustrankaFormatedWithAdressOIB>
  <DomainObject.Predmet.ProtustrankaWithAdress>
    <izvorni_sadrzaj>GRADNJA MAMULA j.d.o.o. Moravice Donji Vučkovići 22, 51325 Moravice</izvorni_sadrzaj>
    <derivirana_varijabla naziv="DomainObject.Predmet.ProtustrankaWithAdress_1">GRADNJA MAMULA j.d.o.o. Moravice Donji Vučkovići 22, 51325 Moravice</derivirana_varijabla>
  </DomainObject.Predmet.ProtustrankaWithAdress>
  <DomainObject.Predmet.ProtustrankaWithAdressOIB>
    <izvorni_sadrzaj>GRADNJA MAMULA j.d.o.o. Moravice, OIB 30698605428, Donji Vučkovići 22, 51325 Moravice</izvorni_sadrzaj>
    <derivirana_varijabla naziv="DomainObject.Predmet.ProtustrankaWithAdressOIB_1">GRADNJA MAMULA j.d.o.o. Moravice, OIB 30698605428, Donji Vučkovići 22, 51325 Moravice</derivirana_varijabla>
  </DomainObject.Predmet.ProtustrankaWithAdressOIB>
  <DomainObject.Predmet.ProtustrankaNazivFormated>
    <izvorni_sadrzaj>GRADNJA MAMULA j.d.o.o. Moravice</izvorni_sadrzaj>
    <derivirana_varijabla naziv="DomainObject.Predmet.ProtustrankaNazivFormated_1">GRADNJA MAMULA j.d.o.o. Moravice</derivirana_varijabla>
  </DomainObject.Predmet.ProtustrankaNazivFormated>
  <DomainObject.Predmet.ProtustrankaNazivFormatedOIB>
    <izvorni_sadrzaj>GRADNJA MAMULA j.d.o.o. Moravice, OIB 30698605428</izvorni_sadrzaj>
    <derivirana_varijabla naziv="DomainObject.Predmet.ProtustrankaNazivFormatedOIB_1">GRADNJA MAMULA j.d.o.o. Moravice, OIB 30698605428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GRADNJA MAMULA j.d.o.o. Moravice</item>
    </izvorni_sadrzaj>
    <derivirana_varijabla naziv="DomainObject.Predmet.ProtuStrankaListFormated_1">
      <item>GRADNJA MAMULA j.d.o.o. Moravice</item>
    </derivirana_varijabla>
  </DomainObject.Predmet.ProtuStrankaListFormated>
  <DomainObject.Predmet.ProtuStrankaListFormatedOIB>
    <izvorni_sadrzaj>
      <item>GRADNJA MAMULA j.d.o.o. Moravice, OIB 30698605428</item>
    </izvorni_sadrzaj>
    <derivirana_varijabla naziv="DomainObject.Predmet.ProtuStrankaListFormatedOIB_1">
      <item>GRADNJA MAMULA j.d.o.o. Moravice, OIB 30698605428</item>
    </derivirana_varijabla>
  </DomainObject.Predmet.ProtuStrankaListFormatedOIB>
  <DomainObject.Predmet.ProtuStrankaListFormatedWithAdress>
    <izvorni_sadrzaj>
      <item>GRADNJA MAMULA j.d.o.o. Moravice, Donji Vučkovići 22, 51325 Moravice</item>
    </izvorni_sadrzaj>
    <derivirana_varijabla naziv="DomainObject.Predmet.ProtuStrankaListFormatedWithAdress_1">
      <item>GRADNJA MAMULA j.d.o.o. Moravice, Donji Vučkovići 22, 51325 Moravice</item>
    </derivirana_varijabla>
  </DomainObject.Predmet.ProtuStrankaListFormatedWithAdress>
  <DomainObject.Predmet.ProtuStrankaListFormatedWithAdressOIB>
    <izvorni_sadrzaj>
      <item>GRADNJA MAMULA j.d.o.o. Moravice, OIB 30698605428, Donji Vučkovići 22, 51325 Moravice</item>
    </izvorni_sadrzaj>
    <derivirana_varijabla naziv="DomainObject.Predmet.ProtuStrankaListFormatedWithAdressOIB_1">
      <item>GRADNJA MAMULA j.d.o.o. Moravice, OIB 30698605428, Donji Vučkovići 22, 51325 Moravice</item>
    </derivirana_varijabla>
  </DomainObject.Predmet.ProtuStrankaListFormatedWithAdressOIB>
  <DomainObject.Predmet.ProtuStrankaListNazivFormated>
    <izvorni_sadrzaj>
      <item>GRADNJA MAMULA j.d.o.o. Moravice</item>
    </izvorni_sadrzaj>
    <derivirana_varijabla naziv="DomainObject.Predmet.ProtuStrankaListNazivFormated_1">
      <item>GRADNJA MAMULA j.d.o.o. Moravice</item>
    </derivirana_varijabla>
  </DomainObject.Predmet.ProtuStrankaListNazivFormated>
  <DomainObject.Predmet.ProtuStrankaListNazivFormatedOIB>
    <izvorni_sadrzaj>
      <item>GRADNJA MAMULA j.d.o.o. Moravice, OIB 30698605428</item>
    </izvorni_sadrzaj>
    <derivirana_varijabla naziv="DomainObject.Predmet.ProtuStrankaListNazivFormatedOIB_1">
      <item>GRADNJA MAMULA j.d.o.o. Moravice, OIB 30698605428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GRADNJA MAMULA j.d.o.o. Moravice</izvorni_sadrzaj>
    <derivirana_varijabla naziv="DomainObject.Predmet.ProtustrankaIDrugi_1">GRADNJA MAMULA j.d.o.o. Moravice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GRADNJA MAMULA j.d.o.o. Moravice, OIB 30698605428, Donji Vučkovići 22, 51325 Moravice</izvorni_sadrzaj>
    <derivirana_varijabla naziv="DomainObject.Predmet.ProtustrankaIDrugiAdressOIB_1">GRADNJA MAMULA j.d.o.o. Moravice, OIB 30698605428, Donji Vučkovići 22,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GRADNJA MAMULA j.d.o.o. Moravice</item>
    </izvorni_sadrzaj>
    <derivirana_varijabla naziv="DomainObject.Predmet.SudioniciListNaziv_1">
      <item>FINA Rijeka</item>
      <item>GRADNJA MAMULA j.d.o.o. Moravice</item>
    </derivirana_varijabla>
  </DomainObject.Predmet.SudioniciListNaziv>
  <DomainObject.Predmet.SudioniciListAdressOIB>
    <izvorni_sadrzaj>
      <item>FINA Rijeka, OIB 85821130368, Frana Kurelca 8,51000 Rijeka</item>
      <item>GRADNJA MAMULA j.d.o.o. Moravice, OIB 30698605428, Donji Vučkovići 22,51325 Moravice</item>
    </izvorni_sadrzaj>
    <derivirana_varijabla naziv="DomainObject.Predmet.SudioniciListAdressOIB_1">
      <item>FINA Rijeka, OIB 85821130368, Frana Kurelca 8,51000 Rijeka</item>
      <item>GRADNJA MAMULA j.d.o.o. Moravice, OIB 30698605428, Donji Vučkovići 22,51325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30698605428</item>
    </izvorni_sadrzaj>
    <derivirana_varijabla naziv="DomainObject.Predmet.SudioniciListNazivOIB_1">
      <item>, OIB 85821130368</item>
      <item>, OIB 30698605428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D96F3-899E-46FE-8F58-420EB2100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2907</properties:Characters>
  <properties:Lines>90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2016-06-02T08:10:00Z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2016-06-02T11:39:00Z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