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44aa" w14:paraId="ffb44aa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7754E5">
        <w:t>2350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7754E5">
        <w:t xml:space="preserve">SJEVERNOMORSKA PUTOVANJA d.o.o., Okrug Gornji, Put </w:t>
      </w:r>
      <w:proofErr w:type="spellStart"/>
      <w:r w:rsidR="007754E5">
        <w:t>Planikovice</w:t>
      </w:r>
      <w:proofErr w:type="spellEnd"/>
      <w:r w:rsidR="007754E5">
        <w:t xml:space="preserve"> 1, OIB: 37620876788, </w:t>
      </w:r>
      <w:r w:rsidR="00676533">
        <w:t xml:space="preserve">dana </w:t>
      </w:r>
      <w:r w:rsidR="00B918F5">
        <w:t>9. svibnja</w:t>
      </w:r>
      <w:r w:rsidR="00676533">
        <w:t xml:space="preserve"> 2018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7D553C">
        <w:t xml:space="preserve">SJEVERNOMORSKA PUTOVANJA d.o.o., Okrug Gornji, Put </w:t>
      </w:r>
      <w:proofErr w:type="spellStart"/>
      <w:r w:rsidR="007D553C">
        <w:t>Planikovice</w:t>
      </w:r>
      <w:proofErr w:type="spellEnd"/>
      <w:r w:rsidR="007D553C">
        <w:t xml:space="preserve"> 1, OIB: 37620876788</w:t>
      </w:r>
      <w:r w:rsidR="00B918F5" w:rsidRPr="00B918F5">
        <w:t xml:space="preserve">, </w:t>
      </w:r>
      <w:r w:rsidR="00AE1E66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7754E5">
        <w:t>527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7754E5">
        <w:t xml:space="preserve"> 3.386,186,26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0F5DE8">
        <w:t>ju</w:t>
      </w:r>
      <w:r>
        <w:t xml:space="preserve"> se </w:t>
      </w:r>
      <w:r w:rsidR="00D36A52">
        <w:t>o</w:t>
      </w:r>
      <w:r w:rsidR="000F3A5E">
        <w:t>vlašt</w:t>
      </w:r>
      <w:r w:rsidR="00BF30E3">
        <w:t>en</w:t>
      </w:r>
      <w:r w:rsidR="000F5DE8">
        <w:t>e</w:t>
      </w:r>
      <w:r w:rsidR="00783052">
        <w:t xml:space="preserve"> osob</w:t>
      </w:r>
      <w:r w:rsidR="000F5DE8">
        <w:t>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7754E5">
        <w:t>T-2350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F5DE8">
        <w:t>e</w:t>
      </w:r>
      <w:r w:rsidR="003D3A71">
        <w:t xml:space="preserve"> ovlašten</w:t>
      </w:r>
      <w:r w:rsidR="000F5DE8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F5DE8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676533" w:rsidP="00F576EC" w:rsidR="008922FD">
      <w:pPr>
        <w:jc w:val="center"/>
      </w:pPr>
      <w:r>
        <w:t xml:space="preserve">U Splitu, </w:t>
      </w:r>
      <w:r w:rsidR="00B918F5">
        <w:t>9. svibnja</w:t>
      </w:r>
      <w:r>
        <w:t xml:space="preserve"> 2018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7F97"/>
    <w:rsid w:val="001E0A16"/>
    <w:rsid w:val="001E6581"/>
    <w:rsid w:val="00206F5F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4F7E78"/>
    <w:rsid w:val="00543777"/>
    <w:rsid w:val="00562349"/>
    <w:rsid w:val="0057550C"/>
    <w:rsid w:val="005C4FA6"/>
    <w:rsid w:val="005F0E13"/>
    <w:rsid w:val="00602A20"/>
    <w:rsid w:val="00676533"/>
    <w:rsid w:val="006B4B96"/>
    <w:rsid w:val="006F2571"/>
    <w:rsid w:val="00737DD6"/>
    <w:rsid w:val="007648D8"/>
    <w:rsid w:val="007754E5"/>
    <w:rsid w:val="00776F7C"/>
    <w:rsid w:val="00783052"/>
    <w:rsid w:val="00787AFC"/>
    <w:rsid w:val="007D553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918F5"/>
    <w:rsid w:val="00BA086E"/>
    <w:rsid w:val="00BA5C6A"/>
    <w:rsid w:val="00BD7CD3"/>
    <w:rsid w:val="00BF30E3"/>
    <w:rsid w:val="00C16B64"/>
    <w:rsid w:val="00C2523B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05D36"/>
    <w:rsid w:val="00F139C9"/>
    <w:rsid w:val="00F21228"/>
    <w:rsid w:val="00F31631"/>
    <w:rsid w:val="00F555EE"/>
    <w:rsid w:val="00F576EC"/>
    <w:rsid w:val="00F61726"/>
    <w:rsid w:val="00F945BC"/>
    <w:rsid w:val="00F96BD1"/>
    <w:rsid w:val="00FA2D65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2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2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2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2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2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2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2350</izvorni_sadrzaj>
    <derivirana_varijabla naziv="DomainObject.Predmet.Broj_1">2350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St-2350/2015</izvorni_sadrzaj>
    <derivirana_varijabla naziv="DomainObject.Predmet.OznakaBroj_1">St-2350/2015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SJEVERNOMORSKA PUTOVANJA d.o.o. putnička agencija, turizam, poslovanje nekretninama</izvorni_sadrzaj>
    <derivirana_varijabla naziv="DomainObject.Predmet.ProtustrankaFormated_1">  SJEVERNOMORSKA PUTOVANJA d.o.o. putnička agencija, turizam, poslovanje nekretninama</derivirana_varijabla>
  </DomainObject.Predmet.ProtustrankaFormated>
  <DomainObject.Predmet.ProtustrankaFormatedOIB>
    <izvorni_sadrzaj>  SJEVERNOMORSKA PUTOVANJA d.o.o. putnička agencija, turizam, poslovanje nekretninama, OIB 37620876788</izvorni_sadrzaj>
    <derivirana_varijabla naziv="DomainObject.Predmet.ProtustrankaFormatedOIB_1">  SJEVERNOMORSKA PUTOVANJA d.o.o. putnička agencija, turizam, poslovanje nekretninama, OIB 37620876788</derivirana_varijabla>
  </DomainObject.Predmet.ProtustrankaFormatedOIB>
  <DomainObject.Predmet.ProtustrankaFormatedWithAdress>
    <izvorni_sadrzaj> SJEVERNOMORSKA PUTOVANJA d.o.o. putnička agencija, turizam, poslovanje nekretninama, Put Planikovice 1, 21220 Okrug Gornji</izvorni_sadrzaj>
    <derivirana_varijabla naziv="DomainObject.Predmet.ProtustrankaFormatedWithAdress_1"> SJEVERNOMORSKA PUTOVANJA d.o.o. putnička agencija, turizam, poslovanje nekretninama, Put Planikovice 1, 21220 Okrug Gornji</derivirana_varijabla>
  </DomainObject.Predmet.ProtustrankaFormatedWithAdress>
  <DomainObject.Predmet.ProtustrankaFormatedWithAdressOIB>
    <izvorni_sadrzaj> SJEVERNOMORSKA PUTOVANJA d.o.o. putnička agencija, turizam, poslovanje nekretninama, OIB 37620876788, Put Planikovice 1, 21220 Okrug Gornji</izvorni_sadrzaj>
    <derivirana_varijabla naziv="DomainObject.Predmet.ProtustrankaFormatedWithAdressOIB_1"> SJEVERNOMORSKA PUTOVANJA d.o.o. putnička agencija, turizam, poslovanje nekretninama, OIB 37620876788, Put Planikovice 1, 21220 Okrug Gornji</derivirana_varijabla>
  </DomainObject.Predmet.ProtustrankaFormatedWithAdressOIB>
  <DomainObject.Predmet.ProtustrankaWithAdress>
    <izvorni_sadrzaj>SJEVERNOMORSKA PUTOVANJA d.o.o. putnička agencija, turizam, poslovanje nekretninama Put Planikovice 1, 21220 Okrug Gornji</izvorni_sadrzaj>
    <derivirana_varijabla naziv="DomainObject.Predmet.ProtustrankaWithAdress_1">SJEVERNOMORSKA PUTOVANJA d.o.o. putnička agencija, turizam, poslovanje nekretninama Put Planikovice 1, 21220 Okrug Gornji</derivirana_varijabla>
  </DomainObject.Predmet.ProtustrankaWithAdress>
  <DomainObject.Predmet.ProtustrankaWithAdressOIB>
    <izvorni_sadrzaj>SJEVERNOMORSKA PUTOVANJA d.o.o. putnička agencija, turizam, poslovanje nekretninama, OIB 37620876788, Put Planikovice 1, 21220 Okrug Gornji</izvorni_sadrzaj>
    <derivirana_varijabla naziv="DomainObject.Predmet.ProtustrankaWithAdressOIB_1">SJEVERNOMORSKA PUTOVANJA d.o.o. putnička agencija, turizam, poslovanje nekretninama, OIB 37620876788, Put Planikovice 1, 21220 Okrug Gornji</derivirana_varijabla>
  </DomainObject.Predmet.ProtustrankaWithAdressOIB>
  <DomainObject.Predmet.ProtustrankaNazivFormated>
    <izvorni_sadrzaj>SJEVERNOMORSKA PUTOVANJA d.o.o. putnička agencija, turizam, poslovanje nekretninama</izvorni_sadrzaj>
    <derivirana_varijabla naziv="DomainObject.Predmet.ProtustrankaNazivFormated_1">SJEVERNOMORSKA PUTOVANJA d.o.o. putnička agencija, turizam, poslovanje nekretninama</derivirana_varijabla>
  </DomainObject.Predmet.ProtustrankaNazivFormated>
  <DomainObject.Predmet.ProtustrankaNazivFormatedOIB>
    <izvorni_sadrzaj>SJEVERNOMORSKA PUTOVANJA d.o.o. putnička agencija, turizam, poslovanje nekretninama, OIB 37620876788</izvorni_sadrzaj>
    <derivirana_varijabla naziv="DomainObject.Predmet.ProtustrankaNazivFormatedOIB_1">SJEVERNOMORSKA PUTOVANJA d.o.o. putnička agencija, turizam, poslovanje nekretninama, OIB 37620876788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3386186.26</izvorni_sadrzaj>
    <derivirana_varijabla naziv="DomainObject.Predmet.TrenutnaVrijednost_1">3386186.26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SJEVERNOMORSKA PUTOVANJA d.o.o. putnička agencija, turizam, poslovanje nekretninama</item>
    </izvorni_sadrzaj>
    <derivirana_varijabla naziv="DomainObject.Predmet.ProtuStrankaListFormated_1">
      <item>SJEVERNOMORSKA PUTOVANJA d.o.o. putnička agencija, turizam, poslovanje nekretninama</item>
    </derivirana_varijabla>
  </DomainObject.Predmet.ProtuStrankaListFormated>
  <DomainObject.Predmet.ProtuStrankaListFormatedOIB>
    <izvorni_sadrzaj>
      <item>SJEVERNOMORSKA PUTOVANJA d.o.o. putnička agencija, turizam, poslovanje nekretninama, OIB 37620876788</item>
    </izvorni_sadrzaj>
    <derivirana_varijabla naziv="DomainObject.Predmet.ProtuStrankaListFormatedOIB_1">
      <item>SJEVERNOMORSKA PUTOVANJA d.o.o. putnička agencija, turizam, poslovanje nekretninama, OIB 37620876788</item>
    </derivirana_varijabla>
  </DomainObject.Predmet.ProtuStrankaListFormatedOIB>
  <DomainObject.Predmet.ProtuStrankaListFormatedWithAdress>
    <izvorni_sadrzaj>
      <item>SJEVERNOMORSKA PUTOVANJA d.o.o. putnička agencija, turizam, poslovanje nekretninama, Put Planikovice 1, 21220 Okrug Gornji</item>
    </izvorni_sadrzaj>
    <derivirana_varijabla naziv="DomainObject.Predmet.ProtuStrankaListFormatedWithAdress_1">
      <item>SJEVERNOMORSKA PUTOVANJA d.o.o. putnička agencija, turizam, poslovanje nekretninama, Put Planikovice 1, 21220 Okrug Gornji</item>
    </derivirana_varijabla>
  </DomainObject.Predmet.ProtuStrankaListFormatedWithAdress>
  <DomainObject.Predmet.ProtuStrankaListFormatedWithAdressOIB>
    <izvorni_sadrzaj>
      <item>SJEVERNOMORSKA PUTOVANJA d.o.o. putnička agencija, turizam, poslovanje nekretninama, OIB 37620876788, Put Planikovice 1, 21220 Okrug Gornji</item>
    </izvorni_sadrzaj>
    <derivirana_varijabla naziv="DomainObject.Predmet.ProtuStrankaListFormatedWithAdressOIB_1">
      <item>SJEVERNOMORSKA PUTOVANJA d.o.o. putnička agencija, turizam, poslovanje nekretninama, OIB 37620876788, Put Planikovice 1, 21220 Okrug Gornji</item>
    </derivirana_varijabla>
  </DomainObject.Predmet.ProtuStrankaListFormatedWithAdressOIB>
  <DomainObject.Predmet.ProtuStrankaListNazivFormated>
    <izvorni_sadrzaj>
      <item>SJEVERNOMORSKA PUTOVANJA d.o.o. putnička agencija, turizam, poslovanje nekretninama</item>
    </izvorni_sadrzaj>
    <derivirana_varijabla naziv="DomainObject.Predmet.ProtuStrankaListNazivFormated_1">
      <item>SJEVERNOMORSKA PUTOVANJA d.o.o. putnička agencija, turizam, poslovanje nekretninama</item>
    </derivirana_varijabla>
  </DomainObject.Predmet.ProtuStrankaListNazivFormated>
  <DomainObject.Predmet.ProtuStrankaListNazivFormatedOIB>
    <izvorni_sadrzaj>
      <item>SJEVERNOMORSKA PUTOVANJA d.o.o. putnička agencija, turizam, poslovanje nekretninama, OIB 37620876788</item>
    </izvorni_sadrzaj>
    <derivirana_varijabla naziv="DomainObject.Predmet.ProtuStrankaListNazivFormatedOIB_1">
      <item>SJEVERNOMORSKA PUTOVANJA d.o.o. putnička agencija, turizam, poslovanje nekretninama, OIB 37620876788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SJEVERNOMORSKA PUTOVANJA d.o.o. putnička agencija, turizam, poslovanje nekretninama</izvorni_sadrzaj>
    <derivirana_varijabla naziv="DomainObject.Predmet.ProtustrankaIDrugi_1">SJEVERNOMORSKA PUTOVANJA d.o.o. putnička agencija, turizam,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SJEVERNOMORSKA PUTOVANJA d.o.o. putnička agencija, turizam, poslovanje nekretninama, OIB 37620876788, Put Planikovice 1, 21220 Okrug Gornji</izvorni_sadrzaj>
    <derivirana_varijabla naziv="DomainObject.Predmet.ProtustrankaIDrugiAdressOIB_1">SJEVERNOMORSKA PUTOVANJA d.o.o. putnička agencija, turizam, poslovanje nekretninama, OIB 37620876788, Put Planikovice 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SJEVERNOMORSKA PUTOVANJA d.o.o. putnička agencija, turizam, poslovanje nekretninama</item>
      <item>FINANCIJSKA AGENCIJA, RC SPLIT</item>
    </izvorni_sadrzaj>
    <derivirana_varijabla naziv="DomainObject.Predmet.SudioniciListNaziv_1">
      <item>SJEVERNOMORSKA PUTOVANJA d.o.o. putnička agencija, turizam, poslovanje nekretninama</item>
      <item>FINANCIJSKA AGENCIJA, RC SPLIT</item>
    </derivirana_varijabla>
  </DomainObject.Predmet.SudioniciListNaziv>
  <DomainObject.Predmet.SudioniciListAdressOIB>
    <izvorni_sadrzaj>
      <item>SJEVERNOMORSKA PUTOVANJA d.o.o. putnička agencija, turizam, poslovanje nekretninama, OIB 37620876788, Put Planikovice 1,21220 Okrug Gornji</item>
      <item>FINANCIJSKA AGENCIJA, RC SPLIT, OIB 85821130368, Mažuranićevo šetalište 24 b,21000 Split</item>
    </izvorni_sadrzaj>
    <derivirana_varijabla naziv="DomainObject.Predmet.SudioniciListAdressOIB_1">
      <item>SJEVERNOMORSKA PUTOVANJA d.o.o. putnička agencija, turizam, poslovanje nekretninama, OIB 37620876788, Put Planikovice 1,21220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37620876788</item>
      <item>, OIB 85821130368</item>
    </izvorni_sadrzaj>
    <derivirana_varijabla naziv="DomainObject.Predmet.SudioniciListNazivOIB_1">
      <item>, OIB 37620876788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2018-05-09T10:46:00Z</dcterms:created>
  <dc:creator>Lari Glavaš</dc:creator>
  <cp:lastModifiedBy>Lari Glavaš</cp:lastModifiedBy>
  <cp:lastPrinted>2018-05-09T10:46:00Z</cp:lastPrinted>
  <dcterms:modified xmlns:xsi="http://www.w3.org/2001/XMLSchema-instance" xsi:type="dcterms:W3CDTF">2018-05-09T10:47:00Z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(ST-2350-2015.docx)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