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54b0" w14:paraId="3db54b0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1B05AE">
        <w:t xml:space="preserve"> BETIN AMORE d.o.o., Zvonka Milkovića 5, Čakovec</w:t>
      </w:r>
      <w:r w:rsidR="003E0D32">
        <w:t>,</w:t>
      </w:r>
      <w:r w:rsidR="001B05AE">
        <w:t xml:space="preserve"> OIB: 27520199964,</w:t>
      </w:r>
      <w:r w:rsidR="00CA760E">
        <w:t xml:space="preserve">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B05AE">
        <w:rPr>
          <w:szCs w:val="24"/>
        </w:rPr>
        <w:t xml:space="preserve"> </w:t>
      </w:r>
      <w:r w:rsidR="001B05AE">
        <w:t>BETIN AMORE d.o.o., Zvonka Milkovića 5, Čakovec, OIB: 27520199964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E0D32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1B05AE">
        <w:t>BETIN AMORE d.o.o., Zvonka Milkovića 5, Čakovec, OIB: 27520199964.</w:t>
      </w:r>
    </w:p>
    <w:p w:rsidRDefault="001B05AE" w:rsidP="00BD5D5B" w:rsidR="001B05AE">
      <w:pPr>
        <w:ind w:hanging="708" w:left="1413"/>
        <w:jc w:val="both"/>
      </w:pPr>
    </w:p>
    <w:p w:rsidRDefault="00BD5D5B" w:rsidP="00A363F8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A363F8">
        <w:t xml:space="preserve"> Hrvoje </w:t>
      </w:r>
      <w:proofErr w:type="spellStart"/>
      <w:r w:rsidR="00A363F8">
        <w:t>Kraljičković</w:t>
      </w:r>
      <w:proofErr w:type="spellEnd"/>
      <w:r w:rsidR="00A363F8">
        <w:t>, Trg hrvatskih velikana 4, Zagreb, OIB: 63875916042.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B05AE">
        <w:rPr>
          <w:szCs w:val="24"/>
        </w:rPr>
        <w:t xml:space="preserve"> </w:t>
      </w:r>
      <w:r w:rsidR="001B05AE">
        <w:t>BETIN AMORE d.o.o., Zvonka Milkovića 5, Čakovec, OIB: 27520199964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1B05AE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B05AE">
        <w:t>BETIN AMORE d.o.o., Zvonka Milkovića 5, 40000 Čakovec</w:t>
      </w:r>
    </w:p>
    <w:p w:rsidRDefault="00AC315C" w:rsidP="003E0D32" w:rsidR="00AC315C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proofErr w:type="spellStart"/>
      <w:r w:rsidR="001B05AE">
        <w:rPr>
          <w:szCs w:val="24"/>
        </w:rPr>
        <w:t>Gergely</w:t>
      </w:r>
      <w:proofErr w:type="spellEnd"/>
      <w:r w:rsidR="001B05AE">
        <w:rPr>
          <w:szCs w:val="24"/>
        </w:rPr>
        <w:t xml:space="preserve"> </w:t>
      </w:r>
      <w:proofErr w:type="spellStart"/>
      <w:r w:rsidR="001B05AE">
        <w:rPr>
          <w:szCs w:val="24"/>
        </w:rPr>
        <w:t>Oroszi</w:t>
      </w:r>
      <w:proofErr w:type="spellEnd"/>
      <w:r w:rsidR="001B05AE">
        <w:rPr>
          <w:szCs w:val="24"/>
        </w:rPr>
        <w:t xml:space="preserve">, </w:t>
      </w:r>
      <w:proofErr w:type="spellStart"/>
      <w:r w:rsidR="001B05AE">
        <w:rPr>
          <w:szCs w:val="24"/>
        </w:rPr>
        <w:t>Haller</w:t>
      </w:r>
      <w:proofErr w:type="spellEnd"/>
      <w:r w:rsidR="001B05AE">
        <w:rPr>
          <w:szCs w:val="24"/>
        </w:rPr>
        <w:t xml:space="preserve"> </w:t>
      </w:r>
      <w:proofErr w:type="spellStart"/>
      <w:r w:rsidR="001B05AE">
        <w:rPr>
          <w:szCs w:val="24"/>
        </w:rPr>
        <w:t>utca</w:t>
      </w:r>
      <w:proofErr w:type="spellEnd"/>
      <w:r w:rsidR="001B05AE">
        <w:rPr>
          <w:szCs w:val="24"/>
        </w:rPr>
        <w:t xml:space="preserve"> 24 3 em. 2 a, 1096 </w:t>
      </w:r>
      <w:proofErr w:type="spellStart"/>
      <w:r w:rsidR="001B05AE">
        <w:rPr>
          <w:szCs w:val="24"/>
        </w:rPr>
        <w:t>Budapest</w:t>
      </w:r>
      <w:proofErr w:type="spellEnd"/>
      <w:r w:rsidR="001B05AE">
        <w:rPr>
          <w:szCs w:val="24"/>
        </w:rPr>
        <w:t>, Mađarska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A363F8">
        <w:t xml:space="preserve">Hrvoje </w:t>
      </w:r>
      <w:proofErr w:type="spellStart"/>
      <w:r w:rsidR="00A363F8">
        <w:t>Kraljičković</w:t>
      </w:r>
      <w:proofErr w:type="spellEnd"/>
      <w:r w:rsidR="00A363F8">
        <w:t>, Trg hrvatskih velikana 4,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C63E9F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EC2" w:rsidP="006E5853" w:rsidR="00640EC2">
      <w:r>
        <w:separator/>
      </w:r>
    </w:p>
  </w:endnote>
  <w:endnote w:id="0" w:type="continuationSeparator">
    <w:p w:rsidRDefault="00640EC2" w:rsidP="006E5853" w:rsidR="00640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EC2" w:rsidP="006E5853" w:rsidR="00640EC2">
      <w:r>
        <w:separator/>
      </w:r>
    </w:p>
  </w:footnote>
  <w:footnote w:id="0" w:type="continuationSeparator">
    <w:p w:rsidRDefault="00640EC2" w:rsidP="006E5853" w:rsidR="00640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6EA" w:rsidP="006E5853" w:rsidR="00BD5D5B">
    <w:pPr>
      <w:pStyle w:val="Zaglavlje"/>
      <w:jc w:val="right"/>
    </w:pPr>
    <w:r>
      <w:t>Poslovni broj: St-352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A16EA"/>
    <w:rsid w:val="000E130B"/>
    <w:rsid w:val="00100876"/>
    <w:rsid w:val="001B05AE"/>
    <w:rsid w:val="001D29D2"/>
    <w:rsid w:val="00213DB3"/>
    <w:rsid w:val="002439C7"/>
    <w:rsid w:val="00262923"/>
    <w:rsid w:val="00335D24"/>
    <w:rsid w:val="00356B59"/>
    <w:rsid w:val="003828EB"/>
    <w:rsid w:val="003B48FF"/>
    <w:rsid w:val="003E0D32"/>
    <w:rsid w:val="005371AA"/>
    <w:rsid w:val="00564CD4"/>
    <w:rsid w:val="005A3EFC"/>
    <w:rsid w:val="00640EC2"/>
    <w:rsid w:val="00670F24"/>
    <w:rsid w:val="006842AE"/>
    <w:rsid w:val="006B07F7"/>
    <w:rsid w:val="006B087D"/>
    <w:rsid w:val="006E5853"/>
    <w:rsid w:val="00791A89"/>
    <w:rsid w:val="007D2555"/>
    <w:rsid w:val="00806A38"/>
    <w:rsid w:val="00842FEB"/>
    <w:rsid w:val="00850758"/>
    <w:rsid w:val="008C60D6"/>
    <w:rsid w:val="00A363F8"/>
    <w:rsid w:val="00AC315C"/>
    <w:rsid w:val="00B12F61"/>
    <w:rsid w:val="00B327DC"/>
    <w:rsid w:val="00B72CD2"/>
    <w:rsid w:val="00B76A79"/>
    <w:rsid w:val="00BD5D5B"/>
    <w:rsid w:val="00BD7494"/>
    <w:rsid w:val="00C63E9F"/>
    <w:rsid w:val="00CA760E"/>
    <w:rsid w:val="00D463E2"/>
    <w:rsid w:val="00D907BF"/>
    <w:rsid w:val="00DD056A"/>
    <w:rsid w:val="00E21DDE"/>
    <w:rsid w:val="00E274EB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E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E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E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E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E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E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E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E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BETIN AMORE društvo s ograničenom odgovornošću za sport i turizam</izvorni_sadrzaj>
    <derivirana_varijabla naziv="DomainObject.Predmet.ProtustrankaFormated_1">  BETIN AMORE društvo s ograničenom odgovornošću za sport i turizam</derivirana_varijabla>
  </DomainObject.Predmet.ProtustrankaFormated>
  <DomainObject.Predmet.ProtustrankaFormatedOIB>
    <izvorni_sadrzaj>  BETIN AMORE društvo s ograničenom odgovornošću za sport i turizam, OIB 27520199964</izvorni_sadrzaj>
    <derivirana_varijabla naziv="DomainObject.Predmet.ProtustrankaFormatedOIB_1">  BETIN AMORE društvo s ograničenom odgovornošću za sport i turizam, OIB 27520199964</derivirana_varijabla>
  </DomainObject.Predmet.ProtustrankaFormatedOIB>
  <DomainObject.Predmet.ProtustrankaFormatedWithAdress>
    <izvorni_sadrzaj> BETIN AMORE društvo s ograničenom odgovornošću za sport i turizam, Zvonka Milkovića 5, 40000 Čakovec</izvorni_sadrzaj>
    <derivirana_varijabla naziv="DomainObject.Predmet.ProtustrankaFormatedWithAdress_1"> BETIN AMORE društvo s ograničenom odgovornošću za sport i turizam, Zvonka Milkovića 5, 40000 Čakovec</derivirana_varijabla>
  </DomainObject.Predmet.ProtustrankaFormatedWithAdress>
  <DomainObject.Predmet.ProtustrankaFormatedWithAdressOIB>
    <izvorni_sadrzaj> BETIN AMORE društvo s ograničenom odgovornošću za sport i turizam, OIB 27520199964, Zvonka Milkovića 5, 40000 Čakovec</izvorni_sadrzaj>
    <derivirana_varijabla naziv="DomainObject.Predmet.ProtustrankaFormatedWithAdressOIB_1"> BETIN AMORE društvo s ograničenom odgovornošću za sport i turizam, OIB 27520199964, Zvonka Milkovića 5, 40000 Čakovec</derivirana_varijabla>
  </DomainObject.Predmet.ProtustrankaFormatedWithAdressOIB>
  <DomainObject.Predmet.ProtustrankaWithAdress>
    <izvorni_sadrzaj>BETIN AMORE društvo s ograničenom odgovornošću za sport i turizam Zvonka Milkovića 5, 40000 Čakovec</izvorni_sadrzaj>
    <derivirana_varijabla naziv="DomainObject.Predmet.ProtustrankaWithAdress_1">BETIN AMORE društvo s ograničenom odgovornošću za sport i turizam Zvonka Milkovića 5, 40000 Čakovec</derivirana_varijabla>
  </DomainObject.Predmet.ProtustrankaWithAdress>
  <DomainObject.Predmet.ProtustrankaWithAdressOIB>
    <izvorni_sadrzaj>BETIN AMORE društvo s ograničenom odgovornošću za sport i turizam, OIB 27520199964, Zvonka Milkovića 5, 40000 Čakovec</izvorni_sadrzaj>
    <derivirana_varijabla naziv="DomainObject.Predmet.ProtustrankaWithAdressOIB_1">BETIN AMORE društvo s ograničenom odgovornošću za sport i turizam, OIB 27520199964, Zvonka Milkovića 5, 40000 Čakovec</derivirana_varijabla>
  </DomainObject.Predmet.ProtustrankaWithAdressOIB>
  <DomainObject.Predmet.ProtustrankaNazivFormated>
    <izvorni_sadrzaj>BETIN AMORE društvo s ograničenom odgovornošću za sport i turizam</izvorni_sadrzaj>
    <derivirana_varijabla naziv="DomainObject.Predmet.ProtustrankaNazivFormated_1">BETIN AMORE društvo s ograničenom odgovornošću za sport i turizam</derivirana_varijabla>
  </DomainObject.Predmet.ProtustrankaNazivFormated>
  <DomainObject.Predmet.ProtustrankaNazivFormatedOIB>
    <izvorni_sadrzaj>BETIN AMORE društvo s ograničenom odgovornošću za sport i turizam, OIB 27520199964</izvorni_sadrzaj>
    <derivirana_varijabla naziv="DomainObject.Predmet.ProtustrankaNazivFormatedOIB_1">BETIN AMORE društvo s ograničenom odgovornošću za sport i turizam, OIB 27520199964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778134.34</izvorni_sadrzaj>
    <derivirana_varijabla naziv="DomainObject.Predmet.TrenutnaVrijednost_1">778134.34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BETIN AMORE društvo s ograničenom odgovornošću za sport i turizam</item>
    </izvorni_sadrzaj>
    <derivirana_varijabla naziv="DomainObject.Predmet.ProtuStrankaListFormated_1">
      <item>BETIN AMORE društvo s ograničenom odgovornošću za sport i turizam</item>
    </derivirana_varijabla>
  </DomainObject.Predmet.ProtuStrankaListFormated>
  <DomainObject.Predmet.ProtuStrankaListFormatedOIB>
    <izvorni_sadrzaj>
      <item>BETIN AMORE društvo s ograničenom odgovornošću za sport i turizam, OIB 27520199964</item>
    </izvorni_sadrzaj>
    <derivirana_varijabla naziv="DomainObject.Predmet.ProtuStrankaListFormatedOIB_1">
      <item>BETIN AMORE društvo s ograničenom odgovornošću za sport i turizam, OIB 27520199964</item>
    </derivirana_varijabla>
  </DomainObject.Predmet.ProtuStrankaListFormatedOIB>
  <DomainObject.Predmet.ProtuStrankaListFormatedWithAdress>
    <izvorni_sadrzaj>
      <item>BETIN AMORE društvo s ograničenom odgovornošću za sport i turizam, Zvonka Milkovića 5, 40000 Čakovec</item>
    </izvorni_sadrzaj>
    <derivirana_varijabla naziv="DomainObject.Predmet.ProtuStrankaListFormatedWithAdress_1">
      <item>BETIN AMORE društvo s ograničenom odgovornošću za sport i turizam, Zvonka Milkovića 5, 40000 Čakovec</item>
    </derivirana_varijabla>
  </DomainObject.Predmet.ProtuStrankaListFormatedWithAdress>
  <DomainObject.Predmet.ProtuStrankaListFormatedWithAdressOIB>
    <izvorni_sadrzaj>
      <item>BETIN AMORE društvo s ograničenom odgovornošću za sport i turizam, OIB 27520199964, Zvonka Milkovića 5, 40000 Čakovec</item>
    </izvorni_sadrzaj>
    <derivirana_varijabla naziv="DomainObject.Predmet.ProtuStrankaListFormatedWithAdressOIB_1">
      <item>BETIN AMORE društvo s ograničenom odgovornošću za sport i turizam, OIB 27520199964, Zvonka Milkovića 5, 40000 Čakovec</item>
    </derivirana_varijabla>
  </DomainObject.Predmet.ProtuStrankaListFormatedWithAdressOIB>
  <DomainObject.Predmet.ProtuStrankaListNazivFormated>
    <izvorni_sadrzaj>
      <item>BETIN AMORE društvo s ograničenom odgovornošću za sport i turizam</item>
    </izvorni_sadrzaj>
    <derivirana_varijabla naziv="DomainObject.Predmet.ProtuStrankaListNazivFormated_1">
      <item>BETIN AMORE društvo s ograničenom odgovornošću za sport i turizam</item>
    </derivirana_varijabla>
  </DomainObject.Predmet.ProtuStrankaListNazivFormated>
  <DomainObject.Predmet.ProtuStrankaListNazivFormatedOIB>
    <izvorni_sadrzaj>
      <item>BETIN AMORE društvo s ograničenom odgovornošću za sport i turizam, OIB 27520199964</item>
    </izvorni_sadrzaj>
    <derivirana_varijabla naziv="DomainObject.Predmet.ProtuStrankaListNazivFormatedOIB_1">
      <item>BETIN AMORE društvo s ograničenom odgovornošću za sport i turizam, OIB 27520199964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BETIN AMORE društvo s ograničenom odgovornošću za sport i turizam</izvorni_sadrzaj>
    <derivirana_varijabla naziv="DomainObject.Predmet.ProtustrankaIDrugi_1">BETIN AMORE društvo s ograničenom odgovornošću za sport i turizam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BETIN AMORE društvo s ograničenom odgovornošću za sport i turizam, OIB 27520199964, Zvonka Milkovića 5, 40000 Čakovec</izvorni_sadrzaj>
    <derivirana_varijabla naziv="DomainObject.Predmet.ProtustrankaIDrugiAdressOIB_1">BETIN AMORE društvo s ograničenom odgovornošću za sport i turizam, OIB 27520199964, Zvonka Milkovića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BETIN AMORE društvo s ograničenom odgovornošću za sport i turizam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BETIN AMORE društvo s ograničenom odgovornošću za sport i turizam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BETIN AMORE društvo s ograničenom odgovornošću za sport i turizam, OIB 27520199964, Zvonka Milkovića 5,40000 Čakovec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BETIN AMORE društvo s ograničenom odgovornošću za sport i turizam, OIB 27520199964, Zvonka Milkovića 5,40000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27520199964</item>
      <item>, OIB null</item>
      <item>, OIB null</item>
    </izvorni_sadrzaj>
    <derivirana_varijabla naziv="DomainObject.Predmet.SudioniciListNazivOIB_1">
      <item>, OIB null</item>
      <item>, OIB 27520199964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2881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2015-12-21T11:09:00Z</dcterms:created>
  <dc:creator>Ljubica Makovec</dc:creator>
  <cp:lastModifiedBy>Maja Marčec</cp:lastModifiedBy>
  <cp:lastPrinted>2015-12-22T09:11:00Z</cp:lastPrinted>
  <dcterms:modified xmlns:xsi="http://www.w3.org/2001/XMLSchema-instance" xsi:type="dcterms:W3CDTF">2015-12-22T09:11:00Z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