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2076" w14:paraId="c522076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34381">
        <w:rPr>
          <w:szCs w:val="24"/>
        </w:rPr>
        <w:t>690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034381">
        <w:t>dužnika SPRINT d.o.o., Svibovec Podravski ( Sračinec), Školska ulica 29 B</w:t>
      </w:r>
      <w:r w:rsidR="00ED38B6">
        <w:t xml:space="preserve">, </w:t>
      </w:r>
      <w:r w:rsidR="00034381">
        <w:t>OIB: 02000569878</w:t>
      </w:r>
      <w:r w:rsidR="00642064">
        <w:t>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034381">
        <w:rPr>
          <w:szCs w:val="24"/>
        </w:rPr>
        <w:t xml:space="preserve"> </w:t>
      </w:r>
      <w:r w:rsidR="00034381">
        <w:t>SPRINT d.o.o.,</w:t>
      </w:r>
      <w:r w:rsidR="00FB660C">
        <w:t xml:space="preserve"> Školska ulica 29 B,</w:t>
      </w:r>
      <w:r w:rsidR="00034381">
        <w:t xml:space="preserve"> </w:t>
      </w:r>
      <w:r w:rsidR="00FB660C">
        <w:t>Svibovec Podravski ( Sračinec</w:t>
      </w:r>
      <w:r w:rsidR="00642064">
        <w:t>)</w:t>
      </w:r>
      <w:r w:rsidR="00FB5658">
        <w:t xml:space="preserve">, </w:t>
      </w:r>
      <w:r w:rsidR="00034381">
        <w:t>OIB: 02000569878</w:t>
      </w:r>
      <w:r w:rsidR="00642064">
        <w:t>,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642064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32FD1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034381">
        <w:t>SPRINT d.o.o.,</w:t>
      </w:r>
      <w:r w:rsidR="00FB660C" w:rsidRPr="00FB660C">
        <w:t xml:space="preserve"> </w:t>
      </w:r>
      <w:r w:rsidR="00FB660C">
        <w:t>Školska ulica 29 B,</w:t>
      </w:r>
      <w:r w:rsidR="00034381">
        <w:t xml:space="preserve"> Svi</w:t>
      </w:r>
      <w:r w:rsidR="00FB660C">
        <w:t>bovec Podravski ( Sračinec),</w:t>
      </w:r>
      <w:r w:rsidR="00034381">
        <w:t xml:space="preserve"> OIB: 02000569878.</w:t>
      </w:r>
    </w:p>
    <w:p w:rsidRDefault="00034381" w:rsidP="00CE3446" w:rsidR="00034381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642064">
        <w:t>Zdenko Krstić, Županijska 2, Osijek, OIB: 13827089798.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9E78BF">
        <w:rPr>
          <w:szCs w:val="24"/>
        </w:rPr>
        <w:t xml:space="preserve"> </w:t>
      </w:r>
      <w:r w:rsidR="00C93DA6">
        <w:t xml:space="preserve">SPRINT d.o.o., </w:t>
      </w:r>
      <w:r w:rsidR="00FB660C">
        <w:t>Školska ulica 29 B, Svibovec Podravski ( Sračinec)</w:t>
      </w:r>
      <w:r w:rsidR="00FB5658">
        <w:t xml:space="preserve">, </w:t>
      </w:r>
      <w:r w:rsidR="00C93DA6">
        <w:t>OIB: 02000569878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546B8A" w:rsidP="00546B8A" w:rsidR="00546B8A">
      <w:pPr>
        <w:rPr>
          <w:szCs w:val="24"/>
        </w:rPr>
      </w:pPr>
      <w:r>
        <w:rPr>
          <w:szCs w:val="24"/>
        </w:rPr>
        <w:tab/>
      </w:r>
    </w:p>
    <w:p w:rsidRDefault="00353358" w:rsidP="00546B8A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03. studenog 2015. </w:t>
      </w:r>
      <w:r w:rsidR="00546B8A">
        <w:rPr>
          <w:szCs w:val="24"/>
        </w:rPr>
        <w:t xml:space="preserve">podnio </w:t>
      </w:r>
      <w:r w:rsidR="007A75CE" w:rsidRPr="00964C7D">
        <w:rPr>
          <w:szCs w:val="24"/>
        </w:rPr>
        <w:t xml:space="preserve">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42064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C002D0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C93DA6">
        <w:t>SPRINT d.o.o., Školska ulica 29 B</w:t>
      </w:r>
      <w:r w:rsidR="00C002D0">
        <w:t>, Svibovec Podravski, 42209 Sračinec</w:t>
      </w:r>
    </w:p>
    <w:p w:rsidRDefault="00023797" w:rsidP="00C002D0" w:rsidR="00836343" w:rsidRPr="00C93DA6">
      <w:pPr>
        <w:numPr>
          <w:ilvl w:val="0"/>
          <w:numId w:val="1"/>
        </w:numPr>
      </w:pPr>
      <w:r>
        <w:t xml:space="preserve">Direktor dužnika </w:t>
      </w:r>
      <w:r w:rsidR="00C93DA6">
        <w:t>Matija Ignac</w:t>
      </w:r>
      <w:r w:rsidR="00C002D0">
        <w:t>, Školska ulica 29 B, Svibovec Podravski, 42209 Sračinec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C93DA6">
        <w:rPr>
          <w:szCs w:val="24"/>
        </w:rPr>
        <w:t>, Ispostava Varaždin, Graberje 1</w:t>
      </w:r>
      <w:r w:rsidR="00C611C5">
        <w:rPr>
          <w:szCs w:val="24"/>
        </w:rPr>
        <w:t>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42064">
        <w:t>Zdenko Krstić, Županijska 2, 31000 Osijek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588" w:rsidP="007A75CE" w:rsidR="00E82588">
      <w:r>
        <w:separator/>
      </w:r>
    </w:p>
  </w:endnote>
  <w:endnote w:id="0" w:type="continuationSeparator">
    <w:p w:rsidRDefault="00E82588" w:rsidP="007A75CE" w:rsidR="00E82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588" w:rsidP="007A75CE" w:rsidR="00E82588">
      <w:r>
        <w:separator/>
      </w:r>
    </w:p>
  </w:footnote>
  <w:footnote w:id="0" w:type="continuationSeparator">
    <w:p w:rsidRDefault="00E82588" w:rsidP="007A75CE" w:rsidR="00E82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5C22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C93DA6">
      <w:t>690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34381"/>
    <w:rsid w:val="00054121"/>
    <w:rsid w:val="000571E3"/>
    <w:rsid w:val="00064E14"/>
    <w:rsid w:val="00066F97"/>
    <w:rsid w:val="000B15A6"/>
    <w:rsid w:val="000C0858"/>
    <w:rsid w:val="000E1119"/>
    <w:rsid w:val="00172687"/>
    <w:rsid w:val="001E7781"/>
    <w:rsid w:val="00255595"/>
    <w:rsid w:val="002A6059"/>
    <w:rsid w:val="00353358"/>
    <w:rsid w:val="003B5155"/>
    <w:rsid w:val="003E2AE0"/>
    <w:rsid w:val="004070A8"/>
    <w:rsid w:val="0045308D"/>
    <w:rsid w:val="00467EEF"/>
    <w:rsid w:val="00472765"/>
    <w:rsid w:val="00497129"/>
    <w:rsid w:val="004A1245"/>
    <w:rsid w:val="004C1E71"/>
    <w:rsid w:val="004D4A91"/>
    <w:rsid w:val="004E20AA"/>
    <w:rsid w:val="0052284F"/>
    <w:rsid w:val="00525276"/>
    <w:rsid w:val="00531356"/>
    <w:rsid w:val="00532FD1"/>
    <w:rsid w:val="00537577"/>
    <w:rsid w:val="00546B8A"/>
    <w:rsid w:val="00550447"/>
    <w:rsid w:val="00567A2A"/>
    <w:rsid w:val="00570B31"/>
    <w:rsid w:val="00581316"/>
    <w:rsid w:val="005B2BAA"/>
    <w:rsid w:val="005B616A"/>
    <w:rsid w:val="005E243D"/>
    <w:rsid w:val="006278FE"/>
    <w:rsid w:val="0063224D"/>
    <w:rsid w:val="00642064"/>
    <w:rsid w:val="006523AF"/>
    <w:rsid w:val="0068190F"/>
    <w:rsid w:val="00693CD2"/>
    <w:rsid w:val="006C1AAA"/>
    <w:rsid w:val="006D5C22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9E78BF"/>
    <w:rsid w:val="00A56BA2"/>
    <w:rsid w:val="00A732DB"/>
    <w:rsid w:val="00A92369"/>
    <w:rsid w:val="00AC5AD3"/>
    <w:rsid w:val="00AE3548"/>
    <w:rsid w:val="00B22B13"/>
    <w:rsid w:val="00B31D23"/>
    <w:rsid w:val="00B34567"/>
    <w:rsid w:val="00B375FC"/>
    <w:rsid w:val="00B7038C"/>
    <w:rsid w:val="00B8373D"/>
    <w:rsid w:val="00B908BE"/>
    <w:rsid w:val="00B9100B"/>
    <w:rsid w:val="00BF5CAE"/>
    <w:rsid w:val="00BF5E01"/>
    <w:rsid w:val="00C002D0"/>
    <w:rsid w:val="00C033F1"/>
    <w:rsid w:val="00C07229"/>
    <w:rsid w:val="00C611C5"/>
    <w:rsid w:val="00C7158A"/>
    <w:rsid w:val="00C80BBE"/>
    <w:rsid w:val="00C83918"/>
    <w:rsid w:val="00C93DA6"/>
    <w:rsid w:val="00CA719C"/>
    <w:rsid w:val="00CB6ECB"/>
    <w:rsid w:val="00CE3446"/>
    <w:rsid w:val="00CF63B6"/>
    <w:rsid w:val="00D0242F"/>
    <w:rsid w:val="00D31675"/>
    <w:rsid w:val="00D508D6"/>
    <w:rsid w:val="00D65D0F"/>
    <w:rsid w:val="00D7256A"/>
    <w:rsid w:val="00DB4EB7"/>
    <w:rsid w:val="00DD59D6"/>
    <w:rsid w:val="00DF4B3F"/>
    <w:rsid w:val="00E114F1"/>
    <w:rsid w:val="00E82588"/>
    <w:rsid w:val="00EA5D61"/>
    <w:rsid w:val="00EB4E9B"/>
    <w:rsid w:val="00ED38B6"/>
    <w:rsid w:val="00F0497A"/>
    <w:rsid w:val="00F079DC"/>
    <w:rsid w:val="00F25845"/>
    <w:rsid w:val="00F50578"/>
    <w:rsid w:val="00F6594B"/>
    <w:rsid w:val="00FB5658"/>
    <w:rsid w:val="00FB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C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C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1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SPRINT, d.o.o. za prijevoz i usluge zastupanog po punomoćniku Matija Ignac</izvorni_sadrzaj>
    <derivirana_varijabla naziv="DomainObject.Predmet.ProtustrankaFormated_1">  SPRINT, d.o.o. za prijevoz i usluge zastupanog po punomoćniku Matija Ignac</derivirana_varijabla>
  </DomainObject.Predmet.ProtustrankaFormated>
  <DomainObject.Predmet.ProtustrankaFormatedOIB>
    <izvorni_sadrzaj>  SPRINT, d.o.o. za prijevoz i usluge, OIB 02000569878 zastupanog po punomoćniku Matija Ignac</izvorni_sadrzaj>
    <derivirana_varijabla naziv="DomainObject.Predmet.ProtustrankaFormatedOIB_1">  SPRINT, d.o.o. za prijevoz i usluge, OIB 02000569878 zastupanog po punomoćniku Matija Ignac</derivirana_varijabla>
  </DomainObject.Predmet.ProtustrankaFormatedOIB>
  <DomainObject.Predmet.ProtustrankaFormatedWithAdress>
    <izvorni_sadrzaj> SPRINT, d.o.o. za prijevoz i usluge, Školska ulica 29 B, 42209 Svibovec Podravski zastupanog po punomoćniku Matija Ignac</izvorni_sadrzaj>
    <derivirana_varijabla naziv="DomainObject.Predmet.ProtustrankaFormatedWithAdress_1"> SPRINT, d.o.o. za prijevoz i usluge, Školska ulica 29 B, 42209 Svibovec Podravski zastupanog po punomoćniku Matija Ignac</derivirana_varijabla>
  </DomainObject.Predmet.ProtustrankaFormatedWithAdress>
  <DomainObject.Predmet.ProtustrankaFormatedWithAdressOIB>
    <izvorni_sadrzaj> SPRINT, d.o.o. za prijevoz i usluge, OIB 02000569878, Školska ulica 29 B, 42209 Svibovec Podravski zastupanog po punomoćniku Matija Ignac</izvorni_sadrzaj>
    <derivirana_varijabla naziv="DomainObject.Predmet.ProtustrankaFormatedWithAdressOIB_1"> SPRINT, d.o.o. za prijevoz i usluge, OIB 02000569878, Školska ulica 29 B, 42209 Svibovec Podravski zastupanog po punomoćniku Matija Ignac</derivirana_varijabla>
  </DomainObject.Predmet.ProtustrankaFormatedWithAdressOIB>
  <DomainObject.Predmet.ProtustrankaWithAdress>
    <izvorni_sadrzaj>SPRINT, d.o.o. za prijevoz i usluge Školska ulica 29 B, 42209 Svibovec Podravski</izvorni_sadrzaj>
    <derivirana_varijabla naziv="DomainObject.Predmet.ProtustrankaWithAdress_1">SPRINT, d.o.o. za prijevoz i usluge Školska ulica 29 B, 42209 Svibovec Podravski</derivirana_varijabla>
  </DomainObject.Predmet.ProtustrankaWithAdress>
  <DomainObject.Predmet.ProtustrankaWithAdressOIB>
    <izvorni_sadrzaj>SPRINT, d.o.o. za prijevoz i usluge, OIB 02000569878, Školska ulica 29 B, 42209 Svibovec Podravski</izvorni_sadrzaj>
    <derivirana_varijabla naziv="DomainObject.Predmet.ProtustrankaWithAdressOIB_1">SPRINT, d.o.o. za prijevoz i usluge, OIB 02000569878, Školska ulica 29 B, 42209 Svibovec Podravski</derivirana_varijabla>
  </DomainObject.Predmet.ProtustrankaWithAdressOIB>
  <DomainObject.Predmet.ProtustrankaNazivFormated>
    <izvorni_sadrzaj>SPRINT, d.o.o. za prijevoz i usluge</izvorni_sadrzaj>
    <derivirana_varijabla naziv="DomainObject.Predmet.ProtustrankaNazivFormated_1">SPRINT, d.o.o. za prijevoz i usluge</derivirana_varijabla>
  </DomainObject.Predmet.ProtustrankaNazivFormated>
  <DomainObject.Predmet.ProtustrankaNazivFormatedOIB>
    <izvorni_sadrzaj>SPRINT, d.o.o. za prijevoz i usluge, OIB 02000569878</izvorni_sadrzaj>
    <derivirana_varijabla naziv="DomainObject.Predmet.ProtustrankaNazivFormatedOIB_1">SPRINT, d.o.o. za prijevoz i usluge, OIB 02000569878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180962.21</izvorni_sadrzaj>
    <derivirana_varijabla naziv="DomainObject.Predmet.TrenutnaVrijednost_1">180962.21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SPRINT, d.o.o. za prijevoz i usluge zastupanog po punomoćniku Matija Ignac</item>
    </izvorni_sadrzaj>
    <derivirana_varijabla naziv="DomainObject.Predmet.ProtuStrankaListFormated_1">
      <item>SPRINT, d.o.o. za prijevoz i usluge zastupanog po punomoćniku Matija Ignac</item>
    </derivirana_varijabla>
  </DomainObject.Predmet.ProtuStrankaListFormated>
  <DomainObject.Predmet.ProtuStrankaListFormatedOIB>
    <izvorni_sadrzaj>
      <item>SPRINT, d.o.o. za prijevoz i usluge, OIB 02000569878 zastupanog po punomoćniku Matija Ignac</item>
    </izvorni_sadrzaj>
    <derivirana_varijabla naziv="DomainObject.Predmet.ProtuStrankaListFormatedOIB_1">
      <item>SPRINT, d.o.o. za prijevoz i usluge, OIB 02000569878 zastupanog po punomoćniku Matija Ignac</item>
    </derivirana_varijabla>
  </DomainObject.Predmet.ProtuStrankaListFormatedOIB>
  <DomainObject.Predmet.ProtuStrankaListFormatedWithAdress>
    <izvorni_sadrzaj>
      <item>SPRINT, d.o.o. za prijevoz i usluge, Školska ulica 29 B, 42209 Svibovec Podravski zastupanog po punomoćniku Matija Ignac</item>
    </izvorni_sadrzaj>
    <derivirana_varijabla naziv="DomainObject.Predmet.ProtuStrankaListFormatedWithAdress_1">
      <item>SPRINT, d.o.o. za prijevoz i usluge, Školska ulica 29 B, 42209 Svibovec Podravski zastupanog po punomoćniku Matija Ignac</item>
    </derivirana_varijabla>
  </DomainObject.Predmet.ProtuStrankaListFormatedWithAdress>
  <DomainObject.Predmet.ProtuStrankaListFormatedWithAdressOIB>
    <izvorni_sadrzaj>
      <item>SPRINT, d.o.o. za prijevoz i usluge, OIB 02000569878, Školska ulica 29 B, 42209 Svibovec Podravski zastupanog po punomoćniku Matija Ignac</item>
    </izvorni_sadrzaj>
    <derivirana_varijabla naziv="DomainObject.Predmet.ProtuStrankaListFormatedWithAdressOIB_1">
      <item>SPRINT, d.o.o. za prijevoz i usluge, OIB 02000569878, Školska ulica 29 B, 42209 Svibovec Podravski zastupanog po punomoćniku Matija Ignac</item>
    </derivirana_varijabla>
  </DomainObject.Predmet.ProtuStrankaListFormatedWithAdressOIB>
  <DomainObject.Predmet.ProtuStrankaListNazivFormated>
    <izvorni_sadrzaj>
      <item>SPRINT, d.o.o. za prijevoz i usluge</item>
    </izvorni_sadrzaj>
    <derivirana_varijabla naziv="DomainObject.Predmet.ProtuStrankaListNazivFormated_1">
      <item>SPRINT, d.o.o. za prijevoz i usluge</item>
    </derivirana_varijabla>
  </DomainObject.Predmet.ProtuStrankaListNazivFormated>
  <DomainObject.Predmet.ProtuStrankaListNazivFormatedOIB>
    <izvorni_sadrzaj>
      <item>SPRINT, d.o.o. za prijevoz i usluge, OIB 02000569878</item>
    </izvorni_sadrzaj>
    <derivirana_varijabla naziv="DomainObject.Predmet.ProtuStrankaListNazivFormatedOIB_1">
      <item>SPRINT, d.o.o. za prijevoz i usluge, OIB 02000569878</item>
    </derivirana_varijabla>
  </DomainObject.Predmet.ProtuStrankaListNazivFormatedOIB>
  <DomainObject.Predmet.OstaliListFormated>
    <izvorni_sadrzaj>
      <item>E-oglasna ploča</item>
      <item>Sudski registar, Trgovački sud u Varaždinu</item>
      <item>Matija Ignac punomoćnik sudionika u postupku SPRINT, d.o.o. za prijevoz i usluge</item>
    </izvorni_sadrzaj>
    <derivirana_varijabla naziv="DomainObject.Predmet.OstaliListFormated_1">
      <item>E-oglasna ploča</item>
      <item>Sudski registar, Trgovački sud u Varaždinu</item>
      <item>Matija Ignac punomoćnik sudionika u postupku SPRINT, d.o.o. za prijevoz i usluge</item>
    </derivirana_varijabla>
  </DomainObject.Predmet.OstaliListFormated>
  <DomainObject.Predmet.OstaliListFormatedOIB>
    <izvorni_sadrzaj>
      <item>E-oglasna ploča</item>
      <item>Sudski registar, Trgovački sud u Varaždinu</item>
      <item>Matija Ignac, OIB 78414706052 punomoćnik sudionika u postupku SPRINT, d.o.o. za prijevoz i usluge</item>
    </izvorni_sadrzaj>
    <derivirana_varijabla naziv="DomainObject.Predmet.OstaliListFormatedOIB_1">
      <item>E-oglasna ploča</item>
      <item>Sudski registar, Trgovački sud u Varaždinu</item>
      <item>Matija Ignac, OIB 78414706052 punomoćnik sudionika u postupku SPRINT, d.o.o. za prijevoz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Matija Ignac, Školska 29b, 42209 Svibovec Podravski punomoćnik sudionika u postupku SPRINT, d.o.o. za prijevoz i usluge</item>
    </izvorni_sadrzaj>
    <derivirana_varijabla naziv="DomainObject.Predmet.OstaliListFormatedWithAdress_1">
      <item>E-oglasna ploča</item>
      <item>Sudski registar, Trgovački sud u Varaždinu</item>
      <item>Matija Ignac, Školska 29b, 42209 Svibovec Podravski punomoćnik sudionika u postupku SPRINT, d.o.o. za prijevoz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Matija Ignac, OIB 78414706052, Školska 29b, 42209 Svibovec Podravski punomoćnik sudionika u postupku SPRINT, d.o.o. za prijevoz i usluge</item>
    </izvorni_sadrzaj>
    <derivirana_varijabla naziv="DomainObject.Predmet.OstaliListFormatedWithAdressOIB_1">
      <item>E-oglasna ploča</item>
      <item>Sudski registar, Trgovački sud u Varaždinu</item>
      <item>Matija Ignac, OIB 78414706052, Školska 29b, 42209 Svibovec Podravski punomoćnik sudionika u postupku SPRINT, d.o.o. za prijevoz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Matija Ignac</item>
    </izvorni_sadrzaj>
    <derivirana_varijabla naziv="DomainObject.Predmet.OstaliListNazivFormated_1">
      <item>E-oglasna ploča</item>
      <item>Sudski registar, Trgovački sud u Varaždinu</item>
      <item>Matija Ignac</item>
    </derivirana_varijabla>
  </DomainObject.Predmet.OstaliListNazivFormated>
  <DomainObject.Predmet.OstaliListNazivFormatedOIB>
    <izvorni_sadrzaj>
      <item>E-oglasna ploča</item>
      <item>Sudski registar, Trgovački sud u Varaždinu</item>
      <item>Matija Ignac, OIB 78414706052</item>
    </izvorni_sadrzaj>
    <derivirana_varijabla naziv="DomainObject.Predmet.OstaliListNazivFormatedOIB_1">
      <item>E-oglasna ploča</item>
      <item>Sudski registar, Trgovački sud u Varaždinu</item>
      <item>Matija Ignac, OIB 78414706052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SPRINT, d.o.o. za prijevoz i usluge</izvorni_sadrzaj>
    <derivirana_varijabla naziv="DomainObject.Predmet.ProtustrankaIDrugi_1">SPRINT, d.o.o.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SPRINT, d.o.o. za prijevoz i usluge, OIB 02000569878, Školska ulica 29 B, 42209 Svibovec Podravski</izvorni_sadrzaj>
    <derivirana_varijabla naziv="DomainObject.Predmet.ProtustrankaIDrugiAdressOIB_1">SPRINT, d.o.o. za prijevoz i usluge, OIB 02000569878, Školska ulica 29 B,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SPRINT, d.o.o. za prijevoz i usluge</item>
      <item>E-oglasna ploča</item>
      <item>Sudski registar, Trgovački sud u Varaždinu</item>
      <item>Matija Ignac</item>
    </izvorni_sadrzaj>
    <derivirana_varijabla naziv="DomainObject.Predmet.SudioniciListNaziv_1">
      <item>Financijska agencija</item>
      <item>SPRINT, d.o.o. za prijevoz i usluge</item>
      <item>E-oglasna ploča</item>
      <item>Sudski registar, Trgovački sud u Varaždinu</item>
      <item>Matija Ignac</item>
    </derivirana_varijabla>
  </DomainObject.Predmet.SudioniciListNaziv>
  <DomainObject.Predmet.SudioniciListAdressOIB>
    <izvorni_sadrzaj>
      <item>Financijska agencija, OIB 85821130368, A. Cesarca 2,42000 Varaždin</item>
      <item>SPRINT, d.o.o. za prijevoz i usluge, OIB 02000569878, Školska ulica 29 B,42209 Svibovec Podravski</item>
      <item>E-oglasna ploča</item>
      <item>Sudski registar, Trgovački sud u Varaždinu</item>
      <item>Matija Ignac, OIB 78414706052, Školska 29b,42209 Svibovec Podravski</item>
    </izvorni_sadrzaj>
    <derivirana_varijabla naziv="DomainObject.Predmet.SudioniciListAdressOIB_1">
      <item>Financijska agencija, OIB 85821130368, A. Cesarca 2,42000 Varaždin</item>
      <item>SPRINT, d.o.o. za prijevoz i usluge, OIB 02000569878, Školska ulica 29 B,42209 Svibovec Podravski</item>
      <item>E-oglasna ploča</item>
      <item>Sudski registar, Trgovački sud u Varaždinu</item>
      <item>Matija Ignac, OIB 78414706052, Školska 29b,42209 Svibovec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02000569878</item>
      <item>, OIB null</item>
      <item>, OIB null</item>
      <item>, OIB 78414706052</item>
    </izvorni_sadrzaj>
    <derivirana_varijabla naziv="DomainObject.Predmet.SudioniciListNazivOIB_1">
      <item>, OIB 85821130368</item>
      <item>, OIB 02000569878</item>
      <item>, OIB null</item>
      <item>, OIB null</item>
      <item>, OIB 78414706052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EE1A5-7D24-4B12-B6E4-8F024A5AA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2836</properties:Characters>
  <properties:Lines>82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2015-12-18T07:54:00Z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