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c6f6" w14:paraId="803c6f6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CC0002">
        <w:t>40</w:t>
      </w:r>
      <w:r w:rsidR="00780D53">
        <w:t>/16-8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4E0EB4" w:rsidR="0039632D" w:rsidRPr="008C3132">
      <w:pPr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="004E0EB4">
        <w:t xml:space="preserve">po stečajnom sucu Ardeni </w:t>
      </w:r>
      <w:r w:rsidRPr="008C3132">
        <w:t>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CC0002">
        <w:t>REQUIRO j.d.o.o., Zadar, Vukovarska 3</w:t>
      </w:r>
      <w:r w:rsidR="00A0432B">
        <w:t>,</w:t>
      </w:r>
      <w:r w:rsidR="0059651A">
        <w:t xml:space="preserve"> OIB: </w:t>
      </w:r>
      <w:r w:rsidR="00CC0002">
        <w:t>12601528403</w:t>
      </w:r>
      <w:r w:rsidRPr="008C3132">
        <w:t xml:space="preserve">, dana </w:t>
      </w:r>
      <w:r w:rsidR="00780D53">
        <w:t>12. siječnja 2017.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CC0002">
        <w:t>REQUIRO j.d.o.o., Zadar, Vukovarska 3, OIB: 1260158403</w:t>
      </w:r>
      <w:r w:rsidR="00180DE2">
        <w:t>.</w:t>
      </w:r>
    </w:p>
    <w:p w:rsidRDefault="00EE57D6" w:rsidP="00193657" w:rsidR="00EE57D6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CC0002" w:rsidRPr="00CC0002">
        <w:t>REQUIRO j.d.o.o., Zadar, Vukovarska 3, OIB: 1260158403</w:t>
      </w:r>
      <w:r>
        <w:t>,</w:t>
      </w:r>
      <w:r w:rsidRPr="002B5AAE">
        <w:t xml:space="preserve"> otvara se </w:t>
      </w:r>
      <w:r w:rsidR="00780D53">
        <w:t>12.</w:t>
      </w:r>
      <w:r w:rsidR="00180DE2">
        <w:t xml:space="preserve"> </w:t>
      </w:r>
      <w:r w:rsidR="00780D53">
        <w:t>siječnja 2017.</w:t>
      </w:r>
      <w:r w:rsidRPr="002B5AAE">
        <w:t xml:space="preserve"> godine u </w:t>
      </w:r>
      <w:r w:rsidR="00780D53">
        <w:t>14,25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180DE2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180DE2" w:rsidRPr="00180DE2">
        <w:t>Tomislav Čoga iz Zagreba, Vranovinski ogranak I 2, OIB: 82870226709.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CC0002" w:rsidR="00CC0002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CC0002" w:rsidRPr="00CC0002">
        <w:t>REQUIRO j.d.o.o., Zadar, Vukovarska 3, OIB: 1260158403</w:t>
      </w:r>
      <w:r w:rsidR="00180DE2">
        <w:t>.</w:t>
      </w:r>
    </w:p>
    <w:p w:rsidRDefault="005612F8" w:rsidP="00CC0002" w:rsidR="005612F8" w:rsidRPr="00CC0002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4E0EB4" w:rsidP="00193657" w:rsidR="004E0EB4">
      <w:pPr>
        <w:ind w:hanging="709" w:left="709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780D53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034E5C">
        <w:t>11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034E5C">
        <w:t>160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CC0002">
        <w:t>3.257,38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E2519">
        <w:t>29</w:t>
      </w:r>
      <w:r w:rsidRPr="00317982">
        <w:t xml:space="preserve">. </w:t>
      </w:r>
      <w:r w:rsidR="00AE2519"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180DE2">
        <w:t>Tomislav Čoga iz Zagreba</w:t>
      </w:r>
      <w:r w:rsidRPr="00D75141">
        <w:t>.</w:t>
      </w:r>
    </w:p>
    <w:p w:rsidRDefault="00780D53" w:rsidP="00780D53" w:rsidR="00780D53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80D53" w:rsidP="00780D53" w:rsidR="00780D53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780D53">
        <w:t>12. siječnja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780D53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8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CC0002">
      <w:t>40</w:t>
    </w:r>
    <w:r w:rsidR="00BD233A">
      <w:t>/16-</w:t>
    </w:r>
    <w:r w:rsidR="00780D5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4E5C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0DE2"/>
    <w:rsid w:val="00181A5C"/>
    <w:rsid w:val="00193657"/>
    <w:rsid w:val="001A4E75"/>
    <w:rsid w:val="001A5C44"/>
    <w:rsid w:val="001A6833"/>
    <w:rsid w:val="001A68E8"/>
    <w:rsid w:val="001B38E7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0EB4"/>
    <w:rsid w:val="004E498B"/>
    <w:rsid w:val="004F759A"/>
    <w:rsid w:val="00521DF9"/>
    <w:rsid w:val="00531A9C"/>
    <w:rsid w:val="005439BE"/>
    <w:rsid w:val="005440C2"/>
    <w:rsid w:val="00550F73"/>
    <w:rsid w:val="00553002"/>
    <w:rsid w:val="005612F8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0D53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CC000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E57D6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00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B3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00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B3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REQUIRO j.d.o.o. za savjetovanje i usluge</izvorni_sadrzaj>
    <derivirana_varijabla naziv="DomainObject.Predmet.ProtustrankaFormated_1">  REQUIRO j.d.o.o. za savjetovanje i usluge</derivirana_varijabla>
  </DomainObject.Predmet.ProtustrankaFormated>
  <DomainObject.Predmet.ProtustrankaFormatedOIB>
    <izvorni_sadrzaj>  REQUIRO j.d.o.o. za savjetovanje i usluge, OIB 12601528403</izvorni_sadrzaj>
    <derivirana_varijabla naziv="DomainObject.Predmet.ProtustrankaFormatedOIB_1">  REQUIRO j.d.o.o. za savjetovanje i usluge, OIB 12601528403</derivirana_varijabla>
  </DomainObject.Predmet.ProtustrankaFormatedOIB>
  <DomainObject.Predmet.ProtustrankaFormatedWithAdress>
    <izvorni_sadrzaj> REQUIRO j.d.o.o. za savjetovanje i usluge, Vukovarska 3, 23000 Zadar</izvorni_sadrzaj>
    <derivirana_varijabla naziv="DomainObject.Predmet.ProtustrankaFormatedWithAdress_1"> REQUIRO j.d.o.o. za savjetovanje i usluge, Vukovarska 3, 23000 Zadar</derivirana_varijabla>
  </DomainObject.Predmet.ProtustrankaFormatedWithAdress>
  <DomainObject.Predmet.ProtustrankaFormatedWithAdressOIB>
    <izvorni_sadrzaj> REQUIRO j.d.o.o. za savjetovanje i usluge, OIB 12601528403, Vukovarska 3, 23000 Zadar</izvorni_sadrzaj>
    <derivirana_varijabla naziv="DomainObject.Predmet.ProtustrankaFormatedWithAdressOIB_1"> REQUIRO j.d.o.o. za savjetovanje i usluge, OIB 12601528403, Vukovarska 3, 23000 Zadar</derivirana_varijabla>
  </DomainObject.Predmet.ProtustrankaFormatedWithAdressOIB>
  <DomainObject.Predmet.ProtustrankaWithAdress>
    <izvorni_sadrzaj>REQUIRO j.d.o.o. za savjetovanje i usluge Vukovarska 3, 23000 Zadar</izvorni_sadrzaj>
    <derivirana_varijabla naziv="DomainObject.Predmet.ProtustrankaWithAdress_1">REQUIRO j.d.o.o. za savjetovanje i usluge Vukovarska 3, 23000 Zadar</derivirana_varijabla>
  </DomainObject.Predmet.ProtustrankaWithAdress>
  <DomainObject.Predmet.ProtustrankaWithAdressOIB>
    <izvorni_sadrzaj>REQUIRO j.d.o.o. za savjetovanje i usluge, OIB 12601528403, Vukovarska 3, 23000 Zadar</izvorni_sadrzaj>
    <derivirana_varijabla naziv="DomainObject.Predmet.ProtustrankaWithAdressOIB_1">REQUIRO j.d.o.o. za savjetovanje i usluge, OIB 12601528403, Vukovarska 3, 23000 Zadar</derivirana_varijabla>
  </DomainObject.Predmet.ProtustrankaWithAdressOIB>
  <DomainObject.Predmet.ProtustrankaNazivFormated>
    <izvorni_sadrzaj>REQUIRO j.d.o.o. za savjetovanje i usluge</izvorni_sadrzaj>
    <derivirana_varijabla naziv="DomainObject.Predmet.ProtustrankaNazivFormated_1">REQUIRO j.d.o.o. za savjetovanje i usluge</derivirana_varijabla>
  </DomainObject.Predmet.ProtustrankaNazivFormated>
  <DomainObject.Predmet.ProtustrankaNazivFormatedOIB>
    <izvorni_sadrzaj>REQUIRO j.d.o.o. za savjetovanje i usluge, OIB 12601528403</izvorni_sadrzaj>
    <derivirana_varijabla naziv="DomainObject.Predmet.ProtustrankaNazivFormatedOIB_1">REQUIRO j.d.o.o. za savjetovanje i usluge, OIB 12601528403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REQUIRO j.d.o.o. za savjetovanje i usluge</item>
    </izvorni_sadrzaj>
    <derivirana_varijabla naziv="DomainObject.Predmet.ProtuStrankaListFormated_1">
      <item>REQUIRO j.d.o.o. za savjetovanje i usluge</item>
    </derivirana_varijabla>
  </DomainObject.Predmet.ProtuStrankaListFormated>
  <DomainObject.Predmet.ProtuStrankaListFormatedOIB>
    <izvorni_sadrzaj>
      <item>REQUIRO j.d.o.o. za savjetovanje i usluge, OIB 12601528403</item>
    </izvorni_sadrzaj>
    <derivirana_varijabla naziv="DomainObject.Predmet.ProtuStrankaListFormatedOIB_1">
      <item>REQUIRO j.d.o.o. za savjetovanje i usluge, OIB 12601528403</item>
    </derivirana_varijabla>
  </DomainObject.Predmet.ProtuStrankaListFormatedOIB>
  <DomainObject.Predmet.ProtuStrankaListFormatedWithAdress>
    <izvorni_sadrzaj>
      <item>REQUIRO j.d.o.o. za savjetovanje i usluge, Vukovarska 3, 23000 Zadar</item>
    </izvorni_sadrzaj>
    <derivirana_varijabla naziv="DomainObject.Predmet.ProtuStrankaListFormatedWithAdress_1">
      <item>REQUIRO j.d.o.o. za savjetovanje i usluge, Vukovarska 3, 23000 Zadar</item>
    </derivirana_varijabla>
  </DomainObject.Predmet.ProtuStrankaListFormatedWithAdress>
  <DomainObject.Predmet.ProtuStrankaListFormatedWithAdressOIB>
    <izvorni_sadrzaj>
      <item>REQUIRO j.d.o.o. za savjetovanje i usluge, OIB 12601528403, Vukovarska 3, 23000 Zadar</item>
    </izvorni_sadrzaj>
    <derivirana_varijabla naziv="DomainObject.Predmet.ProtuStrankaListFormatedWithAdressOIB_1">
      <item>REQUIRO j.d.o.o. za savjetovanje i usluge, OIB 12601528403, Vukovarska 3, 23000 Zadar</item>
    </derivirana_varijabla>
  </DomainObject.Predmet.ProtuStrankaListFormatedWithAdressOIB>
  <DomainObject.Predmet.ProtuStrankaListNazivFormated>
    <izvorni_sadrzaj>
      <item>REQUIRO j.d.o.o. za savjetovanje i usluge</item>
    </izvorni_sadrzaj>
    <derivirana_varijabla naziv="DomainObject.Predmet.ProtuStrankaListNazivFormated_1">
      <item>REQUIRO j.d.o.o. za savjetovanje i usluge</item>
    </derivirana_varijabla>
  </DomainObject.Predmet.ProtuStrankaListNazivFormated>
  <DomainObject.Predmet.ProtuStrankaListNazivFormatedOIB>
    <izvorni_sadrzaj>
      <item>REQUIRO j.d.o.o. za savjetovanje i usluge, OIB 12601528403</item>
    </izvorni_sadrzaj>
    <derivirana_varijabla naziv="DomainObject.Predmet.ProtuStrankaListNazivFormatedOIB_1">
      <item>REQUIRO j.d.o.o. za savjetovanje i usluge, OIB 12601528403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REQUIRO j.d.o.o. za savjetovanje i usluge</izvorni_sadrzaj>
    <derivirana_varijabla naziv="DomainObject.Predmet.ProtustrankaIDrugi_1">REQUIRO j.d.o.o.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REQUIRO j.d.o.o. za savjetovanje i usluge, OIB 12601528403, Vukovarska 3, 23000 Zadar</izvorni_sadrzaj>
    <derivirana_varijabla naziv="DomainObject.Predmet.ProtustrankaIDrugiAdressOIB_1">REQUIRO j.d.o.o. za savjetovanje i usluge, OIB 12601528403, Vukovarska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REQUIRO j.d.o.o. za savjetovanje i usluge</item>
    </izvorni_sadrzaj>
    <derivirana_varijabla naziv="DomainObject.Predmet.SudioniciListNaziv_1">
      <item>FINA</item>
      <item>REQUIRO j.d.o.o. za savjetovanje i usluge</item>
    </derivirana_varijabla>
  </DomainObject.Predmet.SudioniciListNaziv>
  <DomainObject.Predmet.SudioniciListAdressOIB>
    <izvorni_sadrzaj>
      <item>FINA, OIB 85821130368</item>
      <item>REQUIRO j.d.o.o. za savjetovanje i usluge, OIB 12601528403, Vukovarska 3,23000 Zadar</item>
    </izvorni_sadrzaj>
    <derivirana_varijabla naziv="DomainObject.Predmet.SudioniciListAdressOIB_1">
      <item>FINA, OIB 85821130368</item>
      <item>REQUIRO j.d.o.o. za savjetovanje i usluge, OIB 12601528403, Vukovarska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12601528403</item>
    </izvorni_sadrzaj>
    <derivirana_varijabla naziv="DomainObject.Predmet.SudioniciListNazivOIB_1">
      <item>, OIB 85821130368</item>
      <item>, OIB 12601528403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828</properties:Words>
  <properties:Characters>4500</properties:Characters>
  <properties:Lines>112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2016-07-07T12:13:00Z</dcterms:created>
  <dc:creator>Administrator</dc:creator>
  <cp:lastModifiedBy>wsadmin</cp:lastModifiedBy>
  <cp:lastPrinted>2016-03-15T08:28:00Z</cp:lastPrinted>
  <dcterms:modified xmlns:xsi="http://www.w3.org/2001/XMLSchema-instance" xsi:type="dcterms:W3CDTF">2017-01-12T10:10:00Z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