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cef2" w14:paraId="6d5cef2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8454F1">
        <w:rPr>
          <w:rFonts w:hAnsi="Times New Roman" w:ascii="Times New Roman"/>
          <w:szCs w:val="24"/>
        </w:rPr>
        <w:t>GRAFIČKI PROIZVODI d.o.o.,  za grafičke proizvode i usluge, Oroslavje, Gajeva 3, OIB 80123169445</w:t>
      </w:r>
      <w:r w:rsidR="00F42D30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770CB9">
        <w:rPr>
          <w:rFonts w:hAnsi="Times New Roman" w:ascii="Times New Roman"/>
          <w:szCs w:val="24"/>
        </w:rPr>
        <w:t>8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>nad</w:t>
      </w:r>
      <w:r w:rsidR="008454F1">
        <w:rPr>
          <w:rFonts w:hAnsi="Times New Roman" w:ascii="Times New Roman"/>
          <w:szCs w:val="24"/>
        </w:rPr>
        <w:t xml:space="preserve"> dužnikom</w:t>
      </w:r>
      <w:r w:rsidRPr="00C06198">
        <w:rPr>
          <w:rFonts w:hAnsi="Times New Roman" w:ascii="Times New Roman"/>
          <w:szCs w:val="24"/>
        </w:rPr>
        <w:t xml:space="preserve"> </w:t>
      </w:r>
      <w:r w:rsidR="008454F1">
        <w:rPr>
          <w:rFonts w:hAnsi="Times New Roman" w:ascii="Times New Roman"/>
          <w:szCs w:val="24"/>
        </w:rPr>
        <w:t>GRAFIČKI PROIZVODI d.o.o.,  za grafičke proizvode i usluge, Oroslavje, Gajeva 3, OIB 80123169445</w:t>
      </w:r>
      <w:r w:rsidR="00E46D1A" w:rsidRPr="00C06198">
        <w:rPr>
          <w:rFonts w:hAnsi="Times New Roman" w:ascii="Times New Roman"/>
          <w:szCs w:val="24"/>
        </w:rPr>
        <w:t>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8454F1" w:rsidP="00F20587" w:rsidR="008454F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8454F1">
        <w:rPr>
          <w:rFonts w:hAnsi="Times New Roman" w:ascii="Times New Roman"/>
          <w:szCs w:val="24"/>
        </w:rPr>
        <w:t>Daliboru Zrinski, Stubičke Toplice, Strmečka 6, OIB 39003491845</w:t>
      </w:r>
      <w:r w:rsidR="00770CB9">
        <w:rPr>
          <w:rFonts w:hAnsi="Times New Roman" w:ascii="Times New Roman"/>
          <w:szCs w:val="24"/>
        </w:rPr>
        <w:t>,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42562E">
        <w:rPr>
          <w:rFonts w:hAnsi="Times New Roman" w:ascii="Times New Roman"/>
          <w:szCs w:val="24"/>
        </w:rPr>
        <w:t>da u roku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 w:rsidR="0042562E">
        <w:rPr>
          <w:rFonts w:hAnsi="Times New Roman" w:ascii="Times New Roman"/>
          <w:szCs w:val="24"/>
        </w:rPr>
        <w:t xml:space="preserve"> osobno za nakn</w:t>
      </w:r>
      <w:r w:rsidR="00770CB9">
        <w:rPr>
          <w:rFonts w:hAnsi="Times New Roman" w:ascii="Times New Roman"/>
          <w:szCs w:val="24"/>
        </w:rPr>
        <w:t>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F30FA9" w:rsidP="00946E51" w:rsidR="00100961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 w:rsidR="00770CB9">
        <w:rPr>
          <w:rFonts w:hAnsi="Times New Roman" w:ascii="Times New Roman"/>
          <w:szCs w:val="24"/>
        </w:rPr>
        <w:t>rnjem očitovanju, sud može osobu ovlaštenu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770CB9"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A225C9" w:rsidP="00F30FA9" w:rsidR="00F30FA9" w:rsidRPr="00C06198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19</w:t>
      </w:r>
      <w:r w:rsidR="009766F8" w:rsidRPr="00C06198">
        <w:rPr>
          <w:rFonts w:hAnsi="Times New Roman" w:ascii="Times New Roman"/>
          <w:b/>
          <w:szCs w:val="24"/>
          <w:u w:val="single"/>
        </w:rPr>
        <w:t xml:space="preserve">. </w:t>
      </w:r>
      <w:r w:rsidR="00C06198" w:rsidRPr="00C06198">
        <w:rPr>
          <w:rFonts w:hAnsi="Times New Roman" w:ascii="Times New Roman"/>
          <w:b/>
          <w:szCs w:val="24"/>
          <w:u w:val="single"/>
        </w:rPr>
        <w:t>travnja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C06198">
        <w:rPr>
          <w:rFonts w:hAnsi="Times New Roman" w:ascii="Times New Roman"/>
          <w:b/>
          <w:szCs w:val="24"/>
          <w:u w:val="single"/>
        </w:rPr>
        <w:t>7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. godine u </w:t>
      </w:r>
      <w:r w:rsidR="008454F1">
        <w:rPr>
          <w:rFonts w:hAnsi="Times New Roman" w:ascii="Times New Roman"/>
          <w:b/>
          <w:szCs w:val="24"/>
          <w:u w:val="single"/>
        </w:rPr>
        <w:t>10</w:t>
      </w:r>
      <w:r w:rsidR="009766F8" w:rsidRPr="00C06198">
        <w:rPr>
          <w:rFonts w:hAnsi="Times New Roman" w:ascii="Times New Roman"/>
          <w:b/>
          <w:szCs w:val="24"/>
          <w:u w:val="single"/>
        </w:rPr>
        <w:t>,</w:t>
      </w:r>
      <w:r w:rsidR="008454F1">
        <w:rPr>
          <w:rFonts w:hAnsi="Times New Roman" w:ascii="Times New Roman"/>
          <w:b/>
          <w:szCs w:val="24"/>
          <w:u w:val="single"/>
        </w:rPr>
        <w:t>4</w:t>
      </w:r>
      <w:r w:rsidR="00DF55F4">
        <w:rPr>
          <w:rFonts w:hAnsi="Times New Roman" w:ascii="Times New Roman"/>
          <w:b/>
          <w:szCs w:val="24"/>
          <w:u w:val="single"/>
        </w:rPr>
        <w:t>0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770CB9" w:rsidR="00770CB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Dužnik </w:t>
      </w:r>
      <w:r w:rsidR="008454F1">
        <w:rPr>
          <w:rFonts w:hAnsi="Times New Roman" w:ascii="Times New Roman"/>
          <w:szCs w:val="24"/>
        </w:rPr>
        <w:t>GRAFIČKI PROIZVODI d.o.o., Oroslavje, Gajeva 3</w:t>
      </w:r>
    </w:p>
    <w:p w:rsidRDefault="00F30FA9" w:rsidP="00770CB9" w:rsidR="009C123E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770CB9">
        <w:rPr>
          <w:rFonts w:hAnsi="Times New Roman" w:ascii="Times New Roman"/>
          <w:szCs w:val="24"/>
        </w:rPr>
        <w:t>Zakonski zastupnik dužnika</w:t>
      </w:r>
      <w:r w:rsidR="008454F1">
        <w:rPr>
          <w:rFonts w:hAnsi="Times New Roman" w:ascii="Times New Roman"/>
          <w:szCs w:val="24"/>
        </w:rPr>
        <w:t xml:space="preserve"> Dalibor Zrinski, Stubičke Toplice, Strmečka 6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8454F1">
        <w:rPr>
          <w:rFonts w:hAnsi="Times New Roman" w:ascii="Times New Roman"/>
          <w:szCs w:val="24"/>
        </w:rPr>
        <w:t>na dan 27</w:t>
      </w:r>
      <w:r w:rsidR="004D63EE">
        <w:rPr>
          <w:rFonts w:hAnsi="Times New Roman" w:ascii="Times New Roman"/>
          <w:szCs w:val="24"/>
        </w:rPr>
        <w:t xml:space="preserve">. </w:t>
      </w:r>
      <w:r w:rsidR="008454F1">
        <w:rPr>
          <w:rFonts w:hAnsi="Times New Roman" w:ascii="Times New Roman"/>
          <w:szCs w:val="24"/>
        </w:rPr>
        <w:t>srpnja</w:t>
      </w:r>
      <w:r w:rsidR="004D63EE">
        <w:rPr>
          <w:rFonts w:hAnsi="Times New Roman" w:ascii="Times New Roman"/>
          <w:szCs w:val="24"/>
        </w:rPr>
        <w:t xml:space="preserve"> 2016. godine, u ukupnom iznosu od </w:t>
      </w:r>
      <w:r w:rsidR="008454F1">
        <w:rPr>
          <w:rFonts w:hAnsi="Times New Roman" w:ascii="Times New Roman"/>
          <w:szCs w:val="24"/>
        </w:rPr>
        <w:t>91.846,39</w:t>
      </w:r>
      <w:r w:rsidR="004D63EE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770CB9">
        <w:rPr>
          <w:rFonts w:hAnsi="Times New Roman" w:ascii="Times New Roman"/>
          <w:szCs w:val="24"/>
        </w:rPr>
        <w:t>8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134148">
        <w:rPr>
          <w:rFonts w:hAnsi="Times New Roman" w:ascii="Times New Roman"/>
          <w:szCs w:val="24"/>
        </w:rPr>
        <w:t>,v.r.</w:t>
      </w:r>
    </w:p>
    <w:p w:rsidRDefault="00134148" w:rsidP="007B0E26" w:rsidR="00134148">
      <w:pPr>
        <w:jc w:val="both"/>
        <w:rPr>
          <w:rFonts w:hAnsi="Times New Roman" w:ascii="Times New Roman"/>
          <w:szCs w:val="24"/>
        </w:rPr>
      </w:pPr>
    </w:p>
    <w:p w:rsidRDefault="00134148" w:rsidP="00134148" w:rsidR="00134148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34148" w:rsidP="00134148" w:rsidR="00134148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34148" w:rsidP="007B0E26" w:rsidR="00134148" w:rsidRPr="00DC0F66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sectPr w:rsidSect="008C3448" w:rsidR="00C06198" w:rsidRPr="00C0619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D73DB6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8454F1">
      <w:rPr>
        <w:rFonts w:hAnsi="Times New Roman" w:ascii="Times New Roman"/>
        <w:szCs w:val="24"/>
      </w:rPr>
      <w:t>5424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8454F1">
      <w:rPr>
        <w:rFonts w:hAnsi="Times New Roman" w:ascii="Times New Roman"/>
        <w:szCs w:val="24"/>
      </w:rPr>
      <w:t>5424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34148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454F1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41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73DB6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1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1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1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1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1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1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1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1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St-5424/2016-3</izvorni_sadrzaj>
    <derivirana_varijabla naziv="DomainObject.Oznaka_1">St-5424/2016-3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5424</izvorni_sadrzaj>
    <derivirana_varijabla naziv="DomainObject.Predmet.Broj_1">5424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St-5424/2016</izvorni_sadrzaj>
    <derivirana_varijabla naziv="DomainObject.Predmet.OznakaBroj_1">St-5424/2016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GRAFIČKI PROIZVODI d.o.o. za grafičke proizvode i usluge zastupanog po punomoćniku Dalibor Zrinski</izvorni_sadrzaj>
    <derivirana_varijabla naziv="DomainObject.Predmet.ProtustrankaFormated_1">  GRAFIČKI PROIZVODI d.o.o. za grafičke proizvode i usluge zastupanog po punomoćniku Dalibor Zrinski</derivirana_varijabla>
  </DomainObject.Predmet.ProtustrankaFormated>
  <DomainObject.Predmet.ProtustrankaFormatedOIB>
    <izvorni_sadrzaj>  GRAFIČKI PROIZVODI d.o.o. za grafičke proizvode i usluge, OIB 80123169445 zastupanog po punomoćniku Dalibor Zrinski</izvorni_sadrzaj>
    <derivirana_varijabla naziv="DomainObject.Predmet.ProtustrankaFormatedOIB_1">  GRAFIČKI PROIZVODI d.o.o. za grafičke proizvode i usluge, OIB 80123169445 zastupanog po punomoćniku Dalibor Zrinski</derivirana_varijabla>
  </DomainObject.Predmet.ProtustrankaFormatedOIB>
  <DomainObject.Predmet.ProtustrankaFormatedWithAdress>
    <izvorni_sadrzaj> GRAFIČKI PROIZVODI d.o.o. za grafičke proizvode i usluge, Gajeva 3, 49243 Oroslavje zastupanog po punomoćniku Dalibor Zrinski</izvorni_sadrzaj>
    <derivirana_varijabla naziv="DomainObject.Predmet.ProtustrankaFormatedWithAdress_1"> GRAFIČKI PROIZVODI d.o.o. za grafičke proizvode i usluge, Gajeva 3, 49243 Oroslavje zastupanog po punomoćniku Dalibor Zrinski</derivirana_varijabla>
  </DomainObject.Predmet.ProtustrankaFormatedWithAdress>
  <DomainObject.Predmet.ProtustrankaFormatedWithAdressOIB>
    <izvorni_sadrzaj> GRAFIČKI PROIZVODI d.o.o. za grafičke proizvode i usluge, OIB 80123169445, Gajeva 3, 49243 Oroslavje zastupanog po punomoćniku Dalibor Zrinski</izvorni_sadrzaj>
    <derivirana_varijabla naziv="DomainObject.Predmet.ProtustrankaFormatedWithAdressOIB_1"> GRAFIČKI PROIZVODI d.o.o. za grafičke proizvode i usluge, OIB 80123169445, Gajeva 3, 49243 Oroslavje zastupanog po punomoćniku Dalibor Zrinski</derivirana_varijabla>
  </DomainObject.Predmet.ProtustrankaFormatedWithAdressOIB>
  <DomainObject.Predmet.ProtustrankaWithAdress>
    <izvorni_sadrzaj>GRAFIČKI PROIZVODI d.o.o. za grafičke proizvode i usluge Gajeva 3, 49243 Oroslavje</izvorni_sadrzaj>
    <derivirana_varijabla naziv="DomainObject.Predmet.ProtustrankaWithAdress_1">GRAFIČKI PROIZVODI d.o.o. za grafičke proizvode i usluge Gajeva 3, 49243 Oroslavje</derivirana_varijabla>
  </DomainObject.Predmet.ProtustrankaWithAdress>
  <DomainObject.Predmet.ProtustrankaWithAdressOIB>
    <izvorni_sadrzaj>GRAFIČKI PROIZVODI d.o.o. za grafičke proizvode i usluge, OIB 80123169445, Gajeva 3, 49243 Oroslavje</izvorni_sadrzaj>
    <derivirana_varijabla naziv="DomainObject.Predmet.ProtustrankaWithAdressOIB_1">GRAFIČKI PROIZVODI d.o.o. za grafičke proizvode i usluge, OIB 80123169445, Gajeva 3, 49243 Oroslavje</derivirana_varijabla>
  </DomainObject.Predmet.ProtustrankaWithAdressOIB>
  <DomainObject.Predmet.ProtustrankaNazivFormated>
    <izvorni_sadrzaj>GRAFIČKI PROIZVODI d.o.o. za grafičke proizvode i usluge</izvorni_sadrzaj>
    <derivirana_varijabla naziv="DomainObject.Predmet.ProtustrankaNazivFormated_1">GRAFIČKI PROIZVODI d.o.o. za grafičke proizvode i usluge</derivirana_varijabla>
  </DomainObject.Predmet.ProtustrankaNazivFormated>
  <DomainObject.Predmet.ProtustrankaNazivFormatedOIB>
    <izvorni_sadrzaj>GRAFIČKI PROIZVODI d.o.o. za grafičke proizvode i usluge, OIB 80123169445</izvorni_sadrzaj>
    <derivirana_varijabla naziv="DomainObject.Predmet.ProtustrankaNazivFormatedOIB_1">GRAFIČKI PROIZVODI d.o.o. za grafičke proizvode i usluge, OIB 80123169445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GRAFIČKI PROIZVODI d.o.o. za grafičke proizvode i usluge zastupanog po punomoćniku Dalibor Zrinski</item>
    </izvorni_sadrzaj>
    <derivirana_varijabla naziv="DomainObject.Predmet.ProtuStrankaListFormated_1">
      <item>GRAFIČKI PROIZVODI d.o.o. za grafičke proizvode i usluge zastupanog po punomoćniku Dalibor Zrinski</item>
    </derivirana_varijabla>
  </DomainObject.Predmet.ProtuStrankaListFormated>
  <DomainObject.Predmet.ProtuStrankaListFormatedOIB>
    <izvorni_sadrzaj>
      <item>GRAFIČKI PROIZVODI d.o.o. za grafičke proizvode i usluge, OIB 80123169445 zastupanog po punomoćniku Dalibor Zrinski</item>
    </izvorni_sadrzaj>
    <derivirana_varijabla naziv="DomainObject.Predmet.ProtuStrankaListFormatedOIB_1">
      <item>GRAFIČKI PROIZVODI d.o.o. za grafičke proizvode i usluge, OIB 80123169445 zastupanog po punomoćniku Dalibor Zrinski</item>
    </derivirana_varijabla>
  </DomainObject.Predmet.ProtuStrankaListFormatedOIB>
  <DomainObject.Predmet.ProtuStrankaListFormatedWithAdress>
    <izvorni_sadrzaj>
      <item>GRAFIČKI PROIZVODI d.o.o. za grafičke proizvode i usluge, Gajeva 3, 49243 Oroslavje zastupanog po punomoćniku Dalibor Zrinski</item>
    </izvorni_sadrzaj>
    <derivirana_varijabla naziv="DomainObject.Predmet.ProtuStrankaListFormatedWithAdress_1">
      <item>GRAFIČKI PROIZVODI d.o.o. za grafičke proizvode i usluge, Gajeva 3, 49243 Oroslavje zastupanog po punomoćniku Dalibor Zrinski</item>
    </derivirana_varijabla>
  </DomainObject.Predmet.ProtuStrankaListFormatedWithAdress>
  <DomainObject.Predmet.ProtuStrankaListFormatedWithAdressOIB>
    <izvorni_sadrzaj>
      <item>GRAFIČKI PROIZVODI d.o.o. za grafičke proizvode i usluge, OIB 80123169445, Gajeva 3, 49243 Oroslavje zastupanog po punomoćniku Dalibor Zrinski</item>
    </izvorni_sadrzaj>
    <derivirana_varijabla naziv="DomainObject.Predmet.ProtuStrankaListFormatedWithAdressOIB_1">
      <item>GRAFIČKI PROIZVODI d.o.o. za grafičke proizvode i usluge, OIB 80123169445, Gajeva 3, 49243 Oroslavje zastupanog po punomoćniku Dalibor Zrinski</item>
    </derivirana_varijabla>
  </DomainObject.Predmet.ProtuStrankaListFormatedWithAdressOIB>
  <DomainObject.Predmet.ProtuStrankaListNazivFormated>
    <izvorni_sadrzaj>
      <item>GRAFIČKI PROIZVODI d.o.o. za grafičke proizvode i usluge</item>
    </izvorni_sadrzaj>
    <derivirana_varijabla naziv="DomainObject.Predmet.ProtuStrankaListNazivFormated_1">
      <item>GRAFIČKI PROIZVODI d.o.o. za grafičke proizvode i usluge</item>
    </derivirana_varijabla>
  </DomainObject.Predmet.ProtuStrankaListNazivFormated>
  <DomainObject.Predmet.ProtuStrankaListNazivFormatedOIB>
    <izvorni_sadrzaj>
      <item>GRAFIČKI PROIZVODI d.o.o. za grafičke proizvode i usluge, OIB 80123169445</item>
    </izvorni_sadrzaj>
    <derivirana_varijabla naziv="DomainObject.Predmet.ProtuStrankaListNazivFormatedOIB_1">
      <item>GRAFIČKI PROIZVODI d.o.o. za grafičke proizvode i usluge, OIB 80123169445</item>
    </derivirana_varijabla>
  </DomainObject.Predmet.ProtuStrankaListNazivFormatedOIB>
  <DomainObject.Predmet.OstaliListFormated>
    <izvorni_sadrzaj>
      <item>Dalibor Zrinski punomoćnik sudionika u postupku GRAFIČKI PROIZVODI d.o.o. za grafičke proizvode i usluge</item>
    </izvorni_sadrzaj>
    <derivirana_varijabla naziv="DomainObject.Predmet.OstaliListFormated_1">
      <item>Dalibor Zrinski punomoćnik sudionika u postupku GRAFIČKI PROIZVODI d.o.o. za grafičke proizvode i usluge</item>
    </derivirana_varijabla>
  </DomainObject.Predmet.OstaliListFormated>
  <DomainObject.Predmet.OstaliListFormatedOIB>
    <izvorni_sadrzaj>
      <item>Dalibor Zrinski, OIB 39003491845 punomoćnik sudionika u postupku GRAFIČKI PROIZVODI d.o.o. za grafičke proizvode i usluge</item>
    </izvorni_sadrzaj>
    <derivirana_varijabla naziv="DomainObject.Predmet.OstaliListFormatedOIB_1">
      <item>Dalibor Zrinski, OIB 39003491845 punomoćnik sudionika u postupku GRAFIČKI PROIZVODI d.o.o. za grafičke proizvode i usluge</item>
    </derivirana_varijabla>
  </DomainObject.Predmet.OstaliListFormatedOIB>
  <DomainObject.Predmet.OstaliListFormatedWithAdress>
    <izvorni_sadrzaj>
      <item>Dalibor Zrinski, Strmečka 6, 49240 Stubičke Toplice punomoćnik sudionika u postupku GRAFIČKI PROIZVODI d.o.o. za grafičke proizvode i usluge</item>
    </izvorni_sadrzaj>
    <derivirana_varijabla naziv="DomainObject.Predmet.OstaliListFormatedWithAdress_1">
      <item>Dalibor Zrinski, Strmečka 6, 49240 Stubičke Toplice punomoćnik sudionika u postupku GRAFIČKI PROIZVODI d.o.o. za grafičke proizvode i usluge</item>
    </derivirana_varijabla>
  </DomainObject.Predmet.OstaliListFormatedWithAdress>
  <DomainObject.Predmet.OstaliListFormatedWithAdressOIB>
    <izvorni_sadrzaj>
      <item>Dalibor Zrinski, OIB 39003491845, Strmečka 6, 49240 Stubičke Toplice punomoćnik sudionika u postupku GRAFIČKI PROIZVODI d.o.o. za grafičke proizvode i usluge</item>
    </izvorni_sadrzaj>
    <derivirana_varijabla naziv="DomainObject.Predmet.OstaliListFormatedWithAdressOIB_1">
      <item>Dalibor Zrinski, OIB 39003491845, Strmečka 6, 49240 Stubičke Toplice punomoćnik sudionika u postupku GRAFIČKI PROIZVODI d.o.o. za grafičke proizvode i usluge</item>
    </derivirana_varijabla>
  </DomainObject.Predmet.OstaliListFormatedWithAdressOIB>
  <DomainObject.Predmet.OstaliListNazivFormated>
    <izvorni_sadrzaj>
      <item>Dalibor Zrinski</item>
    </izvorni_sadrzaj>
    <derivirana_varijabla naziv="DomainObject.Predmet.OstaliListNazivFormated_1">
      <item>Dalibor Zrinski</item>
    </derivirana_varijabla>
  </DomainObject.Predmet.OstaliListNazivFormated>
  <DomainObject.Predmet.OstaliListNazivFormatedOIB>
    <izvorni_sadrzaj>
      <item>Dalibor Zrinski, OIB 39003491845</item>
    </izvorni_sadrzaj>
    <derivirana_varijabla naziv="DomainObject.Predmet.OstaliListNazivFormatedOIB_1">
      <item>Dalibor Zrinski, OIB 39003491845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St-5424/2016-3</izvorni_sadrzaj>
    <derivirana_varijabla naziv="DomainObject.PoslovniBrojDokumenta_1">St-5424/2016-3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GRAFIČKI PROIZVODI d.o.o. za grafičke proizvode i usluge</izvorni_sadrzaj>
    <derivirana_varijabla naziv="DomainObject.Predmet.ProtustrankaIDrugi_1">GRAFIČKI PROIZVODI d.o.o. za grafičke proizvode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GRAFIČKI PROIZVODI d.o.o. za grafičke proizvode i usluge, OIB 80123169445, Gajeva 3, 49243 Oroslavje</izvorni_sadrzaj>
    <derivirana_varijabla naziv="DomainObject.Predmet.ProtustrankaIDrugiAdressOIB_1">GRAFIČKI PROIZVODI d.o.o. za grafičke proizvode i usluge, OIB 80123169445, Gajeva 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GRAFIČKI PROIZVODI d.o.o. za grafičke proizvode i usluge</item>
      <item>Dalibor Zrinski</item>
    </izvorni_sadrzaj>
    <derivirana_varijabla naziv="DomainObject.Predmet.SudioniciListNaziv_1">
      <item>FINA Regionalni centar Zagreb</item>
      <item>GRAFIČKI PROIZVODI d.o.o. za grafičke proizvode i usluge</item>
      <item>Dalibor Zrinski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GRAFIČKI PROIZVODI d.o.o. za grafičke proizvode i usluge, OIB 80123169445, Gajeva 3,49243 Oroslavje</item>
      <item>Dalibor Zrinski, OIB 39003491845, Strmečka 6,49240 Stubičke Toplice</item>
    </izvorni_sadrzaj>
    <derivirana_varijabla naziv="DomainObject.Predmet.SudioniciListAdressOIB_1">
      <item>FINA Regionalni centar Zagreb, OIB 85821130368, Trg svibanjskih žrtava 1995. br. 1,10000 Zagreb</item>
      <item>GRAFIČKI PROIZVODI d.o.o. za grafičke proizvode i usluge, OIB 80123169445, Gajeva 3,49243 Oroslavje</item>
      <item>Dalibor Zrinski, OIB 39003491845, Strmečka 6,49240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80123169445</item>
      <item>, OIB 39003491845</item>
    </izvorni_sadrzaj>
    <derivirana_varijabla naziv="DomainObject.Predmet.SudioniciListNazivOIB_1">
      <item>, OIB 85821130368</item>
      <item>, OIB 80123169445</item>
      <item>, OIB 39003491845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628</properties:Words>
  <properties:Characters>3345</properties:Characters>
  <properties:Lines>90</properties:Lines>
  <properties:Paragraphs>42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2016-12-08T10:59:00Z</dcterms:created>
  <dc:creator>Sudsko vijeæe</dc:creator>
  <cp:lastModifiedBy>Monika Grbac</cp:lastModifiedBy>
  <cp:lastPrinted>2016-12-08T11:07:00Z</cp:lastPrinted>
  <dcterms:modified xmlns:xsi="http://www.w3.org/2001/XMLSchema-instance" xsi:type="dcterms:W3CDTF">2016-12-08T11:12:00Z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St-5424/2016-3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