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1674" w14:paraId="aae167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351C4">
        <w:rPr>
          <w:szCs w:val="24"/>
        </w:rPr>
        <w:t>4</w:t>
      </w:r>
      <w:r w:rsidR="0090293D">
        <w:rPr>
          <w:szCs w:val="24"/>
        </w:rPr>
        <w:t xml:space="preserve">. </w:t>
      </w:r>
      <w:r w:rsidR="00FD7D21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C006F1">
        <w:rPr>
          <w:szCs w:val="24"/>
        </w:rPr>
        <w:t xml:space="preserve">KIRA </w:t>
      </w:r>
      <w:r w:rsidR="00E351C4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006F1">
        <w:rPr>
          <w:szCs w:val="24"/>
        </w:rPr>
        <w:t>Biograd na Moru</w:t>
      </w:r>
      <w:r w:rsidR="009B665E">
        <w:rPr>
          <w:szCs w:val="24"/>
        </w:rPr>
        <w:t>,</w:t>
      </w:r>
      <w:r w:rsidR="00FD7D21">
        <w:rPr>
          <w:szCs w:val="24"/>
        </w:rPr>
        <w:t xml:space="preserve"> </w:t>
      </w:r>
      <w:r w:rsidR="00C006F1">
        <w:rPr>
          <w:szCs w:val="24"/>
        </w:rPr>
        <w:t>Radovanova 16,</w:t>
      </w:r>
      <w:r>
        <w:t xml:space="preserve"> OIB:</w:t>
      </w:r>
      <w:r w:rsidR="00C006F1">
        <w:t>80399216191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0</w:t>
    </w:r>
    <w:r w:rsidR="00C006F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006F1"/>
    <w:rsid w:val="00CB5867"/>
    <w:rsid w:val="00CE25E2"/>
    <w:rsid w:val="00D64751"/>
    <w:rsid w:val="00DB5451"/>
    <w:rsid w:val="00E351C4"/>
    <w:rsid w:val="00E7790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79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79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79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7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7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7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j.d.o.o. za trgovinu i usluge</izvorni_sadrzaj>
    <derivirana_varijabla naziv="DomainObject.Predmet.ProtustrankaFormated_1">  KIRA j.d.o.o. za trgovinu i usluge</derivirana_varijabla>
  </DomainObject.Predmet.ProtustrankaFormated>
  <DomainObject.Predmet.ProtustrankaFormatedOIB>
    <izvorni_sadrzaj>  KIRA j.d.o.o. za trgovinu i usluge, OIB 80399216191</izvorni_sadrzaj>
    <derivirana_varijabla naziv="DomainObject.Predmet.ProtustrankaFormatedOIB_1">  KIRA j.d.o.o. za trgovinu i usluge, OIB 80399216191</derivirana_varijabla>
  </DomainObject.Predmet.ProtustrankaFormatedOIB>
  <DomainObject.Predmet.ProtustrankaFormatedWithAdress>
    <izvorni_sadrzaj> KIRA j.d.o.o. za trgovinu i usluge, Radovanova 16, 23210 Biograd Na Moru</izvorni_sadrzaj>
    <derivirana_varijabla naziv="DomainObject.Predmet.ProtustrankaFormatedWithAdress_1"> KIRA j.d.o.o. za trgovinu i usluge, Radovanova 16, 23210 Biograd Na Moru</derivirana_varijabla>
  </DomainObject.Predmet.ProtustrankaFormatedWithAdress>
  <DomainObject.Predmet.ProtustrankaFormatedWithAdressOIB>
    <izvorni_sadrzaj> KIRA j.d.o.o. za trgovinu i usluge, OIB 80399216191, Radovanova 16, 23210 Biograd Na Moru</izvorni_sadrzaj>
    <derivirana_varijabla naziv="DomainObject.Predmet.ProtustrankaFormatedWithAdressOIB_1"> KIRA j.d.o.o. za trgovinu i usluge, OIB 80399216191, Radovanova 16, 23210 Biograd Na Moru</derivirana_varijabla>
  </DomainObject.Predmet.ProtustrankaFormatedWithAdressOIB>
  <DomainObject.Predmet.ProtustrankaWithAdress>
    <izvorni_sadrzaj>KIRA j.d.o.o. za trgovinu i usluge Radovanova 16, 23210 Biograd Na Moru</izvorni_sadrzaj>
    <derivirana_varijabla naziv="DomainObject.Predmet.ProtustrankaWithAdress_1">KIRA j.d.o.o. za trgovinu i usluge Radovanova 16, 23210 Biograd Na Moru</derivirana_varijabla>
  </DomainObject.Predmet.ProtustrankaWithAdress>
  <DomainObject.Predmet.ProtustrankaWithAdressOIB>
    <izvorni_sadrzaj>KIRA j.d.o.o. za trgovinu i usluge, OIB 80399216191, Radovanova 16, 23210 Biograd Na Moru</izvorni_sadrzaj>
    <derivirana_varijabla naziv="DomainObject.Predmet.ProtustrankaWithAdressOIB_1">KIRA j.d.o.o. za trgovinu i usluge, OIB 80399216191, Radovanova 16, 23210 Biograd Na Moru</derivirana_varijabla>
  </DomainObject.Predmet.ProtustrankaWithAdressOIB>
  <DomainObject.Predmet.ProtustrankaNazivFormated>
    <izvorni_sadrzaj>KIRA j.d.o.o. za trgovinu i usluge</izvorni_sadrzaj>
    <derivirana_varijabla naziv="DomainObject.Predmet.ProtustrankaNazivFormated_1">KIRA j.d.o.o. za trgovinu i usluge</derivirana_varijabla>
  </DomainObject.Predmet.ProtustrankaNazivFormated>
  <DomainObject.Predmet.ProtustrankaNazivFormatedOIB>
    <izvorni_sadrzaj>KIRA j.d.o.o. za trgovinu i usluge, OIB 80399216191</izvorni_sadrzaj>
    <derivirana_varijabla naziv="DomainObject.Predmet.ProtustrankaNazivFormatedOIB_1">KIRA j.d.o.o. za trgovinu i usluge, OIB 80399216191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13624.61</izvorni_sadrzaj>
    <derivirana_varijabla naziv="DomainObject.Predmet.TrenutnaVrijednost_1">13624.61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KIRA j.d.o.o. za trgovinu i usluge</item>
    </izvorni_sadrzaj>
    <derivirana_varijabla naziv="DomainObject.Predmet.ProtuStrankaListFormated_1">
      <item>KIRA j.d.o.o. za trgovinu i usluge</item>
    </derivirana_varijabla>
  </DomainObject.Predmet.ProtuStrankaListFormated>
  <DomainObject.Predmet.ProtuStrankaListFormatedOIB>
    <izvorni_sadrzaj>
      <item>KIRA j.d.o.o. za trgovinu i usluge, OIB 80399216191</item>
    </izvorni_sadrzaj>
    <derivirana_varijabla naziv="DomainObject.Predmet.ProtuStrankaListFormatedOIB_1">
      <item>KIRA j.d.o.o. za trgovinu i usluge, OIB 80399216191</item>
    </derivirana_varijabla>
  </DomainObject.Predmet.ProtuStrankaListFormatedOIB>
  <DomainObject.Predmet.ProtuStrankaListFormatedWithAdress>
    <izvorni_sadrzaj>
      <item>KIRA j.d.o.o. za trgovinu i usluge, Radovanova 16, 23210 Biograd Na Moru</item>
    </izvorni_sadrzaj>
    <derivirana_varijabla naziv="DomainObject.Predmet.ProtuStrankaListFormatedWithAdress_1">
      <item>KIRA j.d.o.o. za trgovinu i usluge, Radovanova 16, 23210 Biograd Na Moru</item>
    </derivirana_varijabla>
  </DomainObject.Predmet.ProtuStrankaListFormatedWithAdress>
  <DomainObject.Predmet.ProtuStrankaListFormatedWithAdressOIB>
    <izvorni_sadrzaj>
      <item>KIRA j.d.o.o. za trgovinu i usluge, OIB 80399216191, Radovanova 16, 23210 Biograd Na Moru</item>
    </izvorni_sadrzaj>
    <derivirana_varijabla naziv="DomainObject.Predmet.ProtuStrankaListFormatedWithAdressOIB_1">
      <item>KIRA j.d.o.o. za trgovinu i usluge, OIB 80399216191, Radovanova 16, 23210 Biograd Na Moru</item>
    </derivirana_varijabla>
  </DomainObject.Predmet.ProtuStrankaListFormatedWithAdressOIB>
  <DomainObject.Predmet.ProtuStrankaListNazivFormated>
    <izvorni_sadrzaj>
      <item>KIRA j.d.o.o. za trgovinu i usluge</item>
    </izvorni_sadrzaj>
    <derivirana_varijabla naziv="DomainObject.Predmet.ProtuStrankaListNazivFormated_1">
      <item>KIRA j.d.o.o. za trgovinu i usluge</item>
    </derivirana_varijabla>
  </DomainObject.Predmet.ProtuStrankaListNazivFormated>
  <DomainObject.Predmet.ProtuStrankaListNazivFormatedOIB>
    <izvorni_sadrzaj>
      <item>KIRA j.d.o.o. za trgovinu i usluge, OIB 80399216191</item>
    </izvorni_sadrzaj>
    <derivirana_varijabla naziv="DomainObject.Predmet.ProtuStrankaListNazivFormatedOIB_1">
      <item>KIRA j.d.o.o. za trgovinu i usluge, OIB 80399216191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KIRA j.d.o.o. za trgovinu i usluge</izvorni_sadrzaj>
    <derivirana_varijabla naziv="DomainObject.Predmet.ProtustrankaIDrugi_1">KIRA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KIRA j.d.o.o. za trgovinu i usluge, OIB 80399216191, Radovanova 16, 23210 Biograd Na Moru</izvorni_sadrzaj>
    <derivirana_varijabla naziv="DomainObject.Predmet.ProtustrankaIDrugiAdressOIB_1">KIRA j.d.o.o. za trgovinu i usluge, OIB 80399216191,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KIRA j.d.o.o. za trgovinu i usluge</item>
    </izvorni_sadrzaj>
    <derivirana_varijabla naziv="DomainObject.Predmet.SudioniciListNaziv_1">
      <item>Financijska agencija</item>
      <item>KIRA j.d.o.o. za trgovinu i usluge</item>
    </derivirana_varijabla>
  </DomainObject.Predmet.SudioniciListNaziv>
  <DomainObject.Predmet.SudioniciListAdressOIB>
    <izvorni_sadrzaj>
      <item>Financijska agencija, OIB 85821130368, Ivana Danila 4,23000 Zadar</item>
      <item>KIRA j.d.o.o. za trgovinu i usluge, OIB 80399216191, Radovanova 16,23210 Biograd Na Moru</item>
    </izvorni_sadrzaj>
    <derivirana_varijabla naziv="DomainObject.Predmet.SudioniciListAdressOIB_1">
      <item>Financijska agencija, OIB 85821130368, Ivana Danila 4,23000 Zadar</item>
      <item>KIRA j.d.o.o. za trgovinu i usluge, OIB 80399216191,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80399216191</item>
    </izvorni_sadrzaj>
    <derivirana_varijabla naziv="DomainObject.Predmet.SudioniciListNazivOIB_1">
      <item>, OIB 85821130368</item>
      <item>, OIB 80399216191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2017-03-10T08:55:00Z</dcterms:created>
  <dc:creator>Krešimir Torbarina</dc:creator>
  <cp:lastModifiedBy>wsadmin</cp:lastModifiedBy>
  <cp:lastPrinted>2017-03-10T08:53:00Z</cp:lastPrinted>
  <dcterms:modified xmlns:xsi="http://www.w3.org/2001/XMLSchema-instance" xsi:type="dcterms:W3CDTF">2017-03-10T09:11:00Z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