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5e48" w14:paraId="3725e48" w:rsidRDefault="00E635B8" w:rsidP="00E635B8" w:rsidR="00E635B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635B8" w:rsidP="00E635B8" w:rsidR="00E635B8">
      <w:pPr>
        <w:spacing w:after="0"/>
        <w:jc w:val="both"/>
      </w:pPr>
      <w:r>
        <w:t xml:space="preserve">       REPUBLIKA HRVATSKA</w:t>
      </w:r>
    </w:p>
    <w:p w:rsidRDefault="00E635B8" w:rsidP="00E635B8" w:rsidR="00E635B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635B8" w:rsidP="00E635B8" w:rsidR="00E635B8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E635B8" w:rsidP="00E635B8" w:rsidR="00E635B8">
      <w:pPr>
        <w:spacing w:after="0"/>
        <w:rPr>
          <w:rFonts w:cs="Times New Roman"/>
        </w:rPr>
      </w:pPr>
    </w:p>
    <w:p w:rsidRDefault="00E635B8" w:rsidP="00E635B8" w:rsidR="00E635B8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E635B8" w:rsidP="00E635B8" w:rsidR="00E635B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E635B8" w:rsidP="00E635B8" w:rsidR="00E635B8">
      <w:pPr>
        <w:spacing w:after="0"/>
        <w:rPr>
          <w:rFonts w:cs="Times New Roman"/>
        </w:rPr>
      </w:pPr>
    </w:p>
    <w:p w:rsidRDefault="00E635B8" w:rsidP="00E635B8" w:rsidR="00E635B8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ab/>
        <w:t xml:space="preserve">TRGOVAČKI SUD U VARAŽDINU, po sucu toga suda Kseniji Flack-Makitan, u stečajnom predmetu povodom </w:t>
      </w:r>
      <w:r>
        <w:t xml:space="preserve">zahtjeva Financijske agencije, Regionalni centar Zagreb, Podružnica Varaždina, za pokretanje skraćenog stečajnog postupka protiv dužnika KAMI COMMERCE d.o.o., Koprivnica, Vinka </w:t>
      </w:r>
      <w:proofErr w:type="spellStart"/>
      <w:r>
        <w:t>Vošickog</w:t>
      </w:r>
      <w:proofErr w:type="spellEnd"/>
      <w:r>
        <w:t xml:space="preserve"> 30, OIB: 63050905251, te prijedloga Republike Hrvatske, Ministarstva Financija, Porezne uprave, Područnog ureda Sjeverna Hrvatska, za otvaranje stečajnog postupka nad istim dužnikom,18. siječnja 2017</w:t>
      </w:r>
      <w:r>
        <w:rPr>
          <w:rFonts w:cs="Times New Roman"/>
        </w:rPr>
        <w:t>.</w:t>
      </w:r>
    </w:p>
    <w:p w:rsidRDefault="00E635B8" w:rsidP="00E635B8" w:rsidR="00E635B8">
      <w:pPr>
        <w:spacing w:after="0"/>
        <w:jc w:val="both"/>
        <w:rPr>
          <w:rFonts w:cs="Times New Roman"/>
        </w:rPr>
      </w:pPr>
    </w:p>
    <w:p w:rsidRDefault="00E635B8" w:rsidP="00E635B8" w:rsidR="00E635B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635B8" w:rsidP="00E635B8" w:rsidR="00E635B8">
      <w:pPr>
        <w:spacing w:after="0"/>
        <w:jc w:val="both"/>
        <w:rPr>
          <w:rFonts w:cs="Mangal"/>
        </w:rPr>
      </w:pPr>
    </w:p>
    <w:p w:rsidRDefault="00E635B8" w:rsidP="00E635B8" w:rsidR="00E635B8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KAMI COMMERCE d.o.o., Koprivnica, Vinka </w:t>
      </w:r>
      <w:proofErr w:type="spellStart"/>
      <w:r>
        <w:t>Vošickog</w:t>
      </w:r>
      <w:proofErr w:type="spellEnd"/>
      <w:r>
        <w:t xml:space="preserve"> 30, OIB: 63050905251,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St-16/17, jer će u protivnom sud donijeti rješenje o otvaranju i zaključenju stečajnog postupka.</w:t>
      </w:r>
    </w:p>
    <w:p w:rsidRDefault="00E635B8" w:rsidP="00E635B8" w:rsidR="00E635B8">
      <w:pPr>
        <w:spacing w:after="0"/>
      </w:pPr>
    </w:p>
    <w:p w:rsidRDefault="00E635B8" w:rsidP="00E635B8" w:rsidR="00E635B8">
      <w:pPr>
        <w:spacing w:after="0"/>
        <w:jc w:val="center"/>
      </w:pPr>
      <w:r>
        <w:t>Obrazloženje</w:t>
      </w:r>
    </w:p>
    <w:p w:rsidRDefault="00E635B8" w:rsidP="00E635B8" w:rsidR="00E635B8">
      <w:pPr>
        <w:spacing w:after="0"/>
      </w:pPr>
    </w:p>
    <w:p w:rsidRDefault="00E635B8" w:rsidP="00E635B8" w:rsidR="00E635B8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635B8" w:rsidP="00E635B8" w:rsidR="00E635B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E635B8" w:rsidP="00E635B8" w:rsidR="00E635B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18. siječnja 2017. godine</w:t>
      </w:r>
    </w:p>
    <w:p w:rsidRDefault="00E635B8" w:rsidP="00E635B8" w:rsidR="00E635B8">
      <w:pPr>
        <w:spacing w:after="0"/>
      </w:pPr>
    </w:p>
    <w:p w:rsidRDefault="00E635B8" w:rsidP="00E635B8" w:rsidR="00E635B8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E635B8" w:rsidP="00E635B8" w:rsidR="00E635B8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Ksenija Flack-Makitan</w:t>
      </w:r>
    </w:p>
    <w:p w:rsidRDefault="00E635B8" w:rsidP="00E635B8" w:rsidR="00E635B8">
      <w:pPr>
        <w:spacing w:after="0"/>
        <w:jc w:val="both"/>
        <w:rPr>
          <w:rFonts w:cs="Mangal"/>
        </w:rPr>
      </w:pPr>
    </w:p>
    <w:p w:rsidRDefault="00E635B8" w:rsidP="00E635B8" w:rsidR="00E635B8">
      <w:pPr>
        <w:spacing w:after="0"/>
        <w:jc w:val="both"/>
      </w:pPr>
      <w:r>
        <w:t>POUKA O PRAVNOM LIJEKU:</w:t>
      </w:r>
    </w:p>
    <w:p w:rsidRDefault="00E635B8" w:rsidP="00E635B8" w:rsidR="00E635B8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E635B8" w:rsidP="00E635B8" w:rsidR="00E635B8">
      <w:pPr>
        <w:spacing w:after="0"/>
        <w:jc w:val="both"/>
      </w:pPr>
    </w:p>
    <w:p w:rsidRDefault="00E635B8" w:rsidP="00E635B8" w:rsidR="00E635B8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635B8" w:rsidP="00E635B8" w:rsidR="00E635B8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 w:rsidRPr="00E635B8">
        <w:rPr>
          <w:rFonts w:cs="Times New Roman"/>
        </w:rPr>
        <w:t>E-oglasna ploča suda</w:t>
      </w:r>
    </w:p>
    <w:sectPr w:rsidSect="0032366B" w:rsidR="00E635B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5B8" w:rsidR="008333A9">
    <w:pPr>
      <w:pStyle w:val="Zaglavlje"/>
    </w:pPr>
    <w:r>
      <w:rPr>
        <w:rStyle w:val="PozadinaSvijetloCrvena"/>
        <w:shd w:fill="auto" w:color="auto" w:val="clear"/>
      </w:rPr>
      <w:t>Poslovni broj: 5 St-16/17-19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5B8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27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St-16/2017-19</izvorni_sadrzaj>
    <derivirana_varijabla naziv="DomainObject.Oznaka_1">St-16/2017-19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 COMMERCE društvo s ograničenom odgovornošću za promet i usluge</izvorni_sadrzaj>
    <derivirana_varijabla naziv="DomainObject.Predmet.ProtustrankaFormated_1">  KAMI COMMERCE društvo s ograničenom odgovornošću za promet i usluge</derivirana_varijabla>
  </DomainObject.Predmet.ProtustrankaFormated>
  <DomainObject.Predmet.ProtustrankaFormatedOIB>
    <izvorni_sadrzaj>  KAMI COMMERCE društvo s ograničenom odgovornošću za promet i usluge, OIB 63050905251</izvorni_sadrzaj>
    <derivirana_varijabla naziv="DomainObject.Predmet.ProtustrankaFormatedOIB_1">  KAMI COMMERCE društvo s ograničenom odgovornošću za promet i usluge, OIB 63050905251</derivirana_varijabla>
  </DomainObject.Predmet.ProtustrankaFormatedOIB>
  <DomainObject.Predmet.ProtustrankaFormatedWithAdress>
    <izvorni_sadrzaj> KAMI COMMERCE društvo s ograničenom odgovornošću za promet i usluge, Vinka Vošickog 30, 48000 Koprivnica</izvorni_sadrzaj>
    <derivirana_varijabla naziv="DomainObject.Predmet.ProtustrankaFormatedWithAdress_1"> KAMI COMMERCE društvo s ograničenom odgovornošću za promet i usluge, Vinka Vošickog 30, 48000 Koprivnica</derivirana_varijabla>
  </DomainObject.Predmet.ProtustrankaFormatedWithAdress>
  <DomainObject.Predmet.ProtustrankaFormatedWithAdressOIB>
    <izvorni_sadrzaj> KAMI COMMERCE društvo s ograničenom odgovornošću za promet i usluge, OIB 63050905251, Vinka Vošickog 30, 48000 Koprivnica</izvorni_sadrzaj>
    <derivirana_varijabla naziv="DomainObject.Predmet.ProtustrankaFormatedWithAdressOIB_1"> KAMI COMMERCE društvo s ograničenom odgovornošću za promet i usluge, OIB 63050905251, Vinka Vošickog 30, 48000 Koprivnica</derivirana_varijabla>
  </DomainObject.Predmet.ProtustrankaFormatedWithAdressOIB>
  <DomainObject.Predmet.ProtustrankaWithAdress>
    <izvorni_sadrzaj>KAMI COMMERCE društvo s ograničenom odgovornošću za promet i usluge Vinka Vošickog 30, 48000 Koprivnica</izvorni_sadrzaj>
    <derivirana_varijabla naziv="DomainObject.Predmet.ProtustrankaWithAdress_1">KAMI COMMERCE društvo s ograničenom odgovornošću za promet i usluge Vinka Vošickog 30, 48000 Koprivnica</derivirana_varijabla>
  </DomainObject.Predmet.ProtustrankaWithAdress>
  <DomainObject.Predmet.ProtustrankaWithAdressOIB>
    <izvorni_sadrzaj>KAMI COMMERCE društvo s ograničenom odgovornošću za promet i usluge, OIB 63050905251, Vinka Vošickog 30, 48000 Koprivnica</izvorni_sadrzaj>
    <derivirana_varijabla naziv="DomainObject.Predmet.ProtustrankaWithAdressOIB_1">KAMI COMMERCE društvo s ograničenom odgovornošću za promet i usluge, OIB 63050905251, Vinka Vošickog 30, 48000 Koprivnica</derivirana_varijabla>
  </DomainObject.Predmet.ProtustrankaWithAdressOIB>
  <DomainObject.Predmet.ProtustrankaNazivFormated>
    <izvorni_sadrzaj>KAMI COMMERCE društvo s ograničenom odgovornošću za promet i usluge</izvorni_sadrzaj>
    <derivirana_varijabla naziv="DomainObject.Predmet.ProtustrankaNazivFormated_1">KAMI COMMERCE društvo s ograničenom odgovornošću za promet i usluge</derivirana_varijabla>
  </DomainObject.Predmet.ProtustrankaNazivFormated>
  <DomainObject.Predmet.ProtustrankaNazivFormatedOIB>
    <izvorni_sadrzaj>KAMI COMMERCE društvo s ograničenom odgovornošću za promet i usluge, OIB 63050905251</izvorni_sadrzaj>
    <derivirana_varijabla naziv="DomainObject.Predmet.ProtustrankaNazivFormatedOIB_1">KAMI COMMERCE društvo s ograničenom odgovornošću za promet i usluge, OIB 63050905251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11379.33</izvorni_sadrzaj>
    <derivirana_varijabla naziv="DomainObject.Predmet.TrenutnaVrijednost_1">11379.33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 COMMERCE društvo s ograničenom odgovornošću za promet i usluge</item>
    </izvorni_sadrzaj>
    <derivirana_varijabla naziv="DomainObject.Predmet.ProtuStrankaListFormated_1">
      <item>KAMI COMMERCE društvo s ograničenom odgovornošću za promet i usluge</item>
    </derivirana_varijabla>
  </DomainObject.Predmet.ProtuStrankaListFormated>
  <DomainObject.Predmet.ProtuStrankaListFormatedOIB>
    <izvorni_sadrzaj>
      <item>KAMI COMMERCE društvo s ograničenom odgovornošću za promet i usluge, OIB 63050905251</item>
    </izvorni_sadrzaj>
    <derivirana_varijabla naziv="DomainObject.Predmet.ProtuStrankaListFormatedOIB_1">
      <item>KAMI COMMERCE društvo s ograničenom odgovornošću za promet i usluge, OIB 63050905251</item>
    </derivirana_varijabla>
  </DomainObject.Predmet.ProtuStrankaListFormatedOIB>
  <DomainObject.Predmet.ProtuStrankaListFormatedWithAdress>
    <izvorni_sadrzaj>
      <item>KAMI COMMERCE društvo s ograničenom odgovornošću za promet i usluge, Vinka Vošickog 30, 48000 Koprivnica</item>
    </izvorni_sadrzaj>
    <derivirana_varijabla naziv="DomainObject.Predmet.ProtuStrankaListFormatedWithAdress_1">
      <item>KAMI COMMERCE društvo s ograničenom odgovornošću za promet i usluge, Vinka Vošickog 30, 48000 Koprivnica</item>
    </derivirana_varijabla>
  </DomainObject.Predmet.ProtuStrankaListFormatedWithAdress>
  <DomainObject.Predmet.ProtuStrankaListFormatedWithAdressOIB>
    <izvorni_sadrzaj>
      <item>KAMI COMMERCE društvo s ograničenom odgovornošću za promet i usluge, OIB 63050905251, Vinka Vošickog 30, 48000 Koprivnica</item>
    </izvorni_sadrzaj>
    <derivirana_varijabla naziv="DomainObject.Predmet.ProtuStrankaListFormatedWithAdressOIB_1">
      <item>KAMI COMMERCE društvo s ograničenom odgovornošću za promet i usluge, OIB 63050905251, Vinka Vošickog 30, 48000 Koprivnica</item>
    </derivirana_varijabla>
  </DomainObject.Predmet.ProtuStrankaListFormatedWithAdressOIB>
  <DomainObject.Predmet.ProtuStrankaListNazivFormated>
    <izvorni_sadrzaj>
      <item>KAMI COMMERCE društvo s ograničenom odgovornošću za promet i usluge</item>
    </izvorni_sadrzaj>
    <derivirana_varijabla naziv="DomainObject.Predmet.ProtuStrankaListNazivFormated_1">
      <item>KAMI COMMERCE društvo s ograničenom odgovornošću za promet i usluge</item>
    </derivirana_varijabla>
  </DomainObject.Predmet.ProtuStrankaListNazivFormated>
  <DomainObject.Predmet.ProtuStrankaListNazivFormatedOIB>
    <izvorni_sadrzaj>
      <item>KAMI COMMERCE društvo s ograničenom odgovornošću za promet i usluge, OIB 63050905251</item>
    </izvorni_sadrzaj>
    <derivirana_varijabla naziv="DomainObject.Predmet.ProtuStrankaListNazivFormatedOIB_1">
      <item>KAMI COMMERCE društvo s ograničenom odgovornošću za promet i usluge, OIB 63050905251</item>
    </derivirana_varijabla>
  </DomainObject.Predmet.ProtuStrankaListNazivFormatedOIB>
  <DomainObject.Predmet.OstaliListFormated>
    <izvorni_sadrzaj>
      <item>Županijsko državno odvjetništvo u Varaždinu</item>
      <item>Miroslav Katić</item>
    </izvorni_sadrzaj>
    <derivirana_varijabla naziv="DomainObject.Predmet.OstaliListFormated_1">
      <item>Županijsko državno odvjetništvo u Varaždinu</item>
      <item>Miroslav Katić</item>
    </derivirana_varijabla>
  </DomainObject.Predmet.OstaliListFormated>
  <DomainObject.Predmet.OstaliListFormatedOIB>
    <izvorni_sadrzaj>
      <item>Županijsko državno odvjetništvo u Varaždinu</item>
      <item>Miroslav Katić, OIB 38029399783</item>
    </izvorni_sadrzaj>
    <derivirana_varijabla naziv="DomainObject.Predmet.OstaliListFormatedOIB_1">
      <item>Županijsko državno odvjetništvo u Varaždinu</item>
      <item>Miroslav Katić, OIB 38029399783</item>
    </derivirana_varijabla>
  </DomainObject.Predmet.OstaliListFormatedOIB>
  <DomainObject.Predmet.OstaliListFormatedWithAdress>
    <izvorni_sadrzaj>
      <item>Županijsko državno odvjetništvo u Varaždinu</item>
      <item>Miroslav Katić, Vinka Vošickog 30, 48000 Koprivnica</item>
    </izvorni_sadrzaj>
    <derivirana_varijabla naziv="DomainObject.Predmet.OstaliListFormatedWithAdress_1">
      <item>Županijsko državno odvjetništvo u Varaždinu</item>
      <item>Miroslav Katić, Vinka Vošickog 30, 48000 Koprivnica</item>
    </derivirana_varijabla>
  </DomainObject.Predmet.OstaliListFormatedWithAdress>
  <DomainObject.Predmet.OstaliListFormatedWithAdressOIB>
    <izvorni_sadrzaj>
      <item>Županijsko državno odvjetništvo u Varaždinu</item>
      <item>Miroslav Katić, OIB 38029399783, Vinka Vošickog 30, 48000 Koprivnica</item>
    </izvorni_sadrzaj>
    <derivirana_varijabla naziv="DomainObject.Predmet.OstaliListFormatedWithAdressOIB_1">
      <item>Županijsko državno odvjetništvo u Varaždinu</item>
      <item>Miroslav Katić, OIB 38029399783, Vinka Vošickog 30, 48000 Koprivnica</item>
    </derivirana_varijabla>
  </DomainObject.Predmet.OstaliListFormatedWithAdressOIB>
  <DomainObject.Predmet.OstaliListNazivFormated>
    <izvorni_sadrzaj>
      <item>Županijsko državno odvjetništvo u Varaždinu</item>
      <item>Miroslav Katić</item>
    </izvorni_sadrzaj>
    <derivirana_varijabla naziv="DomainObject.Predmet.OstaliListNazivFormated_1">
      <item>Županijsko državno odvjetništvo u Varaždinu</item>
      <item>Miroslav Katić</item>
    </derivirana_varijabla>
  </DomainObject.Predmet.OstaliListNazivFormated>
  <DomainObject.Predmet.OstaliListNazivFormatedOIB>
    <izvorni_sadrzaj>
      <item>Županijsko državno odvjetništvo u Varaždinu</item>
      <item>Miroslav Katić, OIB 38029399783</item>
    </izvorni_sadrzaj>
    <derivirana_varijabla naziv="DomainObject.Predmet.OstaliListNazivFormatedOIB_1">
      <item>Županijsko državno odvjetništvo u Varaždinu</item>
      <item>Miroslav Katić, OIB 38029399783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St-16/2017-19</izvorni_sadrzaj>
    <derivirana_varijabla naziv="DomainObject.PoslovniBrojDokumenta_1">St-16/2017-19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 COMMERCE društvo s ograničenom odgovornošću za promet i usluge</izvorni_sadrzaj>
    <derivirana_varijabla naziv="DomainObject.Predmet.ProtustrankaIDrugi_1">KAMI COMMERCE društvo s ograničenom odgovornošću za promet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KAMI COMMERCE društvo s ograničenom odgovornošću za promet i usluge, OIB 63050905251, Vinka Vošickog 30, 48000 Koprivnica</izvorni_sadrzaj>
    <derivirana_varijabla naziv="DomainObject.Predmet.ProtustrankaIDrugiAdressOIB_1">KAMI COMMERCE društvo s ograničenom odgovornošću za promet i usluge, OIB 63050905251, Vinka Vošickog 30,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KAMI COMMERCE društvo s ograničenom odgovornošću za promet i usluge</item>
      <item>Županijsko državno odvjetništvo u Varaždinu</item>
      <item>Miroslav Katić</item>
    </izvorni_sadrzaj>
    <derivirana_varijabla naziv="DomainObject.Predmet.SudioniciListNaziv_1">
      <item>Financijska agencija</item>
      <item>KAMI COMMERCE društvo s ograničenom odgovornošću za promet i usluge</item>
      <item>Županijsko državno odvjetništvo u Varaždinu</item>
      <item>Miroslav Katić</item>
    </derivirana_varijabla>
  </DomainObject.Predmet.SudioniciListNaziv>
  <DomainObject.Predmet.SudioniciListAdressOIB>
    <izvorni_sadrzaj>
      <item>Financijska agencija, OIB 85821130368, A. Cesarca 2,42000 Varaždin</item>
      <item>KAMI COMMERCE društvo s ograničenom odgovornošću za promet i usluge, OIB 63050905251, Vinka Vošickog 30,48000 Koprivnica</item>
      <item>Županijsko državno odvjetništvo u Varaždinu</item>
      <item>Miroslav Katić, OIB 38029399783, Vinka Vošickog 30,48000 Koprivnica</item>
    </izvorni_sadrzaj>
    <derivirana_varijabla naziv="DomainObject.Predmet.SudioniciListAdressOIB_1">
      <item>Financijska agencija, OIB 85821130368, A. Cesarca 2,42000 Varaždin</item>
      <item>KAMI COMMERCE društvo s ograničenom odgovornošću za promet i usluge, OIB 63050905251, Vinka Vošickog 30,48000 Koprivnica</item>
      <item>Županijsko državno odvjetništvo u Varaždinu</item>
      <item>Miroslav Katić, OIB 38029399783, Vinka Vošickog 30,48000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6CBC1-174E-49AB-BE10-B89D48D87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1653</properties:Characters>
  <properties:Lines>45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2017-01-18T13:01:00Z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St-16/2017-19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