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8f26" w14:paraId="3e48f2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0CDA">
        <w:t>650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11.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70CDA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70CDA">
        <w:t xml:space="preserve">MACROPUS d.o.o., OIB </w:t>
      </w:r>
      <w:r w:rsidR="00470CDA" w:rsidRPr="00470CDA">
        <w:t>67416226203</w:t>
      </w:r>
      <w:r w:rsidR="00470CDA">
        <w:t>, Zagreb, Karela Zahradnika 24</w:t>
      </w:r>
      <w:r w:rsidR="009E72A5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70CDA">
        <w:t>55.806,73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11.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E36030">
        <w:t>,v.r.</w:t>
      </w:r>
      <w:r w:rsidR="00997C6E">
        <w:t xml:space="preserve"> </w:t>
      </w:r>
    </w:p>
    <w:p w:rsidRDefault="00E36030" w:rsidP="00997C6E" w:rsidR="00E36030">
      <w:pPr>
        <w:pStyle w:val="Tijeloteksta"/>
        <w:tabs>
          <w:tab w:pos="7080" w:val="center"/>
        </w:tabs>
        <w:spacing w:after="0"/>
        <w:jc w:val="right"/>
      </w:pPr>
    </w:p>
    <w:p w:rsidRDefault="00E36030" w:rsidP="007D25E4" w:rsidR="00E3603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E36030" w:rsidP="007D25E4" w:rsidR="00E3603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90BA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6030"/>
    <w:rsid w:val="00E5092D"/>
    <w:rsid w:val="00E602E5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MACROPUS d.o.o. zastupanog po punomoćniku Ivica Mihalić</izvorni_sadrzaj>
    <derivirana_varijabla naziv="DomainObject.Predmet.ProtustrankaFormated_1">  MACROPUS d.o.o. zastupanog po punomoćniku Ivica Mihalić</derivirana_varijabla>
  </DomainObject.Predmet.ProtustrankaFormated>
  <DomainObject.Predmet.ProtustrankaFormatedOIB>
    <izvorni_sadrzaj>  MACROPUS d.o.o., OIB 67416226203 zastupanog po punomoćniku Ivica Mihalić</izvorni_sadrzaj>
    <derivirana_varijabla naziv="DomainObject.Predmet.ProtustrankaFormatedOIB_1">  MACROPUS d.o.o., OIB 67416226203 zastupanog po punomoćniku Ivica Mihalić</derivirana_varijabla>
  </DomainObject.Predmet.ProtustrankaFormatedOIB>
  <DomainObject.Predmet.ProtustrankaFormatedWithAdress>
    <izvorni_sadrzaj> MACROPUS d.o.o., Karela Zahradnika 24, 10000 Zagreb zastupanog po punomoćniku Ivica Mihalić</izvorni_sadrzaj>
    <derivirana_varijabla naziv="DomainObject.Predmet.ProtustrankaFormatedWithAdress_1"> MACROPUS d.o.o., Karela Zahradnika 24, 10000 Zagreb zastupanog po punomoćniku Ivica Mihalić</derivirana_varijabla>
  </DomainObject.Predmet.ProtustrankaFormatedWithAdress>
  <DomainObject.Predmet.ProtustrankaFormatedWithAdressOIB>
    <izvorni_sadrzaj> MACROPUS d.o.o., OIB 67416226203, Karela Zahradnika 24, 10000 Zagreb zastupanog po punomoćniku Ivica Mihalić</izvorni_sadrzaj>
    <derivirana_varijabla naziv="DomainObject.Predmet.ProtustrankaFormatedWithAdressOIB_1"> MACROPUS d.o.o., OIB 67416226203, Karela Zahradnika 24, 10000 Zagreb zastupanog po punomoćniku Ivica Mihalić</derivirana_varijabla>
  </DomainObject.Predmet.ProtustrankaFormatedWithAdressOIB>
  <DomainObject.Predmet.ProtustrankaWithAdress>
    <izvorni_sadrzaj>MACROPUS d.o.o. Karela Zahradnika 24, 10000 Zagreb</izvorni_sadrzaj>
    <derivirana_varijabla naziv="DomainObject.Predmet.ProtustrankaWithAdress_1">MACROPUS d.o.o. Karela Zahradnika 24, 10000 Zagreb</derivirana_varijabla>
  </DomainObject.Predmet.ProtustrankaWithAdress>
  <DomainObject.Predmet.ProtustrankaWithAdressOIB>
    <izvorni_sadrzaj>MACROPUS d.o.o., OIB 67416226203, Karela Zahradnika 24, 10000 Zagreb</izvorni_sadrzaj>
    <derivirana_varijabla naziv="DomainObject.Predmet.ProtustrankaWithAdressOIB_1">MACROPUS d.o.o., OIB 67416226203, Karela Zahradnika 24, 10000 Zagreb</derivirana_varijabla>
  </DomainObject.Predmet.ProtustrankaWithAdressOIB>
  <DomainObject.Predmet.ProtustrankaNazivFormated>
    <izvorni_sadrzaj>MACROPUS d.o.o.</izvorni_sadrzaj>
    <derivirana_varijabla naziv="DomainObject.Predmet.ProtustrankaNazivFormated_1">MACROPUS d.o.o.</derivirana_varijabla>
  </DomainObject.Predmet.ProtustrankaNazivFormated>
  <DomainObject.Predmet.ProtustrankaNazivFormatedOIB>
    <izvorni_sadrzaj>MACROPUS d.o.o., OIB 67416226203</izvorni_sadrzaj>
    <derivirana_varijabla naziv="DomainObject.Predmet.ProtustrankaNazivFormatedOIB_1">MACROPUS d.o.o., OIB 67416226203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MACROPUS d.o.o. zastupanog po punomoćniku Ivica Mihalić</item>
    </izvorni_sadrzaj>
    <derivirana_varijabla naziv="DomainObject.Predmet.ProtuStrankaListFormated_1">
      <item>MACROPUS d.o.o. zastupanog po punomoćniku Ivica Mihalić</item>
    </derivirana_varijabla>
  </DomainObject.Predmet.ProtuStrankaListFormated>
  <DomainObject.Predmet.ProtuStrankaListFormatedOIB>
    <izvorni_sadrzaj>
      <item>MACROPUS d.o.o., OIB 67416226203 zastupanog po punomoćniku Ivica Mihalić</item>
    </izvorni_sadrzaj>
    <derivirana_varijabla naziv="DomainObject.Predmet.ProtuStrankaListFormatedOIB_1">
      <item>MACROPUS d.o.o., OIB 67416226203 zastupanog po punomoćniku Ivica Mihalić</item>
    </derivirana_varijabla>
  </DomainObject.Predmet.ProtuStrankaListFormatedOIB>
  <DomainObject.Predmet.ProtuStrankaListFormatedWithAdress>
    <izvorni_sadrzaj>
      <item>MACROPUS d.o.o., Karela Zahradnika 24, 10000 Zagreb zastupanog po punomoćniku Ivica Mihalić</item>
    </izvorni_sadrzaj>
    <derivirana_varijabla naziv="DomainObject.Predmet.ProtuStrankaListFormatedWithAdress_1">
      <item>MACROPUS d.o.o., Karela Zahradnika 24, 10000 Zagreb zastupanog po punomoćniku Ivica Mihalić</item>
    </derivirana_varijabla>
  </DomainObject.Predmet.ProtuStrankaListFormatedWithAdress>
  <DomainObject.Predmet.ProtuStrankaListFormatedWithAdressOIB>
    <izvorni_sadrzaj>
      <item>MACROPUS d.o.o., OIB 67416226203, Karela Zahradnika 24, 10000 Zagreb zastupanog po punomoćniku Ivica Mihalić</item>
    </izvorni_sadrzaj>
    <derivirana_varijabla naziv="DomainObject.Predmet.ProtuStrankaListFormatedWithAdressOIB_1">
      <item>MACROPUS d.o.o., OIB 67416226203, Karela Zahradnika 24, 10000 Zagreb zastupanog po punomoćniku Ivica Mihalić</item>
    </derivirana_varijabla>
  </DomainObject.Predmet.ProtuStrankaListFormatedWithAdressOIB>
  <DomainObject.Predmet.ProtuStrankaListNazivFormated>
    <izvorni_sadrzaj>
      <item>MACROPUS d.o.o.</item>
    </izvorni_sadrzaj>
    <derivirana_varijabla naziv="DomainObject.Predmet.ProtuStrankaListNazivFormated_1">
      <item>MACROPUS d.o.o.</item>
    </derivirana_varijabla>
  </DomainObject.Predmet.ProtuStrankaListNazivFormated>
  <DomainObject.Predmet.ProtuStrankaListNazivFormatedOIB>
    <izvorni_sadrzaj>
      <item>MACROPUS d.o.o., OIB 67416226203</item>
    </izvorni_sadrzaj>
    <derivirana_varijabla naziv="DomainObject.Predmet.ProtuStrankaListNazivFormatedOIB_1">
      <item>MACROPUS d.o.o., OIB 67416226203</item>
    </derivirana_varijabla>
  </DomainObject.Predmet.ProtuStrankaListNazivFormatedOIB>
  <DomainObject.Predmet.OstaliListFormated>
    <izvorni_sadrzaj>
      <item>Ivica Mihalić punomoćnik sudionika u postupku MACROPUS d.o.o.</item>
    </izvorni_sadrzaj>
    <derivirana_varijabla naziv="DomainObject.Predmet.OstaliListFormated_1">
      <item>Ivica Mihalić punomoćnik sudionika u postupku MACROPUS d.o.o.</item>
    </derivirana_varijabla>
  </DomainObject.Predmet.OstaliListFormated>
  <DomainObject.Predmet.OstaliListFormatedOIB>
    <izvorni_sadrzaj>
      <item>Ivica Mihalić, OIB 93610032487 punomoćnik sudionika u postupku MACROPUS d.o.o.</item>
    </izvorni_sadrzaj>
    <derivirana_varijabla naziv="DomainObject.Predmet.OstaliListFormatedOIB_1">
      <item>Ivica Mihalić, OIB 93610032487 punomoćnik sudionika u postupku MACROPUS d.o.o.</item>
    </derivirana_varijabla>
  </DomainObject.Predmet.OstaliListFormatedOIB>
  <DomainObject.Predmet.OstaliListFormatedWithAdress>
    <izvorni_sadrzaj>
      <item>Ivica Mihalić, Karela Zahradnika 24, 10000 Zagreb punomoćnik sudionika u postupku MACROPUS d.o.o.</item>
    </izvorni_sadrzaj>
    <derivirana_varijabla naziv="DomainObject.Predmet.OstaliListFormatedWithAdress_1">
      <item>Ivica Mihalić, Karela Zahradnika 24, 10000 Zagreb punomoćnik sudionika u postupku MACROPUS d.o.o.</item>
    </derivirana_varijabla>
  </DomainObject.Predmet.OstaliListFormatedWithAdress>
  <DomainObject.Predmet.OstaliListFormatedWithAdressOIB>
    <izvorni_sadrzaj>
      <item>Ivica Mihalić, OIB 93610032487, Karela Zahradnika 24, 10000 Zagreb punomoćnik sudionika u postupku MACROPUS d.o.o.</item>
    </izvorni_sadrzaj>
    <derivirana_varijabla naziv="DomainObject.Predmet.OstaliListFormatedWithAdressOIB_1">
      <item>Ivica Mihalić, OIB 93610032487, Karela Zahradnika 24, 10000 Zagreb punomoćnik sudionika u postupku MACROPUS d.o.o.</item>
    </derivirana_varijabla>
  </DomainObject.Predmet.OstaliListFormatedWithAdressOIB>
  <DomainObject.Predmet.OstaliListNazivFormated>
    <izvorni_sadrzaj>
      <item>Ivica Mihalić</item>
    </izvorni_sadrzaj>
    <derivirana_varijabla naziv="DomainObject.Predmet.OstaliListNazivFormated_1">
      <item>Ivica Mihalić</item>
    </derivirana_varijabla>
  </DomainObject.Predmet.OstaliListNazivFormated>
  <DomainObject.Predmet.OstaliListNazivFormatedOIB>
    <izvorni_sadrzaj>
      <item>Ivica Mihalić, OIB 93610032487</item>
    </izvorni_sadrzaj>
    <derivirana_varijabla naziv="DomainObject.Predmet.OstaliListNazivFormatedOIB_1">
      <item>Ivica Mihalić, OIB 93610032487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MACROPUS d.o.o.</izvorni_sadrzaj>
    <derivirana_varijabla naziv="DomainObject.Predmet.ProtustrankaIDrugi_1">MACROPUS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MACROPUS d.o.o., OIB 67416226203, Karela Zahradnika 24, 10000 Zagreb</izvorni_sadrzaj>
    <derivirana_varijabla naziv="DomainObject.Predmet.ProtustrankaIDrugiAdressOIB_1">MACROPUS d.o.o., OIB 67416226203, Karela Zahradnika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MACROPUS d.o.o.</item>
      <item>Ivica Mihalić</item>
    </izvorni_sadrzaj>
    <derivirana_varijabla naziv="DomainObject.Predmet.SudioniciListNaziv_1">
      <item>FINA Regionalni centar Zagreb</item>
      <item>MACROPUS d.o.o.</item>
      <item>Ivica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MACROPUS d.o.o., OIB 67416226203, Karela Zahradnika 24,10000 Zagreb</item>
      <item>Ivica Mihalić, OIB 93610032487, Karela Zahradnika 24,10000 Zagreb</item>
    </izvorni_sadrzaj>
    <derivirana_varijabla naziv="DomainObject.Predmet.SudioniciListAdressOIB_1">
      <item>FINA Regionalni centar Zagreb, OIB 85821130368, Trg svibanjskih žrtava 1995. br. 1,10000 Zagreb</item>
      <item>MACROPUS d.o.o., OIB 67416226203, Karela Zahradnika 24,10000 Zagreb</item>
      <item>Ivica Mihalić, OIB 93610032487, Karela Zahradnika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67416226203</item>
      <item>, OIB 93610032487</item>
    </izvorni_sadrzaj>
    <derivirana_varijabla naziv="DomainObject.Predmet.SudioniciListNazivOIB_1">
      <item>, OIB 85821130368</item>
      <item>, OIB 67416226203</item>
      <item>, OIB 93610032487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2018-05-11T11:53:00Z</dcterms:created>
  <dc:creator>ilukac</dc:creator>
  <cp:lastModifiedBy>Višnja Svečak</cp:lastModifiedBy>
  <cp:lastPrinted>2018-05-11T11:53:00Z</cp:lastPrinted>
  <dcterms:modified xmlns:xsi="http://www.w3.org/2001/XMLSchema-instance" xsi:type="dcterms:W3CDTF">2018-05-11T11:55:00Z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650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