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a6e62" w14:paraId="a7a6e62" w:rsidRDefault="009236B9" w:rsidP="009236B9" w:rsidR="00E741B0" w:rsidRPr="00B26275">
      <w:pPr>
        <w:jc w:val="both"/>
        <w15:collapsed w:val="false"/>
        <w:rPr>
          <w:b/>
        </w:rPr>
      </w:pPr>
      <w:bookmarkStart w:name="_GoBack" w:id="0"/>
      <w:bookmarkEnd w:id="0"/>
      <w:r w:rsidRPr="00B26275">
        <w:rPr>
          <w:b/>
        </w:rPr>
        <w:t xml:space="preserve">                                               </w:t>
      </w:r>
    </w:p>
    <w:p w:rsidRDefault="00E741B0" w:rsidP="009236B9" w:rsidR="00E741B0" w:rsidRPr="00B26275">
      <w:pPr>
        <w:jc w:val="both"/>
        <w:rPr>
          <w:b/>
        </w:rPr>
      </w:pPr>
    </w:p>
    <w:p w:rsidRDefault="00C957EB" w:rsidP="005A3643" w:rsidR="005A3643"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A3643" w:rsidP="005A3643" w:rsidR="005A3643" w:rsidRPr="005946BD">
      <w:pPr>
        <w:jc w:val="both"/>
        <w:rPr>
          <w:b/>
        </w:rPr>
      </w:pPr>
      <w:r w:rsidRPr="005946BD">
        <w:rPr>
          <w:b/>
        </w:rPr>
        <w:t xml:space="preserve">                                                                                                                            </w:t>
      </w:r>
    </w:p>
    <w:p w:rsidRDefault="005A3643" w:rsidP="005A3643" w:rsidR="005A3643" w:rsidRPr="005946BD">
      <w:r w:rsidRPr="005946BD">
        <w:t>REPUBLIKA HRVATSKA</w:t>
      </w:r>
    </w:p>
    <w:p w:rsidRDefault="005A3643" w:rsidP="005A3643" w:rsidR="005A3643" w:rsidRPr="005946BD">
      <w:r w:rsidRPr="005946BD">
        <w:t xml:space="preserve">  Trgovački sud u Zagrebu</w:t>
      </w:r>
    </w:p>
    <w:p w:rsidRDefault="005A3643" w:rsidP="005A3643" w:rsidR="005A3643" w:rsidRPr="005946BD">
      <w:r w:rsidRPr="005946BD">
        <w:t xml:space="preserve">    Zagreb, Amruševa 2/II  </w:t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</w:r>
      <w:r w:rsidRPr="005946BD">
        <w:tab/>
        <w:t>72 St-</w:t>
      </w:r>
      <w:r>
        <w:t>755</w:t>
      </w:r>
      <w:r w:rsidRPr="005946BD">
        <w:t>/201</w:t>
      </w:r>
      <w:r>
        <w:t>3</w:t>
      </w:r>
      <w:r w:rsidR="00C957EB">
        <w:t>-41</w:t>
      </w:r>
    </w:p>
    <w:p w:rsidRDefault="00C957EB" w:rsidP="00C957EB" w:rsidR="005A3643" w:rsidRPr="00C957EB">
      <w:pPr>
        <w:jc w:val="center"/>
      </w:pPr>
      <w:r w:rsidRPr="00C957EB">
        <w:t>REPUBLIKA HRVATSKA</w:t>
      </w:r>
    </w:p>
    <w:p w:rsidRDefault="005A3643" w:rsidP="005A3643" w:rsidR="005A3643" w:rsidRPr="00C957EB">
      <w:pPr>
        <w:jc w:val="center"/>
      </w:pPr>
      <w:r w:rsidRPr="00C957EB">
        <w:t xml:space="preserve">Z A K LJ U Č A K </w:t>
      </w:r>
    </w:p>
    <w:p w:rsidRDefault="005A3643" w:rsidP="005A3643" w:rsidR="005A3643" w:rsidRPr="005946BD">
      <w:pPr>
        <w:jc w:val="center"/>
        <w:rPr>
          <w:b/>
        </w:rPr>
      </w:pPr>
    </w:p>
    <w:p w:rsidRDefault="005A3643" w:rsidP="005A3643" w:rsidR="005A3643" w:rsidRPr="00B17FC6">
      <w:pPr>
        <w:jc w:val="both"/>
      </w:pPr>
      <w:r w:rsidRPr="00B17FC6">
        <w:t xml:space="preserve">                Trgovački sud u Zagrebu po sucu pojedincu Nikoli Ribariću, kao stečajnom sucu, u stečajnom p</w:t>
      </w:r>
      <w:r>
        <w:t>ostupku</w:t>
      </w:r>
      <w:r w:rsidRPr="00B17FC6">
        <w:t xml:space="preserve"> nad </w:t>
      </w:r>
      <w:r>
        <w:t>dužnikom</w:t>
      </w:r>
      <w:r w:rsidRPr="00B17FC6">
        <w:t xml:space="preserve"> </w:t>
      </w:r>
      <w:r>
        <w:rPr>
          <w:lang w:val="pt-BR"/>
        </w:rPr>
        <w:t>KUNŠT I UDOVIĆ d.o.o. u stečaju, Zagreb, Šišićeva 1, OIB: 18251593919, MBS: 080213825</w:t>
      </w:r>
      <w:r w:rsidRPr="00E41FC2">
        <w:t>,</w:t>
      </w:r>
      <w:r w:rsidRPr="00B17FC6">
        <w:t xml:space="preserve"> </w:t>
      </w:r>
      <w:r>
        <w:t>dana 17</w:t>
      </w:r>
      <w:r w:rsidRPr="00B17FC6">
        <w:t>.</w:t>
      </w:r>
      <w:r>
        <w:t xml:space="preserve"> veljače</w:t>
      </w:r>
      <w:r w:rsidRPr="00B17FC6">
        <w:t xml:space="preserve"> 201</w:t>
      </w:r>
      <w:r>
        <w:t>6</w:t>
      </w:r>
      <w:r w:rsidRPr="00B17FC6">
        <w:t>.,</w:t>
      </w:r>
    </w:p>
    <w:p w:rsidRDefault="009236B9" w:rsidP="00E85DBF" w:rsidR="009236B9" w:rsidRPr="00B26275">
      <w:pPr>
        <w:rPr>
          <w:b/>
        </w:rPr>
      </w:pPr>
    </w:p>
    <w:p w:rsidRDefault="009236B9" w:rsidP="009236B9" w:rsidR="009236B9" w:rsidRPr="00C957EB">
      <w:pPr>
        <w:jc w:val="both"/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C957EB">
        <w:t>z</w:t>
      </w:r>
      <w:r w:rsidR="00C957EB">
        <w:t xml:space="preserve"> </w:t>
      </w:r>
      <w:r w:rsidRPr="00C957EB">
        <w:t xml:space="preserve"> a k  l j u č i o  j e </w:t>
      </w:r>
      <w:r w:rsidRPr="00C957EB">
        <w:tab/>
      </w:r>
    </w:p>
    <w:p w:rsidRDefault="009236B9" w:rsidP="009236B9" w:rsidR="009236B9" w:rsidRPr="00C957EB">
      <w:pPr>
        <w:jc w:val="both"/>
      </w:pPr>
      <w:r w:rsidRPr="00C957EB">
        <w:tab/>
      </w:r>
      <w:r w:rsidRPr="00C957EB">
        <w:tab/>
      </w:r>
      <w:r w:rsidRPr="00C957EB">
        <w:tab/>
      </w:r>
      <w:r w:rsidRPr="00C957EB">
        <w:tab/>
      </w:r>
    </w:p>
    <w:p w:rsidRDefault="00E85DBF" w:rsidP="00E85DBF" w:rsidR="00E85DBF" w:rsidRPr="00B26275">
      <w:pPr>
        <w:jc w:val="both"/>
        <w:rPr>
          <w:b/>
        </w:rPr>
      </w:pPr>
    </w:p>
    <w:p w:rsidRDefault="009236B9" w:rsidP="00392CC8" w:rsidR="00392CC8">
      <w:pPr>
        <w:rPr>
          <w:lang w:val="pt-BR"/>
        </w:rPr>
      </w:pPr>
      <w:r w:rsidRPr="00B26275">
        <w:rPr>
          <w:b/>
        </w:rPr>
        <w:t>I</w:t>
      </w:r>
      <w:r w:rsidRPr="00B26275">
        <w:t xml:space="preserve"> </w:t>
      </w:r>
      <w:r w:rsidRPr="00B26275">
        <w:tab/>
      </w:r>
      <w:r w:rsidRPr="00B26275">
        <w:rPr>
          <w:b/>
        </w:rPr>
        <w:t xml:space="preserve">Određuje se ročište </w:t>
      </w:r>
      <w:r w:rsidR="003C7C8B" w:rsidRPr="00B26275">
        <w:rPr>
          <w:b/>
        </w:rPr>
        <w:t>za diobu kupovnine</w:t>
      </w:r>
      <w:r w:rsidR="003C7C8B" w:rsidRPr="00B26275">
        <w:t xml:space="preserve"> za </w:t>
      </w:r>
      <w:r w:rsidR="00392CC8">
        <w:t>p</w:t>
      </w:r>
      <w:r w:rsidR="00392CC8" w:rsidRPr="002B70A0">
        <w:t xml:space="preserve">okretnine stečajnog dužnika </w:t>
      </w:r>
      <w:r w:rsidR="005A3643">
        <w:rPr>
          <w:lang w:val="pt-BR"/>
        </w:rPr>
        <w:t>KUNŠT I UDOVIĆ d.o.o. u stečaju, Zagreb, Šišićeva 1, OIB: 18251593919, MBS: 080213825</w:t>
      </w:r>
    </w:p>
    <w:p w:rsidRDefault="005A3643" w:rsidP="00392CC8" w:rsidR="005A3643" w:rsidRPr="002B70A0"/>
    <w:p w:rsidRDefault="00392CC8" w:rsidP="00392CC8" w:rsidR="00392CC8" w:rsidRPr="002B70A0">
      <w:pPr>
        <w:pStyle w:val="Odlomakpopisa1"/>
        <w:numPr>
          <w:ilvl w:val="0"/>
          <w:numId w:val="2"/>
        </w:numPr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Vrsta vozila: </w:t>
      </w:r>
      <w:r>
        <w:rPr>
          <w:rFonts w:cs="Times New Roman" w:hAnsi="Times New Roman" w:ascii="Times New Roman"/>
          <w:sz w:val="24"/>
          <w:szCs w:val="24"/>
        </w:rPr>
        <w:t>OSOBNI AUTOMOBIL</w:t>
      </w:r>
    </w:p>
    <w:p w:rsidRDefault="00392CC8" w:rsidP="00392CC8" w:rsidR="00392CC8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Marka vozila:</w:t>
      </w:r>
      <w:r w:rsidR="005A3643">
        <w:rPr>
          <w:rFonts w:cs="Times New Roman" w:hAnsi="Times New Roman" w:ascii="Times New Roman"/>
          <w:sz w:val="24"/>
          <w:szCs w:val="24"/>
        </w:rPr>
        <w:t xml:space="preserve"> Peugeot</w:t>
      </w:r>
    </w:p>
    <w:p w:rsidRDefault="00392CC8" w:rsidP="00392CC8" w:rsidR="00392CC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>Tip</w:t>
      </w:r>
      <w:r>
        <w:rPr>
          <w:rFonts w:cs="Times New Roman" w:hAnsi="Times New Roman" w:ascii="Times New Roman"/>
          <w:sz w:val="24"/>
          <w:szCs w:val="24"/>
        </w:rPr>
        <w:t xml:space="preserve"> vozila:</w:t>
      </w:r>
      <w:r w:rsidRPr="002B70A0">
        <w:rPr>
          <w:rFonts w:cs="Times New Roman" w:hAnsi="Times New Roman" w:ascii="Times New Roman"/>
          <w:sz w:val="24"/>
          <w:szCs w:val="24"/>
        </w:rPr>
        <w:t xml:space="preserve"> </w:t>
      </w:r>
      <w:r w:rsidR="005A3643">
        <w:rPr>
          <w:rFonts w:cs="Times New Roman" w:hAnsi="Times New Roman" w:ascii="Times New Roman"/>
          <w:sz w:val="24"/>
          <w:szCs w:val="24"/>
        </w:rPr>
        <w:t>406</w:t>
      </w:r>
    </w:p>
    <w:p w:rsidRDefault="00392CC8" w:rsidP="00392CC8" w:rsidR="00392CC8" w:rsidRPr="002B70A0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M</w:t>
      </w:r>
      <w:r w:rsidRPr="002B70A0">
        <w:rPr>
          <w:rFonts w:cs="Times New Roman" w:hAnsi="Times New Roman" w:ascii="Times New Roman"/>
          <w:sz w:val="24"/>
          <w:szCs w:val="24"/>
        </w:rPr>
        <w:t xml:space="preserve">odel vozila : </w:t>
      </w:r>
      <w:r w:rsidR="005A3643">
        <w:rPr>
          <w:rFonts w:cs="Times New Roman" w:hAnsi="Times New Roman" w:ascii="Times New Roman"/>
          <w:sz w:val="24"/>
          <w:szCs w:val="24"/>
        </w:rPr>
        <w:t>2.0</w:t>
      </w: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5A3643">
        <w:rPr>
          <w:rFonts w:cs="Times New Roman" w:hAnsi="Times New Roman" w:ascii="Times New Roman"/>
          <w:sz w:val="24"/>
          <w:szCs w:val="24"/>
        </w:rPr>
        <w:t>H</w:t>
      </w:r>
      <w:r>
        <w:rPr>
          <w:rFonts w:cs="Times New Roman" w:hAnsi="Times New Roman" w:ascii="Times New Roman"/>
          <w:sz w:val="24"/>
          <w:szCs w:val="24"/>
        </w:rPr>
        <w:t>DI</w:t>
      </w:r>
      <w:r w:rsidR="005A3643">
        <w:rPr>
          <w:rFonts w:cs="Times New Roman" w:hAnsi="Times New Roman" w:ascii="Times New Roman"/>
          <w:sz w:val="24"/>
          <w:szCs w:val="24"/>
        </w:rPr>
        <w:t xml:space="preserve"> BREAK</w:t>
      </w:r>
    </w:p>
    <w:p w:rsidRDefault="00392CC8" w:rsidP="00392CC8" w:rsidR="00392CC8">
      <w:pPr>
        <w:pStyle w:val="Odlomakpopisa1"/>
        <w:jc w:val="both"/>
        <w:rPr>
          <w:rFonts w:cs="Times New Roman" w:hAnsi="Times New Roman" w:ascii="Times New Roman"/>
          <w:sz w:val="24"/>
          <w:szCs w:val="24"/>
        </w:rPr>
      </w:pPr>
      <w:r w:rsidRPr="002B70A0">
        <w:rPr>
          <w:rFonts w:cs="Times New Roman" w:hAnsi="Times New Roman" w:ascii="Times New Roman"/>
          <w:sz w:val="24"/>
          <w:szCs w:val="24"/>
        </w:rPr>
        <w:t xml:space="preserve">Broj šasije:      </w:t>
      </w:r>
      <w:r w:rsidR="005A3643">
        <w:rPr>
          <w:rFonts w:cs="Times New Roman" w:hAnsi="Times New Roman" w:ascii="Times New Roman"/>
          <w:sz w:val="24"/>
          <w:szCs w:val="24"/>
        </w:rPr>
        <w:t>VF38ERHZF81485060</w:t>
      </w:r>
    </w:p>
    <w:p w:rsidRDefault="00E85DBF" w:rsidP="00392CC8" w:rsidR="00E85DBF" w:rsidRPr="00B26275">
      <w:pPr>
        <w:jc w:val="both"/>
      </w:pPr>
    </w:p>
    <w:p w:rsidRDefault="00B271EB" w:rsidP="00392CC8" w:rsidR="00392CC8" w:rsidRPr="005A3643">
      <w:r w:rsidRPr="005A3643">
        <w:t xml:space="preserve">     </w:t>
      </w:r>
      <w:r w:rsidR="005A3643" w:rsidRPr="005A3643">
        <w:t>unovčenog za iznos od 14.958,37 kuna</w:t>
      </w:r>
    </w:p>
    <w:p w:rsidRDefault="00B271EB" w:rsidP="00392CC8" w:rsidR="00B271EB" w:rsidRPr="00B26275">
      <w:pPr>
        <w:jc w:val="both"/>
      </w:pPr>
    </w:p>
    <w:p w:rsidRDefault="00B271EB" w:rsidP="00B271EB" w:rsidR="00751F93" w:rsidRPr="00B26275">
      <w:pPr>
        <w:ind w:left="360"/>
        <w:jc w:val="both"/>
      </w:pPr>
      <w:r w:rsidRPr="00B26275">
        <w:t>za</w:t>
      </w:r>
    </w:p>
    <w:p w:rsidRDefault="00751F93" w:rsidP="009236B9" w:rsidR="009236B9" w:rsidRPr="00B26275">
      <w:pPr>
        <w:tabs>
          <w:tab w:pos="360" w:val="left"/>
        </w:tabs>
        <w:ind w:left="360"/>
        <w:jc w:val="both"/>
        <w:rPr>
          <w:b/>
        </w:rPr>
      </w:pPr>
      <w:r w:rsidRPr="00B26275">
        <w:tab/>
      </w:r>
      <w:r w:rsidRPr="00B26275">
        <w:tab/>
      </w:r>
      <w:r w:rsidRPr="00B26275">
        <w:tab/>
      </w:r>
      <w:r w:rsidR="005A3643">
        <w:rPr>
          <w:b/>
        </w:rPr>
        <w:t>17</w:t>
      </w:r>
      <w:r w:rsidR="00E85DBF" w:rsidRPr="00B26275">
        <w:rPr>
          <w:b/>
        </w:rPr>
        <w:t>.</w:t>
      </w:r>
      <w:r w:rsidR="005A3643">
        <w:rPr>
          <w:b/>
        </w:rPr>
        <w:t xml:space="preserve"> ožujka</w:t>
      </w:r>
      <w:r w:rsidR="00E741B0" w:rsidRPr="00B26275">
        <w:rPr>
          <w:b/>
        </w:rPr>
        <w:t xml:space="preserve"> 201</w:t>
      </w:r>
      <w:r w:rsidR="00392CC8">
        <w:rPr>
          <w:b/>
        </w:rPr>
        <w:t>5</w:t>
      </w:r>
      <w:r w:rsidR="00E741B0" w:rsidRPr="00B26275">
        <w:rPr>
          <w:b/>
        </w:rPr>
        <w:t xml:space="preserve">. </w:t>
      </w:r>
      <w:r w:rsidR="009236B9" w:rsidRPr="00B26275">
        <w:rPr>
          <w:b/>
        </w:rPr>
        <w:t>u 1</w:t>
      </w:r>
      <w:r w:rsidR="005A3643">
        <w:rPr>
          <w:b/>
        </w:rPr>
        <w:t>1,30</w:t>
      </w:r>
      <w:r w:rsidR="0072396D" w:rsidRPr="00B26275">
        <w:rPr>
          <w:b/>
        </w:rPr>
        <w:t xml:space="preserve"> sati, soba 82/II, ovog suda</w:t>
      </w: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</w:p>
    <w:p w:rsidRDefault="009236B9" w:rsidP="009236B9" w:rsidR="009236B9" w:rsidRPr="00B26275">
      <w:pPr>
        <w:tabs>
          <w:tab w:pos="360" w:val="left"/>
        </w:tabs>
        <w:ind w:left="360"/>
        <w:jc w:val="both"/>
      </w:pPr>
      <w:r w:rsidRPr="00B26275">
        <w:t>Na ročište se dostavom ovog zaključka pozivaju:</w:t>
      </w:r>
    </w:p>
    <w:p w:rsidRDefault="00E85DBF" w:rsidP="005A3643" w:rsidR="005A3643">
      <w:r w:rsidRPr="00B26275">
        <w:t>-Stečajni upravitelj-</w:t>
      </w:r>
    </w:p>
    <w:p w:rsidRDefault="00E85DBF" w:rsidP="005A3643" w:rsidR="00904B41" w:rsidRPr="00B26275">
      <w:r w:rsidRPr="00B26275">
        <w:t xml:space="preserve"> -</w:t>
      </w:r>
      <w:r w:rsidR="005A3643">
        <w:t xml:space="preserve"> za RH, Ministarstvo financija, Porezna uprava po ŽDO Zagreb, koji vjerovnik ima razlučno pravo na predmetnom vozilu  </w:t>
      </w:r>
    </w:p>
    <w:p w:rsidRDefault="003C7C8B" w:rsidP="003C7C8B" w:rsidR="003C7C8B" w:rsidRPr="00B26275">
      <w:pPr>
        <w:jc w:val="both"/>
      </w:pPr>
    </w:p>
    <w:p w:rsidRDefault="003C7C8B" w:rsidP="00514B5F" w:rsidR="009236B9">
      <w:pPr>
        <w:jc w:val="both"/>
      </w:pPr>
      <w:r w:rsidRPr="00B26275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5A3643" w:rsidP="00514B5F" w:rsidR="005A3643">
      <w:pPr>
        <w:jc w:val="both"/>
      </w:pPr>
    </w:p>
    <w:p w:rsidRDefault="005A3643" w:rsidP="00514B5F" w:rsidR="005A3643">
      <w:pPr>
        <w:jc w:val="both"/>
      </w:pPr>
    </w:p>
    <w:p w:rsidRDefault="005A3643" w:rsidP="00514B5F" w:rsidR="005A3643" w:rsidRPr="00B26275">
      <w:pPr>
        <w:jc w:val="both"/>
      </w:pPr>
    </w:p>
    <w:p w:rsidRDefault="00E25449" w:rsidP="00514B5F" w:rsidR="00E25449" w:rsidRPr="00B26275">
      <w:pPr>
        <w:jc w:val="both"/>
      </w:pPr>
    </w:p>
    <w:p w:rsidRDefault="009236B9" w:rsidP="009236B9" w:rsidR="009236B9" w:rsidRPr="00B26275">
      <w:pPr>
        <w:jc w:val="center"/>
      </w:pPr>
      <w:r w:rsidRPr="00B26275">
        <w:t>Obrazloženje</w:t>
      </w:r>
    </w:p>
    <w:p w:rsidRDefault="009236B9" w:rsidP="009236B9" w:rsidR="009236B9" w:rsidRPr="00B26275">
      <w:pPr>
        <w:jc w:val="center"/>
      </w:pPr>
    </w:p>
    <w:p w:rsidRDefault="009236B9" w:rsidP="009236B9" w:rsidR="00751F93" w:rsidRPr="00B26275">
      <w:pPr>
        <w:jc w:val="both"/>
      </w:pPr>
      <w:r w:rsidRPr="00B26275">
        <w:tab/>
        <w:t xml:space="preserve">Prije donošenja rješenja o namirenju razlučnog vjerovnika sud mora provesti ročište </w:t>
      </w:r>
      <w:r w:rsidR="003C7C8B" w:rsidRPr="00B26275">
        <w:t xml:space="preserve">za diobu kupovnine na kojem se raspravlja o </w:t>
      </w:r>
      <w:r w:rsidR="00E741B0" w:rsidRPr="00B26275">
        <w:t>n</w:t>
      </w:r>
      <w:r w:rsidR="003C7C8B" w:rsidRPr="00B26275">
        <w:t>a</w:t>
      </w:r>
      <w:r w:rsidR="00E741B0" w:rsidRPr="00B26275">
        <w:t>m</w:t>
      </w:r>
      <w:r w:rsidR="003C7C8B" w:rsidRPr="00B26275">
        <w:t xml:space="preserve">irenju vjerovnika </w:t>
      </w:r>
      <w:r w:rsidR="005956F3" w:rsidRPr="00B26275">
        <w:t>i</w:t>
      </w:r>
      <w:r w:rsidR="003C7C8B" w:rsidRPr="00B26275">
        <w:t xml:space="preserve"> drugih osoba koje postavljaju zahtjev za namirenje.</w:t>
      </w:r>
      <w:r w:rsidR="00751F93" w:rsidRPr="00B26275">
        <w:t xml:space="preserve"> Sukladno članku 7. Stečajnog zakona i članku 1</w:t>
      </w:r>
      <w:r w:rsidR="00E25449">
        <w:t>24. O</w:t>
      </w:r>
      <w:r w:rsidR="00751F93" w:rsidRPr="00B26275">
        <w:t>vršnog zakona odlučeno je kao u izreci ovog zaključka. Razlučni vjerovnici se do ročišta pozivaju dostaviti sudu izračunate tražbine, s obzirom na očekivani iznos namirenja.</w:t>
      </w:r>
    </w:p>
    <w:p w:rsidRDefault="009236B9" w:rsidP="009236B9" w:rsidR="009236B9" w:rsidRPr="00B26275">
      <w:pPr>
        <w:jc w:val="both"/>
      </w:pPr>
    </w:p>
    <w:p w:rsidRDefault="009236B9" w:rsidP="00F5652A" w:rsidR="009236B9" w:rsidRPr="00B26275">
      <w:pPr>
        <w:jc w:val="center"/>
      </w:pPr>
      <w:r w:rsidRPr="00B26275">
        <w:t xml:space="preserve">U Zagrebu, </w:t>
      </w:r>
      <w:r w:rsidR="00392CC8">
        <w:t>1</w:t>
      </w:r>
      <w:r w:rsidR="005A3643">
        <w:t>7</w:t>
      </w:r>
      <w:r w:rsidRPr="00B26275">
        <w:t>.</w:t>
      </w:r>
      <w:r w:rsidR="005A3643">
        <w:t xml:space="preserve"> veljače</w:t>
      </w:r>
      <w:r w:rsidRPr="00B26275">
        <w:t xml:space="preserve"> 201</w:t>
      </w:r>
      <w:r w:rsidR="005A3643">
        <w:t>6</w:t>
      </w:r>
      <w:r w:rsidRPr="00B26275">
        <w:t xml:space="preserve">. </w:t>
      </w:r>
    </w:p>
    <w:p w:rsidRDefault="009236B9" w:rsidP="00E91121" w:rsidR="00C957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</w:r>
      <w:r w:rsidRPr="00B26275">
        <w:tab/>
        <w:t xml:space="preserve">                        </w:t>
      </w:r>
      <w:r w:rsidRPr="00B26275">
        <w:tab/>
      </w:r>
      <w:r w:rsidR="00C957EB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C957EB" w:rsidP="00E91121" w:rsidR="00C957EB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C957EB" w:rsidP="00E91121" w:rsidR="00C957EB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C957EB" w:rsidP="00E91121" w:rsidR="00C957E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C957EB" w:rsidP="00E91121" w:rsidR="00C957EB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C957EB" w:rsidP="00C957EB" w:rsidR="00C957EB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4535DA" w:rsidP="00C957EB" w:rsidR="004535DA">
      <w:pPr>
        <w:pStyle w:val="Tijeloteksta"/>
        <w:ind w:left="5760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</w:p>
    <w:p w:rsidRDefault="009236B9" w:rsidP="009236B9" w:rsidR="009236B9" w:rsidRPr="00B26275">
      <w:pPr>
        <w:jc w:val="both"/>
      </w:pPr>
      <w:r w:rsidRPr="00B26275">
        <w:rPr>
          <w:b/>
        </w:rPr>
        <w:t>UPUTA O PRAVNOM LIJEKU:</w:t>
      </w:r>
    </w:p>
    <w:p w:rsidRDefault="009236B9" w:rsidP="009236B9" w:rsidR="009236B9" w:rsidRPr="00B26275">
      <w:pPr>
        <w:jc w:val="both"/>
      </w:pPr>
      <w:r w:rsidRPr="00B26275">
        <w:t>Protiv ovog zaključka nije dopuštena žalba (čl.11.st.9. SZ).</w:t>
      </w:r>
    </w:p>
    <w:p w:rsidRDefault="004535DA" w:rsidP="009236B9" w:rsidR="004535DA">
      <w:pPr>
        <w:jc w:val="both"/>
      </w:pPr>
    </w:p>
    <w:p w:rsidRDefault="004535DA" w:rsidP="009236B9" w:rsidR="004535DA" w:rsidRPr="00B26275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C957EB" w:rsidP="009236B9" w:rsidR="00C957EB">
      <w:pPr>
        <w:jc w:val="both"/>
      </w:pPr>
    </w:p>
    <w:p w:rsidRDefault="00532C35" w:rsidP="009236B9" w:rsidR="00532C35" w:rsidRPr="00B26275">
      <w:pPr>
        <w:jc w:val="both"/>
      </w:pPr>
      <w:r w:rsidRPr="00B26275">
        <w:t>DNA:</w:t>
      </w:r>
    </w:p>
    <w:p w:rsidRDefault="00E85DBF" w:rsidP="00E85DBF" w:rsidR="00E85DBF">
      <w:r w:rsidRPr="00B26275">
        <w:t>Stečajni upravitelj</w:t>
      </w:r>
      <w:r w:rsidR="00230BAF" w:rsidRPr="00B26275">
        <w:t>-</w:t>
      </w:r>
    </w:p>
    <w:p w:rsidRDefault="005A3643" w:rsidP="00E85DBF" w:rsidR="005A3643">
      <w:r>
        <w:t>RH, Ministarstvo financija, Porezna uprava</w:t>
      </w:r>
    </w:p>
    <w:p w:rsidRDefault="005A3643" w:rsidP="005A3643" w:rsidR="003533AA">
      <w:r>
        <w:t>ŽDO Zagreb</w:t>
      </w:r>
    </w:p>
    <w:p w:rsidRDefault="00230BAF" w:rsidP="00E85DBF" w:rsidR="00230BAF">
      <w:pPr>
        <w:jc w:val="both"/>
      </w:pPr>
      <w:r w:rsidRPr="00B26275">
        <w:t xml:space="preserve">Oglasna ploča </w:t>
      </w:r>
    </w:p>
    <w:p w:rsidRDefault="005A3643" w:rsidP="00E85DBF" w:rsidR="005A3643" w:rsidRPr="00B26275">
      <w:pPr>
        <w:jc w:val="both"/>
      </w:pPr>
      <w:r>
        <w:t>kal</w:t>
      </w:r>
    </w:p>
    <w:p w:rsidRDefault="009236B9" w:rsidP="00E85DBF" w:rsidR="009236B9" w:rsidRPr="00B26275">
      <w:pPr>
        <w:jc w:val="both"/>
      </w:pPr>
    </w:p>
    <w:sectPr w:rsidSect="00A1673F" w:rsidR="009236B9" w:rsidRPr="00B26275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A5543" w:rsidR="001A5543">
      <w:r>
        <w:separator/>
      </w:r>
    </w:p>
  </w:endnote>
  <w:endnote w:id="0" w:type="continuationSeparator">
    <w:p w:rsidRDefault="001A5543" w:rsidR="001A55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305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A5543" w:rsidR="001A5543">
      <w:r>
        <w:separator/>
      </w:r>
    </w:p>
  </w:footnote>
  <w:footnote w:id="0" w:type="continuationSeparator">
    <w:p w:rsidRDefault="001A5543" w:rsidR="001A55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04B41" w:rsidR="00904B4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04B41" w:rsidP="00A1673F" w:rsidR="00904B4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03CF8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904B41" w:rsidP="00A1673F" w:rsidR="00904B41" w:rsidRPr="00832E83">
    <w:pPr>
      <w:jc w:val="right"/>
    </w:pPr>
    <w:r>
      <w:t>72</w:t>
    </w:r>
    <w:r w:rsidRPr="00832E83">
      <w:t xml:space="preserve"> St-</w:t>
    </w:r>
    <w:r w:rsidR="005A3643">
      <w:t>755/13</w:t>
    </w:r>
  </w:p>
  <w:p w:rsidRDefault="00904B41" w:rsidR="00904B4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7C3586"/>
    <w:multiLevelType w:val="hybridMultilevel"/>
    <w:tmpl w:val="E328EFD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30564E1"/>
    <w:multiLevelType w:val="hybridMultilevel"/>
    <w:tmpl w:val="E9A03AC0"/>
    <w:lvl w:tplc="A2041DE2" w:ilvl="0">
      <w:start w:val="1"/>
      <w:numFmt w:val="upp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228E2"/>
    <w:rsid w:val="00070A34"/>
    <w:rsid w:val="0012546E"/>
    <w:rsid w:val="0019569A"/>
    <w:rsid w:val="001A5543"/>
    <w:rsid w:val="00203CF8"/>
    <w:rsid w:val="00230BAF"/>
    <w:rsid w:val="003235EC"/>
    <w:rsid w:val="003533AA"/>
    <w:rsid w:val="00392CC8"/>
    <w:rsid w:val="003C7C8B"/>
    <w:rsid w:val="00440C7D"/>
    <w:rsid w:val="004535DA"/>
    <w:rsid w:val="00514B5F"/>
    <w:rsid w:val="00532C35"/>
    <w:rsid w:val="00583176"/>
    <w:rsid w:val="005956F3"/>
    <w:rsid w:val="005A3643"/>
    <w:rsid w:val="00681424"/>
    <w:rsid w:val="006F6573"/>
    <w:rsid w:val="0072096D"/>
    <w:rsid w:val="0072396D"/>
    <w:rsid w:val="00751F93"/>
    <w:rsid w:val="00823C59"/>
    <w:rsid w:val="00904B41"/>
    <w:rsid w:val="009236B9"/>
    <w:rsid w:val="009B723D"/>
    <w:rsid w:val="00A1673F"/>
    <w:rsid w:val="00A23DC5"/>
    <w:rsid w:val="00B26275"/>
    <w:rsid w:val="00B271EB"/>
    <w:rsid w:val="00B823CC"/>
    <w:rsid w:val="00C957EB"/>
    <w:rsid w:val="00CF479F"/>
    <w:rsid w:val="00E25449"/>
    <w:rsid w:val="00E741B0"/>
    <w:rsid w:val="00E85DBF"/>
    <w:rsid w:val="00EA0D2C"/>
    <w:rsid w:val="00F530BF"/>
    <w:rsid w:val="00F565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cs="font305" w:eastAsia="Arial Unicode MS" w:hAnsi="Calibri" w:asci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C957EB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C957E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03CF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03CF8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03CF8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03CF8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03CF8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392CC8"/>
    <w:pPr>
      <w:suppressAutoHyphens/>
      <w:ind w:left="720"/>
    </w:pPr>
    <w:rPr>
      <w:rFonts w:ascii="Calibri" w:cs="font305" w:eastAsia="Arial Unicode MS" w:hAnsi="Calibri"/>
      <w:kern w:val="1"/>
      <w:sz w:val="22"/>
      <w:szCs w:val="22"/>
      <w:lang w:eastAsia="ar-SA"/>
    </w:rPr>
  </w:style>
  <w:style w:styleId="Podnaslov" w:type="paragraph">
    <w:name w:val="Subtitle"/>
    <w:basedOn w:val="Normal"/>
    <w:link w:val="PodnaslovChar"/>
    <w:qFormat/>
    <w:rsid w:val="00C957EB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C957E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203CF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03CF8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03CF8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03CF8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03CF8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13330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veljače 2016.</izvorni_sadrzaj>
    <derivirana_varijabla naziv="DomainObject.DatumDonosenjaOdluke_1">17.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755</izvorni_sadrzaj>
    <derivirana_varijabla naziv="DomainObject.Predmet.Broj_1">755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St-755/2013</izvorni_sadrzaj>
    <derivirana_varijabla naziv="DomainObject.Predmet.OznakaBroj_1">St-755/2013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KUNŠT I UDOVIĆ trgovina, uvoz-izvoz, usluge d.o.o.</izvorni_sadrzaj>
    <derivirana_varijabla naziv="DomainObject.Predmet.ProtustrankaFormated_1">  KUNŠT I UDOVIĆ trgovina, uvoz-izvoz, usluge d.o.o.</derivirana_varijabla>
  </DomainObject.Predmet.ProtustrankaFormated>
  <DomainObject.Predmet.ProtustrankaFormatedOIB>
    <izvorni_sadrzaj>  KUNŠT I UDOVIĆ trgovina, uvoz-izvoz, usluge d.o.o., OIB 18251593919</izvorni_sadrzaj>
    <derivirana_varijabla naziv="DomainObject.Predmet.ProtustrankaFormatedOIB_1">  KUNŠT I UDOVIĆ trgovina, uvoz-izvoz, usluge d.o.o., OIB 18251593919</derivirana_varijabla>
  </DomainObject.Predmet.ProtustrankaFormatedOIB>
  <DomainObject.Predmet.ProtustrankaFormatedWithAdress>
    <izvorni_sadrzaj> KUNŠT I UDOVIĆ trgovina, uvoz-izvoz, usluge d.o.o., ŠIŠIĆEVA 16, 10000 Zagreb</izvorni_sadrzaj>
    <derivirana_varijabla naziv="DomainObject.Predmet.ProtustrankaFormatedWithAdress_1"> KUNŠT I UDOVIĆ trgovina, uvoz-izvoz, usluge d.o.o., ŠIŠIĆEVA 16, 10000 Zagreb</derivirana_varijabla>
  </DomainObject.Predmet.ProtustrankaFormatedWithAdress>
  <DomainObject.Predmet.ProtustrankaFormatedWithAdressOIB>
    <izvorni_sadrzaj> KUNŠT I UDOVIĆ trgovina, uvoz-izvoz, usluge d.o.o., OIB 18251593919, ŠIŠIĆEVA 16, 10000 Zagreb</izvorni_sadrzaj>
    <derivirana_varijabla naziv="DomainObject.Predmet.ProtustrankaFormatedWithAdressOIB_1"> KUNŠT I UDOVIĆ trgovina, uvoz-izvoz, usluge d.o.o., OIB 18251593919, ŠIŠIĆEVA 16, 10000 Zagreb</derivirana_varijabla>
  </DomainObject.Predmet.ProtustrankaFormatedWithAdressOIB>
  <DomainObject.Predmet.ProtustrankaWithAdress>
    <izvorni_sadrzaj>KUNŠT I UDOVIĆ trgovina, uvoz-izvoz, usluge d.o.o. ŠIŠIĆEVA 16, 10000 Zagreb</izvorni_sadrzaj>
    <derivirana_varijabla naziv="DomainObject.Predmet.ProtustrankaWithAdress_1">KUNŠT I UDOVIĆ trgovina, uvoz-izvoz, usluge d.o.o. ŠIŠIĆEVA 16, 10000 Zagreb</derivirana_varijabla>
  </DomainObject.Predmet.ProtustrankaWithAdress>
  <DomainObject.Predmet.ProtustrankaWithAdressOIB>
    <izvorni_sadrzaj>KUNŠT I UDOVIĆ trgovina, uvoz-izvoz, usluge d.o.o., OIB 18251593919, ŠIŠIĆEVA 16, 10000 Zagreb</izvorni_sadrzaj>
    <derivirana_varijabla naziv="DomainObject.Predmet.ProtustrankaWithAdressOIB_1">KUNŠT I UDOVIĆ trgovina, uvoz-izvoz, usluge d.o.o., OIB 18251593919, ŠIŠIĆEVA 16, 10000 Zagreb</derivirana_varijabla>
  </DomainObject.Predmet.ProtustrankaWithAdressOIB>
  <DomainObject.Predmet.ProtustrankaNazivFormated>
    <izvorni_sadrzaj>KUNŠT I UDOVIĆ trgovina, uvoz-izvoz, usluge d.o.o.</izvorni_sadrzaj>
    <derivirana_varijabla naziv="DomainObject.Predmet.ProtustrankaNazivFormated_1">KUNŠT I UDOVIĆ trgovina, uvoz-izvoz, usluge d.o.o.</derivirana_varijabla>
  </DomainObject.Predmet.ProtustrankaNazivFormated>
  <DomainObject.Predmet.ProtustrankaNazivFormatedOIB>
    <izvorni_sadrzaj>KUNŠT I UDOVIĆ trgovina, uvoz-izvoz, usluge d.o.o., OIB 18251593919</izvorni_sadrzaj>
    <derivirana_varijabla naziv="DomainObject.Predmet.ProtustrankaNazivFormatedOIB_1">KUNŠT I UDOVIĆ trgovina, uvoz-izvoz, usluge d.o.o., OIB 18251593919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</izvorni_sadrzaj>
    <derivirana_varijabla naziv="DomainObject.Predmet.StrankaFormated_1">  FINA ZAGREB</derivirana_varijabla>
  </DomainObject.Predmet.StrankaFormated>
  <DomainObject.Predmet.StrankaFormatedOIB>
    <izvorni_sadrzaj>  FINA ZAGREB, OIB 85821130368</izvorni_sadrzaj>
    <derivirana_varijabla naziv="DomainObject.Predmet.StrankaFormatedOIB_1">  FINA ZAGREB, OIB 85821130368</derivirana_varijabla>
  </DomainObject.Predmet.StrankaFormatedOIB>
  <DomainObject.Predmet.StrankaFormatedWithAdress>
    <izvorni_sadrzaj> FINA ZAGREB, ILICA 307, 10000 Zagreb</izvorni_sadrzaj>
    <derivirana_varijabla naziv="DomainObject.Predmet.StrankaFormatedWithAdress_1"> FINA ZAGREB, ILICA 307, 10000 Zagreb</derivirana_varijabla>
  </DomainObject.Predmet.StrankaFormatedWithAdress>
  <DomainObject.Predmet.StrankaFormatedWithAdressOIB>
    <izvorni_sadrzaj> FINA ZAGREB, OIB 85821130368, ILICA 307, 10000 Zagreb</izvorni_sadrzaj>
    <derivirana_varijabla naziv="DomainObject.Predmet.StrankaFormatedWithAdressOIB_1"> FINA ZAGREB, OIB 85821130368, ILICA 307, 10000 Zagreb</derivirana_varijabla>
  </DomainObject.Predmet.StrankaFormatedWithAdressOIB>
  <DomainObject.Predmet.StrankaWithAdress>
    <izvorni_sadrzaj>FINA ZAGREB ILICA 307,10000 Zagreb</izvorni_sadrzaj>
    <derivirana_varijabla naziv="DomainObject.Predmet.StrankaWithAdress_1">FINA ZAGREB ILICA 307,10000 Zagreb</derivirana_varijabla>
  </DomainObject.Predmet.StrankaWithAdress>
  <DomainObject.Predmet.StrankaWithAdressOIB>
    <izvorni_sadrzaj>FINA ZAGREB, OIB 85821130368, ILICA 307,10000 Zagreb</izvorni_sadrzaj>
    <derivirana_varijabla naziv="DomainObject.Predmet.StrankaWithAdressOIB_1">FINA ZAGREB, OIB 85821130368, ILICA 307,10000 Zagreb</derivirana_varijabla>
  </DomainObject.Predmet.StrankaWithAdressOIB>
  <DomainObject.Predmet.StrankaNazivFormated>
    <izvorni_sadrzaj>FINA ZAGREB</izvorni_sadrzaj>
    <derivirana_varijabla naziv="DomainObject.Predmet.StrankaNazivFormated_1">FINA ZAGREB</derivirana_varijabla>
  </DomainObject.Predmet.StrankaNazivFormated>
  <DomainObject.Predmet.StrankaNazivFormatedOIB>
    <izvorni_sadrzaj>FINA ZAGREB, OIB 85821130368</izvorni_sadrzaj>
    <derivirana_varijabla naziv="DomainObject.Predmet.StrankaNazivFormatedOIB_1">FINA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FINA ZAGREB</item>
    </izvorni_sadrzaj>
    <derivirana_varijabla naziv="DomainObject.Predmet.StrankaListFormated_1">
      <item>FINA ZAGREB</item>
    </derivirana_varijabla>
  </DomainObject.Predmet.StrankaListFormated>
  <DomainObject.Predmet.StrankaListFormatedOIB>
    <izvorni_sadrzaj>
      <item>FINA ZAGREB, OIB 85821130368</item>
    </izvorni_sadrzaj>
    <derivirana_varijabla naziv="DomainObject.Predmet.StrankaListFormatedOIB_1">
      <item>FINA ZAGREB, OIB 85821130368</item>
    </derivirana_varijabla>
  </DomainObject.Predmet.StrankaListFormatedOIB>
  <DomainObject.Predmet.StrankaListFormatedWithAdress>
    <izvorni_sadrzaj>
      <item>FINA ZAGREB, ILICA 307, 10000 Zagreb</item>
    </izvorni_sadrzaj>
    <derivirana_varijabla naziv="DomainObject.Predmet.StrankaListFormatedWithAdress_1">
      <item>FINA ZAGREB, ILICA 307, 10000 Zagreb</item>
    </derivirana_varijabla>
  </DomainObject.Predmet.StrankaListFormatedWithAdress>
  <DomainObject.Predmet.StrankaListFormatedWithAdressOIB>
    <izvorni_sadrzaj>
      <item>FINA ZAGREB, OIB 85821130368, ILICA 307, 10000 Zagreb</item>
    </izvorni_sadrzaj>
    <derivirana_varijabla naziv="DomainObject.Predmet.StrankaListFormatedWithAdressOIB_1">
      <item>FINA ZAGREB, OIB 85821130368, ILICA 307, 10000 Zagreb</item>
    </derivirana_varijabla>
  </DomainObject.Predmet.StrankaListFormatedWithAdressOIB>
  <DomainObject.Predmet.StrankaListNazivFormated>
    <izvorni_sadrzaj>
      <item>FINA ZAGREB</item>
    </izvorni_sadrzaj>
    <derivirana_varijabla naziv="DomainObject.Predmet.StrankaListNazivFormated_1">
      <item>FINA ZAGREB</item>
    </derivirana_varijabla>
  </DomainObject.Predmet.StrankaListNazivFormated>
  <DomainObject.Predmet.StrankaListNazivFormatedOIB>
    <izvorni_sadrzaj>
      <item>FINA ZAGREB, OIB 85821130368</item>
    </izvorni_sadrzaj>
    <derivirana_varijabla naziv="DomainObject.Predmet.StrankaListNazivFormatedOIB_1">
      <item>FINA ZAGREB, OIB 85821130368</item>
    </derivirana_varijabla>
  </DomainObject.Predmet.StrankaListNazivFormatedOIB>
  <DomainObject.Predmet.ProtuStrankaListFormated>
    <izvorni_sadrzaj>
      <item>KUNŠT I UDOVIĆ trgovina, uvoz-izvoz, usluge d.o.o.</item>
    </izvorni_sadrzaj>
    <derivirana_varijabla naziv="DomainObject.Predmet.ProtuStrankaListFormated_1">
      <item>KUNŠT I UDOVIĆ trgovina, uvoz-izvoz, usluge d.o.o.</item>
    </derivirana_varijabla>
  </DomainObject.Predmet.ProtuStrankaListFormated>
  <DomainObject.Predmet.ProtuStrankaListFormatedOIB>
    <izvorni_sadrzaj>
      <item>KUNŠT I UDOVIĆ trgovina, uvoz-izvoz, usluge d.o.o., OIB 18251593919</item>
    </izvorni_sadrzaj>
    <derivirana_varijabla naziv="DomainObject.Predmet.ProtuStrankaListFormatedOIB_1">
      <item>KUNŠT I UDOVIĆ trgovina, uvoz-izvoz, usluge d.o.o., OIB 18251593919</item>
    </derivirana_varijabla>
  </DomainObject.Predmet.ProtuStrankaListFormatedOIB>
  <DomainObject.Predmet.ProtuStrankaListFormatedWithAdress>
    <izvorni_sadrzaj>
      <item>KUNŠT I UDOVIĆ trgovina, uvoz-izvoz, usluge d.o.o., ŠIŠIĆEVA 16, 10000 Zagreb</item>
    </izvorni_sadrzaj>
    <derivirana_varijabla naziv="DomainObject.Predmet.ProtuStrankaListFormatedWithAdress_1">
      <item>KUNŠT I UDOVIĆ trgovina, uvoz-izvoz, usluge d.o.o., ŠIŠIĆEVA 16, 10000 Zagreb</item>
    </derivirana_varijabla>
  </DomainObject.Predmet.ProtuStrankaListFormatedWithAdress>
  <DomainObject.Predmet.ProtuStrankaListFormatedWithAdressOIB>
    <izvorni_sadrzaj>
      <item>KUNŠT I UDOVIĆ trgovina, uvoz-izvoz, usluge d.o.o., OIB 18251593919, ŠIŠIĆEVA 16, 10000 Zagreb</item>
    </izvorni_sadrzaj>
    <derivirana_varijabla naziv="DomainObject.Predmet.ProtuStrankaListFormatedWithAdressOIB_1">
      <item>KUNŠT I UDOVIĆ trgovina, uvoz-izvoz, usluge d.o.o., OIB 18251593919, ŠIŠIĆEVA 16, 10000 Zagreb</item>
    </derivirana_varijabla>
  </DomainObject.Predmet.ProtuStrankaListFormatedWithAdressOIB>
  <DomainObject.Predmet.ProtuStrankaListNazivFormated>
    <izvorni_sadrzaj>
      <item>KUNŠT I UDOVIĆ trgovina, uvoz-izvoz, usluge d.o.o.</item>
    </izvorni_sadrzaj>
    <derivirana_varijabla naziv="DomainObject.Predmet.ProtuStrankaListNazivFormated_1">
      <item>KUNŠT I UDOVIĆ trgovina, uvoz-izvoz, usluge d.o.o.</item>
    </derivirana_varijabla>
  </DomainObject.Predmet.ProtuStrankaListNazivFormated>
  <DomainObject.Predmet.ProtuStrankaListNazivFormatedOIB>
    <izvorni_sadrzaj>
      <item>KUNŠT I UDOVIĆ trgovina, uvoz-izvoz, usluge d.o.o., OIB 18251593919</item>
    </izvorni_sadrzaj>
    <derivirana_varijabla naziv="DomainObject.Predmet.ProtuStrankaListNazivFormatedOIB_1">
      <item>KUNŠT I UDOVIĆ trgovina, uvoz-izvoz, usluge d.o.o., OIB 18251593919</item>
    </derivirana_varijabla>
  </DomainObject.Predmet.ProtuStrankaListNazivFormatedOIB>
  <DomainObject.Predmet.OstaliListFormated>
    <izvorni_sadrzaj>
      <item>Tatjana Udović  - Kunšt</item>
      <item>Dario Budimir</item>
    </izvorni_sadrzaj>
    <derivirana_varijabla naziv="DomainObject.Predmet.OstaliListFormated_1">
      <item>Tatjana Udović  - Kunšt</item>
      <item>Dario Budimir</item>
    </derivirana_varijabla>
  </DomainObject.Predmet.OstaliListFormated>
  <DomainObject.Predmet.OstaliListFormatedOIB>
    <izvorni_sadrzaj>
      <item>Tatjana Udović  - Kunšt, OIB 44061807267</item>
      <item>Dario Budimir, OIB 65373527115</item>
    </izvorni_sadrzaj>
    <derivirana_varijabla naziv="DomainObject.Predmet.OstaliListFormatedOIB_1">
      <item>Tatjana Udović  - Kunšt, OIB 44061807267</item>
      <item>Dario Budimir, OIB 65373527115</item>
    </derivirana_varijabla>
  </DomainObject.Predmet.OstaliListFormatedOIB>
  <DomainObject.Predmet.OstaliListFormatedWithAdress>
    <izvorni_sadrzaj>
      <item>Tatjana Udović  - Kunšt, Štamparova 34, 10000 Zagreb</item>
      <item>Dario Budimir, Trg N. Š. Zrinskog 1, 10000 Zagreb</item>
    </izvorni_sadrzaj>
    <derivirana_varijabla naziv="DomainObject.Predmet.OstaliListFormatedWithAdress_1">
      <item>Tatjana Udović  - Kunšt, Štamparova 34, 10000 Zagreb</item>
      <item>Dario Budimir, Trg N. Š. Zrinskog 1, 10000 Zagreb</item>
    </derivirana_varijabla>
  </DomainObject.Predmet.OstaliListFormatedWithAdress>
  <DomainObject.Predmet.OstaliListFormatedWithAdressOIB>
    <izvorni_sadrzaj>
      <item>Tatjana Udović  - Kunšt, OIB 44061807267, Štamparova 34, 10000 Zagreb</item>
      <item>Dario Budimir, OIB 65373527115, Trg N. Š. Zrinskog 1, 10000 Zagreb</item>
    </izvorni_sadrzaj>
    <derivirana_varijabla naziv="DomainObject.Predmet.OstaliListFormatedWithAdressOIB_1">
      <item>Tatjana Udović  - Kunšt, OIB 44061807267, Štamparova 34, 10000 Zagreb</item>
      <item>Dario Budimir, OIB 65373527115, Trg N. Š. Zrinskog 1, 10000 Zagreb</item>
    </derivirana_varijabla>
  </DomainObject.Predmet.OstaliListFormatedWithAdressOIB>
  <DomainObject.Predmet.OstaliListNazivFormated>
    <izvorni_sadrzaj>
      <item>Tatjana Udović  - Kunšt</item>
      <item>Dario Budimir</item>
    </izvorni_sadrzaj>
    <derivirana_varijabla naziv="DomainObject.Predmet.OstaliListNazivFormated_1">
      <item>Tatjana Udović  - Kunšt</item>
      <item>Dario Budimir</item>
    </derivirana_varijabla>
  </DomainObject.Predmet.OstaliListNazivFormated>
  <DomainObject.Predmet.OstaliListNazivFormatedOIB>
    <izvorni_sadrzaj>
      <item>Tatjana Udović  - Kunšt, OIB 44061807267</item>
      <item>Dario Budimir, OIB 65373527115</item>
    </izvorni_sadrzaj>
    <derivirana_varijabla naziv="DomainObject.Predmet.OstaliListNazivFormatedOIB_1">
      <item>Tatjana Udović  - Kunšt, OIB 44061807267</item>
      <item>Dario Budimir, OIB 65373527115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veljače 2016.</izvorni_sadrzaj>
    <derivirana_varijabla naziv="DomainObject.Datum_1">17.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</izvorni_sadrzaj>
    <derivirana_varijabla naziv="DomainObject.Predmet.StrankaIDrugi_1">FINA ZAGREB</derivirana_varijabla>
  </DomainObject.Predmet.StrankaIDrugi>
  <DomainObject.Predmet.ProtustrankaIDrugi>
    <izvorni_sadrzaj>KUNŠT I UDOVIĆ trgovina, uvoz-izvoz, usluge d.o.o.</izvorni_sadrzaj>
    <derivirana_varijabla naziv="DomainObject.Predmet.ProtustrankaIDrugi_1">KUNŠT I UDOVIĆ trgovina, uvoz-izvoz, usluge d.o.o.</derivirana_varijabla>
  </DomainObject.Predmet.ProtustrankaIDrugi>
  <DomainObject.Predmet.StrankaIDrugiAdressOIB>
    <izvorni_sadrzaj>FINA ZAGREB, OIB 85821130368, ILICA 307, 10000 Zagreb</izvorni_sadrzaj>
    <derivirana_varijabla naziv="DomainObject.Predmet.StrankaIDrugiAdressOIB_1">FINA ZAGREB, OIB 85821130368, ILICA 307, 10000 Zagreb</derivirana_varijabla>
  </DomainObject.Predmet.StrankaIDrugiAdressOIB>
  <DomainObject.Predmet.ProtustrankaIDrugiAdressOIB>
    <izvorni_sadrzaj>KUNŠT I UDOVIĆ trgovina, uvoz-izvoz, usluge d.o.o., OIB 18251593919, ŠIŠIĆEVA 16, 10000 Zagreb</izvorni_sadrzaj>
    <derivirana_varijabla naziv="DomainObject.Predmet.ProtustrankaIDrugiAdressOIB_1">KUNŠT I UDOVIĆ trgovina, uvoz-izvoz, usluge d.o.o., OIB 18251593919, ŠIŠIĆEVA 16,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KUNŠT I UDOVIĆ trgovina, uvoz-izvoz, usluge d.o.o.</item>
      <item>Tatjana Udović  - Kunšt</item>
      <item>Dario Budimir</item>
    </izvorni_sadrzaj>
    <derivirana_varijabla naziv="DomainObject.Predmet.SudioniciListNaziv_1">
      <item>FINA ZAGREB</item>
      <item>KUNŠT I UDOVIĆ trgovina, uvoz-izvoz, usluge d.o.o.</item>
      <item>Tatjana Udović  - Kunšt</item>
      <item>Dario Budimir</item>
    </derivirana_varijabla>
  </DomainObject.Predmet.SudioniciListNaziv>
  <DomainObject.Predmet.SudioniciListAdressOIB>
    <izvorni_sadrzaj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</izvorni_sadrzaj>
    <derivirana_varijabla naziv="DomainObject.Predmet.SudioniciListAdressOIB_1">
      <item>FINA ZAGREB, OIB 85821130368, ILICA 307,10000 Zagreb</item>
      <item>KUNŠT I UDOVIĆ trgovina, uvoz-izvoz, usluge d.o.o., OIB 18251593919, ŠIŠIĆEVA 16,10000 Zagreb</item>
      <item>Tatjana Udović  - Kunšt, OIB 44061807267, Štamparova 34,10000 Zagreb</item>
      <item>Dario Budimir, OIB 65373527115, Trg N. Š. Zrinskog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18251593919</item>
      <item>, OIB 44061807267</item>
      <item>, OIB 65373527115</item>
    </izvorni_sadrzaj>
    <derivirana_varijabla naziv="DomainObject.Predmet.SudioniciListNazivOIB_1">
      <item>, OIB 85821130368</item>
      <item>, OIB 18251593919</item>
      <item>, OIB 44061807267</item>
      <item>, OIB 65373527115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291</properties:Words>
  <properties:Characters>1596</properties:Characters>
  <properties:Lines>96</properties:Lines>
  <properties:Paragraphs>35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2132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2016-02-17T13:36:00Z</dcterms:created>
  <dc:creator>nribaric</dc:creator>
  <cp:lastModifiedBy>Jadranka Zelić</cp:lastModifiedBy>
  <cp:lastPrinted>2016-02-17T13:36:00Z</cp:lastPrinted>
  <dcterms:modified xmlns:xsi="http://www.w3.org/2001/XMLSchema-instance" xsi:type="dcterms:W3CDTF">2016-02-17T13:37:00Z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