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ae70" w14:paraId="c85ae70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661B9C" w:rsidRPr="00661B9C">
        <w:t xml:space="preserve">dužnikom </w:t>
      </w:r>
      <w:r w:rsidR="00545941" w:rsidRPr="00545941">
        <w:t>BREATHE DIVE &amp; SAIL d.o.o., Zadar, Josipa Račića 4, OIB: 76597354720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45941">
        <w:t>22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661B9C">
        <w:t>5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661B9C" w:rsidRPr="00661B9C">
        <w:t xml:space="preserve">dužnikom </w:t>
      </w:r>
      <w:r w:rsidR="00545941" w:rsidRPr="00545941">
        <w:t>BREATHE DIVE &amp; SAIL d.o.o., Zadar, Josipa Račića 4, OIB: 76597354720</w:t>
      </w:r>
      <w:r w:rsidR="00990573">
        <w:t xml:space="preserve">, </w:t>
      </w:r>
      <w:r>
        <w:t xml:space="preserve">na temelju neizvršenih osnova za plaćanje iznosi </w:t>
      </w:r>
      <w:r w:rsidR="00545941">
        <w:t>7</w:t>
      </w:r>
      <w:r w:rsidR="00990573">
        <w:t>.</w:t>
      </w:r>
      <w:r w:rsidR="00545941">
        <w:t>293</w:t>
      </w:r>
      <w:r w:rsidR="00661B9C">
        <w:t>,</w:t>
      </w:r>
      <w:r w:rsidR="00545941">
        <w:t>04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545941">
        <w:t>David Paul Ryan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661B9C">
        <w:t>5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AD707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545941">
      <w:t>399</w:t>
    </w:r>
    <w:r w:rsidR="00661B9C">
      <w:t>/17- 5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545941">
      <w:t>399</w:t>
    </w:r>
    <w:r w:rsidR="0076513B">
      <w:t>/1</w:t>
    </w:r>
    <w:r w:rsidR="00FF274E">
      <w:t>7</w:t>
    </w:r>
    <w:r w:rsidR="0076513B">
      <w:t>-</w:t>
    </w:r>
    <w:r w:rsidR="00661B9C">
      <w:t xml:space="preserve"> 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E678F"/>
    <w:rsid w:val="001028FB"/>
    <w:rsid w:val="001660B0"/>
    <w:rsid w:val="00176D97"/>
    <w:rsid w:val="0019042D"/>
    <w:rsid w:val="001A4D13"/>
    <w:rsid w:val="00284EA7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A7DE6"/>
    <w:rsid w:val="005B53B3"/>
    <w:rsid w:val="005B53ED"/>
    <w:rsid w:val="005C3F99"/>
    <w:rsid w:val="005D6212"/>
    <w:rsid w:val="005F67DA"/>
    <w:rsid w:val="00611283"/>
    <w:rsid w:val="0063348D"/>
    <w:rsid w:val="006444A6"/>
    <w:rsid w:val="00661B9C"/>
    <w:rsid w:val="00672A02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B2836"/>
    <w:rsid w:val="008F2806"/>
    <w:rsid w:val="0090702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AD707B"/>
    <w:rsid w:val="00B27462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0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0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0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0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0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0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0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0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BREATHE DIVE &amp; SAIL d.o.o. za turizam i usluge</izvorni_sadrzaj>
    <derivirana_varijabla naziv="DomainObject.Predmet.ProtustrankaFormated_1">  BREATHE DIVE &amp; SAIL d.o.o. za turizam i usluge</derivirana_varijabla>
  </DomainObject.Predmet.ProtustrankaFormated>
  <DomainObject.Predmet.ProtustrankaFormatedOIB>
    <izvorni_sadrzaj>  BREATHE DIVE &amp; SAIL d.o.o. za turizam i usluge, OIB 76597354720</izvorni_sadrzaj>
    <derivirana_varijabla naziv="DomainObject.Predmet.ProtustrankaFormatedOIB_1">  BREATHE DIVE &amp; SAIL d.o.o. za turizam i usluge, OIB 76597354720</derivirana_varijabla>
  </DomainObject.Predmet.ProtustrankaFormatedOIB>
  <DomainObject.Predmet.ProtustrankaFormatedWithAdress>
    <izvorni_sadrzaj> BREATHE DIVE &amp; SAIL d.o.o. za turizam i usluge, Josipa Račića 4, 23000 Zadar</izvorni_sadrzaj>
    <derivirana_varijabla naziv="DomainObject.Predmet.ProtustrankaFormatedWithAdress_1"> BREATHE DIVE &amp; SAIL d.o.o. za turizam i usluge, Josipa Račića 4, 23000 Zadar</derivirana_varijabla>
  </DomainObject.Predmet.ProtustrankaFormatedWithAdress>
  <DomainObject.Predmet.ProtustrankaFormatedWithAdressOIB>
    <izvorni_sadrzaj> BREATHE DIVE &amp; SAIL d.o.o. za turizam i usluge, OIB 76597354720, Josipa Račića 4, 23000 Zadar</izvorni_sadrzaj>
    <derivirana_varijabla naziv="DomainObject.Predmet.ProtustrankaFormatedWithAdressOIB_1"> BREATHE DIVE &amp; SAIL d.o.o. za turizam i usluge, OIB 76597354720, Josipa Račića 4, 23000 Zadar</derivirana_varijabla>
  </DomainObject.Predmet.ProtustrankaFormatedWithAdressOIB>
  <DomainObject.Predmet.ProtustrankaWithAdress>
    <izvorni_sadrzaj>BREATHE DIVE &amp; SAIL d.o.o. za turizam i usluge Josipa Račića 4, 23000 Zadar</izvorni_sadrzaj>
    <derivirana_varijabla naziv="DomainObject.Predmet.ProtustrankaWithAdress_1">BREATHE DIVE &amp; SAIL d.o.o. za turizam i usluge Josipa Račića 4, 23000 Zadar</derivirana_varijabla>
  </DomainObject.Predmet.ProtustrankaWithAdress>
  <DomainObject.Predmet.ProtustrankaWithAdressOIB>
    <izvorni_sadrzaj>BREATHE DIVE &amp; SAIL d.o.o. za turizam i usluge, OIB 76597354720, Josipa Račića 4, 23000 Zadar</izvorni_sadrzaj>
    <derivirana_varijabla naziv="DomainObject.Predmet.ProtustrankaWithAdressOIB_1">BREATHE DIVE &amp; SAIL d.o.o. za turizam i usluge, OIB 76597354720, Josipa Račića 4, 23000 Zadar</derivirana_varijabla>
  </DomainObject.Predmet.ProtustrankaWithAdressOIB>
  <DomainObject.Predmet.ProtustrankaNazivFormated>
    <izvorni_sadrzaj>BREATHE DIVE &amp; SAIL d.o.o. za turizam i usluge</izvorni_sadrzaj>
    <derivirana_varijabla naziv="DomainObject.Predmet.ProtustrankaNazivFormated_1">BREATHE DIVE &amp; SAIL d.o.o. za turizam i usluge</derivirana_varijabla>
  </DomainObject.Predmet.ProtustrankaNazivFormated>
  <DomainObject.Predmet.ProtustrankaNazivFormatedOIB>
    <izvorni_sadrzaj>BREATHE DIVE &amp; SAIL d.o.o. za turizam i usluge, OIB 76597354720</izvorni_sadrzaj>
    <derivirana_varijabla naziv="DomainObject.Predmet.ProtustrankaNazivFormatedOIB_1">BREATHE DIVE &amp; SAIL d.o.o. za turizam i usluge, OIB 76597354720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BREATHE DIVE &amp; SAIL d.o.o. za turizam i usluge</item>
    </izvorni_sadrzaj>
    <derivirana_varijabla naziv="DomainObject.Predmet.ProtuStrankaListFormated_1">
      <item>BREATHE DIVE &amp; SAIL d.o.o. za turizam i usluge</item>
    </derivirana_varijabla>
  </DomainObject.Predmet.ProtuStrankaListFormated>
  <DomainObject.Predmet.ProtuStrankaListFormatedOIB>
    <izvorni_sadrzaj>
      <item>BREATHE DIVE &amp; SAIL d.o.o. za turizam i usluge, OIB 76597354720</item>
    </izvorni_sadrzaj>
    <derivirana_varijabla naziv="DomainObject.Predmet.ProtuStrankaListFormatedOIB_1">
      <item>BREATHE DIVE &amp; SAIL d.o.o. za turizam i usluge, OIB 76597354720</item>
    </derivirana_varijabla>
  </DomainObject.Predmet.ProtuStrankaListFormatedOIB>
  <DomainObject.Predmet.ProtuStrankaListFormatedWithAdress>
    <izvorni_sadrzaj>
      <item>BREATHE DIVE &amp; SAIL d.o.o. za turizam i usluge, Josipa Račića 4, 23000 Zadar</item>
    </izvorni_sadrzaj>
    <derivirana_varijabla naziv="DomainObject.Predmet.ProtuStrankaListFormatedWithAdress_1">
      <item>BREATHE DIVE &amp; SAIL d.o.o. za turizam i usluge, Josipa Račića 4, 23000 Zadar</item>
    </derivirana_varijabla>
  </DomainObject.Predmet.ProtuStrankaListFormatedWithAdress>
  <DomainObject.Predmet.ProtuStrankaListFormatedWithAdressOIB>
    <izvorni_sadrzaj>
      <item>BREATHE DIVE &amp; SAIL d.o.o. za turizam i usluge, OIB 76597354720, Josipa Račića 4, 23000 Zadar</item>
    </izvorni_sadrzaj>
    <derivirana_varijabla naziv="DomainObject.Predmet.ProtuStrankaListFormatedWithAdressOIB_1">
      <item>BREATHE DIVE &amp; SAIL d.o.o. za turizam i usluge, OIB 76597354720, Josipa Račića 4, 23000 Zadar</item>
    </derivirana_varijabla>
  </DomainObject.Predmet.ProtuStrankaListFormatedWithAdressOIB>
  <DomainObject.Predmet.ProtuStrankaListNazivFormated>
    <izvorni_sadrzaj>
      <item>BREATHE DIVE &amp; SAIL d.o.o. za turizam i usluge</item>
    </izvorni_sadrzaj>
    <derivirana_varijabla naziv="DomainObject.Predmet.ProtuStrankaListNazivFormated_1">
      <item>BREATHE DIVE &amp; SAIL d.o.o. za turizam i usluge</item>
    </derivirana_varijabla>
  </DomainObject.Predmet.ProtuStrankaListNazivFormated>
  <DomainObject.Predmet.ProtuStrankaListNazivFormatedOIB>
    <izvorni_sadrzaj>
      <item>BREATHE DIVE &amp; SAIL d.o.o. za turizam i usluge, OIB 76597354720</item>
    </izvorni_sadrzaj>
    <derivirana_varijabla naziv="DomainObject.Predmet.ProtuStrankaListNazivFormatedOIB_1">
      <item>BREATHE DIVE &amp; SAIL d.o.o. za turizam i usluge, OIB 76597354720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BREATHE DIVE &amp; SAIL d.o.o. za turizam i usluge</izvorni_sadrzaj>
    <derivirana_varijabla naziv="DomainObject.Predmet.ProtustrankaIDrugi_1">BREATHE DIVE &amp; SAIL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BREATHE DIVE &amp; SAIL d.o.o. za turizam i usluge, OIB 76597354720, Josipa Račića 4, 23000 Zadar</izvorni_sadrzaj>
    <derivirana_varijabla naziv="DomainObject.Predmet.ProtustrankaIDrugiAdressOIB_1">BREATHE DIVE &amp; SAIL d.o.o. za turizam i usluge, OIB 76597354720, Josipa Račića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BREATHE DIVE &amp; SAIL d.o.o. za turizam i usluge</item>
    </izvorni_sadrzaj>
    <derivirana_varijabla naziv="DomainObject.Predmet.SudioniciListNaziv_1">
      <item>FINA</item>
      <item>BREATHE DIVE &amp; SAIL d.o.o. za turizam i usluge</item>
    </derivirana_varijabla>
  </DomainObject.Predmet.SudioniciListNaziv>
  <DomainObject.Predmet.SudioniciListAdressOIB>
    <izvorni_sadrzaj>
      <item>FINA, OIB 85821130368</item>
      <item>BREATHE DIVE &amp; SAIL d.o.o. za turizam i usluge, OIB 76597354720, Josipa Račića 4,23000 Zadar</item>
    </izvorni_sadrzaj>
    <derivirana_varijabla naziv="DomainObject.Predmet.SudioniciListAdressOIB_1">
      <item>FINA, OIB 85821130368</item>
      <item>BREATHE DIVE &amp; SAIL d.o.o. za turizam i usluge, OIB 76597354720, Josipa Račića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76597354720</item>
    </izvorni_sadrzaj>
    <derivirana_varijabla naziv="DomainObject.Predmet.SudioniciListNazivOIB_1">
      <item>, OIB 85821130368</item>
      <item>, OIB 76597354720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8C887-BC4A-412C-8500-6D3D9281E2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1996</properties:Characters>
  <properties:Lines>64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2017-10-05T11:37:00Z</dcterms:created>
  <dc:creator>Tina Grgas</dc:creator>
  <cp:lastModifiedBy>wsadmin</cp:lastModifiedBy>
  <cp:lastPrinted>2017-10-05T11:38:00Z</cp:lastPrinted>
  <dcterms:modified xmlns:xsi="http://www.w3.org/2001/XMLSchema-instance" xsi:type="dcterms:W3CDTF">2017-10-05T12:37:00Z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