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bdbde" w14:paraId="00bdbd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90F6F">
        <w:t>3022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D4DDE">
        <w:t>2</w:t>
      </w:r>
      <w:r w:rsidR="00790F6F">
        <w:t>3</w:t>
      </w:r>
      <w:r w:rsidR="005D4DDE">
        <w:t>. prosinca</w:t>
      </w:r>
      <w:r w:rsidR="003E5D1C">
        <w:t xml:space="preserve"> 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AC4528">
        <w:t xml:space="preserve"> </w:t>
      </w:r>
      <w:r w:rsidR="00790F6F">
        <w:t>O P T – GRAF d.o.o. Sesvete, Jakova Gotovca 23, MBS: 080209691, OIB: 67092525777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790F6F">
        <w:t xml:space="preserve">619.426,48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D4DDE">
        <w:t>2</w:t>
      </w:r>
      <w:r w:rsidR="00790F6F">
        <w:t>3</w:t>
      </w:r>
      <w:r w:rsidR="005D4DDE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A300CC"/>
    <w:rsid w:val="00A71431"/>
    <w:rsid w:val="00AC4528"/>
    <w:rsid w:val="00AD027A"/>
    <w:rsid w:val="00B82F18"/>
    <w:rsid w:val="00C836B9"/>
    <w:rsid w:val="00C958E9"/>
    <w:rsid w:val="00CE7362"/>
    <w:rsid w:val="00D01B78"/>
    <w:rsid w:val="00D66226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00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0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0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0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0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00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0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0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0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0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3022</izvorni_sadrzaj>
    <derivirana_varijabla naziv="DomainObject.Predmet.Broj_1">3022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St-3022/2015</izvorni_sadrzaj>
    <derivirana_varijabla naziv="DomainObject.Predmet.OznakaBroj_1">St-3022/2015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 P T - GRAF d.o.o. zastupanog po punomoćniku Ribana Šikić</izvorni_sadrzaj>
    <derivirana_varijabla naziv="DomainObject.Predmet.ProtustrankaFormated_1">  O P T - GRAF d.o.o. zastupanog po punomoćniku Ribana Šikić</derivirana_varijabla>
  </DomainObject.Predmet.ProtustrankaFormated>
  <DomainObject.Predmet.ProtustrankaFormatedOIB>
    <izvorni_sadrzaj>  O P T - GRAF d.o.o., OIB 67092525777 zastupanog po punomoćniku Ribana Šikić</izvorni_sadrzaj>
    <derivirana_varijabla naziv="DomainObject.Predmet.ProtustrankaFormatedOIB_1">  O P T - GRAF d.o.o., OIB 67092525777 zastupanog po punomoćniku Ribana Šikić</derivirana_varijabla>
  </DomainObject.Predmet.ProtustrankaFormatedOIB>
  <DomainObject.Predmet.ProtustrankaFormatedWithAdress>
    <izvorni_sadrzaj> O P T - GRAF d.o.o., Jakova Gotovca 23, 10360 Sesvete zastupanog po punomoćniku Ribana Šikić</izvorni_sadrzaj>
    <derivirana_varijabla naziv="DomainObject.Predmet.ProtustrankaFormatedWithAdress_1"> O P T - GRAF d.o.o., Jakova Gotovca 23, 10360 Sesvete zastupanog po punomoćniku Ribana Šikić</derivirana_varijabla>
  </DomainObject.Predmet.ProtustrankaFormatedWithAdress>
  <DomainObject.Predmet.ProtustrankaFormatedWithAdressOIB>
    <izvorni_sadrzaj> O P T - GRAF d.o.o., OIB 67092525777, Jakova Gotovca 23, 10360 Sesvete zastupanog po punomoćniku Ribana Šikić</izvorni_sadrzaj>
    <derivirana_varijabla naziv="DomainObject.Predmet.ProtustrankaFormatedWithAdressOIB_1"> O P T - GRAF d.o.o., OIB 67092525777, Jakova Gotovca 23, 10360 Sesvete zastupanog po punomoćniku Ribana Šikić</derivirana_varijabla>
  </DomainObject.Predmet.ProtustrankaFormatedWithAdressOIB>
  <DomainObject.Predmet.ProtustrankaWithAdress>
    <izvorni_sadrzaj>O P T - GRAF d.o.o. Jakova Gotovca 23, 10360 Sesvete</izvorni_sadrzaj>
    <derivirana_varijabla naziv="DomainObject.Predmet.ProtustrankaWithAdress_1">O P T - GRAF d.o.o. Jakova Gotovca 23, 10360 Sesvete</derivirana_varijabla>
  </DomainObject.Predmet.ProtustrankaWithAdress>
  <DomainObject.Predmet.ProtustrankaWithAdressOIB>
    <izvorni_sadrzaj>O P T - GRAF d.o.o., OIB 67092525777, Jakova Gotovca 23, 10360 Sesvete</izvorni_sadrzaj>
    <derivirana_varijabla naziv="DomainObject.Predmet.ProtustrankaWithAdressOIB_1">O P T - GRAF d.o.o., OIB 67092525777, Jakova Gotovca 23, 10360 Sesvete</derivirana_varijabla>
  </DomainObject.Predmet.ProtustrankaWithAdressOIB>
  <DomainObject.Predmet.ProtustrankaNazivFormated>
    <izvorni_sadrzaj>O P T - GRAF d.o.o.</izvorni_sadrzaj>
    <derivirana_varijabla naziv="DomainObject.Predmet.ProtustrankaNazivFormated_1">O P T - GRAF d.o.o.</derivirana_varijabla>
  </DomainObject.Predmet.ProtustrankaNazivFormated>
  <DomainObject.Predmet.ProtustrankaNazivFormatedOIB>
    <izvorni_sadrzaj>O P T - GRAF d.o.o., OIB 67092525777</izvorni_sadrzaj>
    <derivirana_varijabla naziv="DomainObject.Predmet.ProtustrankaNazivFormatedOIB_1">O P T - GRAF d.o.o., OIB 67092525777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 P T - GRAF d.o.o. zastupanog po punomoćniku Ribana Šikić</item>
    </izvorni_sadrzaj>
    <derivirana_varijabla naziv="DomainObject.Predmet.ProtuStrankaListFormated_1">
      <item>O P T - GRAF d.o.o. zastupanog po punomoćniku Ribana Šikić</item>
    </derivirana_varijabla>
  </DomainObject.Predmet.ProtuStrankaListFormated>
  <DomainObject.Predmet.ProtuStrankaListFormatedOIB>
    <izvorni_sadrzaj>
      <item>O P T - GRAF d.o.o., OIB 67092525777 zastupanog po punomoćniku Ribana Šikić</item>
    </izvorni_sadrzaj>
    <derivirana_varijabla naziv="DomainObject.Predmet.ProtuStrankaListFormatedOIB_1">
      <item>O P T - GRAF d.o.o., OIB 67092525777 zastupanog po punomoćniku Ribana Šikić</item>
    </derivirana_varijabla>
  </DomainObject.Predmet.ProtuStrankaListFormatedOIB>
  <DomainObject.Predmet.ProtuStrankaListFormatedWithAdress>
    <izvorni_sadrzaj>
      <item>O P T - GRAF d.o.o., Jakova Gotovca 23, 10360 Sesvete zastupanog po punomoćniku Ribana Šikić</item>
    </izvorni_sadrzaj>
    <derivirana_varijabla naziv="DomainObject.Predmet.ProtuStrankaListFormatedWithAdress_1">
      <item>O P T - GRAF d.o.o., Jakova Gotovca 23, 10360 Sesvete zastupanog po punomoćniku Ribana Šikić</item>
    </derivirana_varijabla>
  </DomainObject.Predmet.ProtuStrankaListFormatedWithAdress>
  <DomainObject.Predmet.ProtuStrankaListFormatedWithAdressOIB>
    <izvorni_sadrzaj>
      <item>O P T - GRAF d.o.o., OIB 67092525777, Jakova Gotovca 23, 10360 Sesvete zastupanog po punomoćniku Ribana Šikić</item>
    </izvorni_sadrzaj>
    <derivirana_varijabla naziv="DomainObject.Predmet.ProtuStrankaListFormatedWithAdressOIB_1">
      <item>O P T - GRAF d.o.o., OIB 67092525777, Jakova Gotovca 23, 10360 Sesvete zastupanog po punomoćniku Ribana Šikić</item>
    </derivirana_varijabla>
  </DomainObject.Predmet.ProtuStrankaListFormatedWithAdressOIB>
  <DomainObject.Predmet.ProtuStrankaListNazivFormated>
    <izvorni_sadrzaj>
      <item>O P T - GRAF d.o.o.</item>
    </izvorni_sadrzaj>
    <derivirana_varijabla naziv="DomainObject.Predmet.ProtuStrankaListNazivFormated_1">
      <item>O P T - GRAF d.o.o.</item>
    </derivirana_varijabla>
  </DomainObject.Predmet.ProtuStrankaListNazivFormated>
  <DomainObject.Predmet.ProtuStrankaListNazivFormatedOIB>
    <izvorni_sadrzaj>
      <item>O P T - GRAF d.o.o., OIB 67092525777</item>
    </izvorni_sadrzaj>
    <derivirana_varijabla naziv="DomainObject.Predmet.ProtuStrankaListNazivFormatedOIB_1">
      <item>O P T - GRAF d.o.o., OIB 67092525777</item>
    </derivirana_varijabla>
  </DomainObject.Predmet.ProtuStrankaListNazivFormatedOIB>
  <DomainObject.Predmet.OstaliListFormated>
    <izvorni_sadrzaj>
      <item>Ribana Šikić punomoćnik sudionika u postupku O P T - GRAF d.o.o.</item>
    </izvorni_sadrzaj>
    <derivirana_varijabla naziv="DomainObject.Predmet.OstaliListFormated_1">
      <item>Ribana Šikić punomoćnik sudionika u postupku O P T - GRAF d.o.o.</item>
    </derivirana_varijabla>
  </DomainObject.Predmet.OstaliListFormated>
  <DomainObject.Predmet.OstaliListFormatedOIB>
    <izvorni_sadrzaj>
      <item>Ribana Šikić, OIB 31191128326 punomoćnik sudionika u postupku O P T - GRAF d.o.o.</item>
    </izvorni_sadrzaj>
    <derivirana_varijabla naziv="DomainObject.Predmet.OstaliListFormatedOIB_1">
      <item>Ribana Šikić, OIB 31191128326 punomoćnik sudionika u postupku O P T - GRAF d.o.o.</item>
    </derivirana_varijabla>
  </DomainObject.Predmet.OstaliListFormatedOIB>
  <DomainObject.Predmet.OstaliListFormatedWithAdress>
    <izvorni_sadrzaj>
      <item>Ribana Šikić, Ulica Bartola Kašića 11, 10360 Sesvete punomoćnik sudionika u postupku O P T - GRAF d.o.o.</item>
    </izvorni_sadrzaj>
    <derivirana_varijabla naziv="DomainObject.Predmet.OstaliListFormatedWithAdress_1">
      <item>Ribana Šikić, Ulica Bartola Kašića 11, 10360 Sesvete punomoćnik sudionika u postupku O P T - GRAF d.o.o.</item>
    </derivirana_varijabla>
  </DomainObject.Predmet.OstaliListFormatedWithAdress>
  <DomainObject.Predmet.OstaliListFormatedWithAdressOIB>
    <izvorni_sadrzaj>
      <item>Ribana Šikić, OIB 31191128326, Ulica Bartola Kašića 11, 10360 Sesvete punomoćnik sudionika u postupku O P T - GRAF d.o.o.</item>
    </izvorni_sadrzaj>
    <derivirana_varijabla naziv="DomainObject.Predmet.OstaliListFormatedWithAdressOIB_1">
      <item>Ribana Šikić, OIB 31191128326, Ulica Bartola Kašića 11, 10360 Sesvete punomoćnik sudionika u postupku O P T - GRAF d.o.o.</item>
    </derivirana_varijabla>
  </DomainObject.Predmet.OstaliListFormatedWithAdressOIB>
  <DomainObject.Predmet.OstaliListNazivFormated>
    <izvorni_sadrzaj>
      <item>Ribana Šikić</item>
    </izvorni_sadrzaj>
    <derivirana_varijabla naziv="DomainObject.Predmet.OstaliListNazivFormated_1">
      <item>Ribana Šikić</item>
    </derivirana_varijabla>
  </DomainObject.Predmet.OstaliListNazivFormated>
  <DomainObject.Predmet.OstaliListNazivFormatedOIB>
    <izvorni_sadrzaj>
      <item>Ribana Šikić, OIB 31191128326</item>
    </izvorni_sadrzaj>
    <derivirana_varijabla naziv="DomainObject.Predmet.OstaliListNazivFormatedOIB_1">
      <item>Ribana Šikić, OIB 31191128326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 P T - GRAF d.o.o.</izvorni_sadrzaj>
    <derivirana_varijabla naziv="DomainObject.Predmet.ProtustrankaIDrugi_1">O P T - GRAF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 P T - GRAF d.o.o., OIB 67092525777, Jakova Gotovca 23, 10360 Sesvete</izvorni_sadrzaj>
    <derivirana_varijabla naziv="DomainObject.Predmet.ProtustrankaIDrugiAdressOIB_1">O P T - GRAF d.o.o., OIB 67092525777, Jakova Gotovca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 P T - GRAF d.o.o.</item>
      <item>FINA Regionalni centar Zagreb</item>
      <item>Ribana Šikić</item>
    </izvorni_sadrzaj>
    <derivirana_varijabla naziv="DomainObject.Predmet.SudioniciListNaziv_1">
      <item>O P T - GRAF d.o.o.</item>
      <item>FINA Regionalni centar Zagreb</item>
      <item>Ribana Šikić</item>
    </derivirana_varijabla>
  </DomainObject.Predmet.SudioniciListNaziv>
  <DomainObject.Predmet.SudioniciListAdressOIB>
    <izvorni_sadrzaj>
      <item>O P T - GRAF d.o.o., OIB 67092525777, Jakova Gotovca 23,10360 Sesvete</item>
      <item>FINA Regionalni centar Zagreb, OIB 85821130368, Trg svibanjskih žrtava 1995. 1,10000 Zagreb</item>
      <item>Ribana Šikić, OIB 31191128326, Ulica Bartola Kašića 11,10360 Sesvete</item>
    </izvorni_sadrzaj>
    <derivirana_varijabla naziv="DomainObject.Predmet.SudioniciListAdressOIB_1">
      <item>O P T - GRAF d.o.o., OIB 67092525777, Jakova Gotovca 23,10360 Sesvete</item>
      <item>FINA Regionalni centar Zagreb, OIB 85821130368, Trg svibanjskih žrtava 1995. 1,10000 Zagreb</item>
      <item>Ribana Šikić, OIB 31191128326, Ulica Bartola Kašića 11,10360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67092525777</item>
      <item>, OIB 85821130368</item>
      <item>, OIB 31191128326</item>
    </izvorni_sadrzaj>
    <derivirana_varijabla naziv="DomainObject.Predmet.SudioniciListNazivOIB_1">
      <item>, OIB 67092525777</item>
      <item>, OIB 85821130368</item>
      <item>, OIB 31191128326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1296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2015-12-22T12:19:00Z</dcterms:created>
  <dc:creator>ilukac</dc:creator>
  <cp:lastModifiedBy>Marija Kojić</cp:lastModifiedBy>
  <cp:lastPrinted>2015-09-23T11:51:00Z</cp:lastPrinted>
  <dcterms:modified xmlns:xsi="http://www.w3.org/2001/XMLSchema-instance" xsi:type="dcterms:W3CDTF">2015-12-23T07:39:00Z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