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b7f1" w14:paraId="462b7f1" w:rsidRDefault="00A434A3" w:rsidP="00A434A3" w:rsidR="00A434A3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4A3" w:rsidP="00A434A3" w:rsidR="00A434A3">
      <w:r>
        <w:t xml:space="preserve">   Republika Hrvatska</w:t>
      </w:r>
    </w:p>
    <w:p w:rsidRDefault="00A434A3" w:rsidP="00A434A3" w:rsidR="00A434A3">
      <w:r>
        <w:t>Trgovački sud u Osijeku</w:t>
      </w:r>
    </w:p>
    <w:p w:rsidRDefault="00A434A3" w:rsidP="00A434A3" w:rsidR="00A434A3">
      <w:r>
        <w:t xml:space="preserve">   Osijek, Zagrebačka 2</w:t>
      </w: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  <w:r>
        <w:t>Poslovni broj: 6 St-</w:t>
      </w:r>
      <w:r w:rsidR="00701E5F">
        <w:t>1285/18-8</w:t>
      </w:r>
    </w:p>
    <w:p w:rsidRDefault="00A434A3" w:rsidP="00960C63" w:rsidR="00A434A3">
      <w:pPr>
        <w:jc w:val="center"/>
      </w:pPr>
    </w:p>
    <w:p w:rsidRDefault="00A434A3" w:rsidP="00960C63" w:rsidR="00A434A3">
      <w:pPr>
        <w:jc w:val="center"/>
      </w:pPr>
    </w:p>
    <w:p w:rsidRDefault="00A434A3" w:rsidP="00960C63" w:rsidR="00A434A3">
      <w:pPr>
        <w:jc w:val="center"/>
      </w:pP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>
      <w:pPr>
        <w:jc w:val="center"/>
      </w:pPr>
      <w:r w:rsidRPr="00451DD6">
        <w:t>R J E Š E N J E</w:t>
      </w:r>
    </w:p>
    <w:p w:rsidRDefault="00A434A3" w:rsidP="00681535" w:rsidR="00A434A3" w:rsidRPr="00681535">
      <w:pPr>
        <w:jc w:val="center"/>
      </w:pP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01E5F" w:rsidRPr="00701E5F">
        <w:rPr>
          <w:b/>
        </w:rPr>
        <w:t xml:space="preserve">AMICITIA d.o.o. Osijek, </w:t>
      </w:r>
      <w:proofErr w:type="spellStart"/>
      <w:r w:rsidR="00701E5F" w:rsidRPr="00701E5F">
        <w:rPr>
          <w:b/>
        </w:rPr>
        <w:t>Dragonjska</w:t>
      </w:r>
      <w:proofErr w:type="spellEnd"/>
      <w:r w:rsidR="00701E5F" w:rsidRPr="00701E5F">
        <w:rPr>
          <w:b/>
        </w:rPr>
        <w:t xml:space="preserve"> 10, OIB: 80557949526, MBS: 030109670</w:t>
      </w:r>
      <w:r w:rsidR="006139EC">
        <w:t xml:space="preserve">, </w:t>
      </w:r>
      <w:r w:rsidR="003B4C28">
        <w:t xml:space="preserve">dana </w:t>
      </w:r>
      <w:r w:rsidR="00A434A3">
        <w:t>5. veljače 2019. g.</w:t>
      </w:r>
      <w:r w:rsidR="00561661">
        <w:t>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701E5F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01E5F" w:rsidRPr="00701E5F">
        <w:rPr>
          <w:b/>
        </w:rPr>
        <w:t xml:space="preserve">AMICITIA d.o.o. Osijek, </w:t>
      </w:r>
      <w:proofErr w:type="spellStart"/>
      <w:r w:rsidR="00701E5F" w:rsidRPr="00701E5F">
        <w:rPr>
          <w:b/>
        </w:rPr>
        <w:t>Dragonjska</w:t>
      </w:r>
      <w:proofErr w:type="spellEnd"/>
      <w:r w:rsidR="00701E5F" w:rsidRPr="00701E5F">
        <w:rPr>
          <w:b/>
        </w:rPr>
        <w:t xml:space="preserve"> 10, OIB: 80557949526, MBS: 030109670 </w:t>
      </w:r>
      <w:r w:rsidR="00A434A3" w:rsidRPr="00A434A3"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01E5F">
        <w:rPr>
          <w:b/>
        </w:rPr>
        <w:t>1285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01E5F">
        <w:rPr>
          <w:b/>
        </w:rPr>
        <w:t>29.200,00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701E5F" w:rsidP="00701E5F" w:rsidR="00701E5F">
      <w:r>
        <w:t>- trošak  poštarine , naknade Fini i CHV      …………………        50,00 kn</w:t>
      </w:r>
    </w:p>
    <w:p w:rsidRDefault="00701E5F" w:rsidP="00701E5F" w:rsidR="00701E5F">
      <w:r>
        <w:t>- jednokratna nagrada privremenom stečajnom upravitelju za</w:t>
      </w:r>
    </w:p>
    <w:p w:rsidRDefault="00701E5F" w:rsidP="00701E5F" w:rsidR="00701E5F">
      <w:r>
        <w:t xml:space="preserve">  obavljene radnje u prethodnom stečajnom postupku ……….    4.000,00 kn</w:t>
      </w:r>
    </w:p>
    <w:p w:rsidRDefault="00701E5F" w:rsidP="00701E5F" w:rsidR="00701E5F">
      <w:r>
        <w:t>- troškovi izrade pečata ……………………………………….      150,00 kn</w:t>
      </w:r>
    </w:p>
    <w:p w:rsidRDefault="00701E5F" w:rsidP="00701E5F" w:rsidR="00701E5F">
      <w:r>
        <w:t xml:space="preserve"> - troškovi otvaranja, vođenja i zatvaranja žiro-računa ……….   1.000,00 kn</w:t>
      </w:r>
    </w:p>
    <w:p w:rsidRDefault="00701E5F" w:rsidP="00701E5F" w:rsidR="00701E5F">
      <w:r>
        <w:t xml:space="preserve"> - troškovi vođenja knjigovodstva  12 mjeseci  .……………… 12.000,00 kn</w:t>
      </w:r>
    </w:p>
    <w:p w:rsidRDefault="00701E5F" w:rsidP="00701E5F" w:rsidR="00701E5F">
      <w:r>
        <w:t>-  paušalna sudska pristojba u st. postupku  …………………..    2.000,00 kn</w:t>
      </w:r>
    </w:p>
    <w:p w:rsidRDefault="00701E5F" w:rsidP="00701E5F" w:rsidR="00701E5F">
      <w:r>
        <w:t>-  nagrada stečajnom upravitelju – od očekivanog</w:t>
      </w:r>
    </w:p>
    <w:p w:rsidRDefault="00701E5F" w:rsidP="00701E5F" w:rsidR="00701E5F">
      <w:r>
        <w:t xml:space="preserve">   unovčenja stečajne mase   ………….………………………     6.000,00 kn</w:t>
      </w:r>
    </w:p>
    <w:p w:rsidRDefault="00701E5F" w:rsidP="00701E5F" w:rsidR="00701E5F">
      <w:r>
        <w:t>- troškovi unovčenja stečajne mase …………………………..    3.000,00 kn</w:t>
      </w:r>
    </w:p>
    <w:p w:rsidRDefault="00701E5F" w:rsidP="00701E5F" w:rsidR="00701E5F">
      <w:r>
        <w:t>- ostali  nepredviđeni materijalni troškovi ……………………    1.000.00 kn</w:t>
      </w:r>
    </w:p>
    <w:p w:rsidRDefault="00701E5F" w:rsidP="00701E5F" w:rsidR="00701E5F">
      <w:r>
        <w:t xml:space="preserve">------------------------------------------------------------------------------------------- </w:t>
      </w:r>
    </w:p>
    <w:p w:rsidRDefault="00701E5F" w:rsidP="00701E5F" w:rsidR="00701E5F">
      <w:r>
        <w:t xml:space="preserve">                                                                 UKUPNO: ………...  29.200 ,00 kn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A434A3" w:rsidP="00BB2037" w:rsidR="00A434A3">
      <w:pPr>
        <w:ind w:left="705"/>
        <w:jc w:val="both"/>
      </w:pPr>
    </w:p>
    <w:p w:rsidRDefault="00A434A3" w:rsidP="00BB2037" w:rsidR="00A434A3">
      <w:pPr>
        <w:ind w:left="705"/>
        <w:jc w:val="both"/>
      </w:pPr>
    </w:p>
    <w:p w:rsidRDefault="00701E5F" w:rsidP="00701E5F" w:rsidR="00701E5F">
      <w:pPr>
        <w:jc w:val="right"/>
      </w:pPr>
      <w:r>
        <w:t>Poslovni broj: 6 St-1285/18-8</w:t>
      </w:r>
    </w:p>
    <w:p w:rsidRDefault="00701E5F" w:rsidP="00701E5F" w:rsidR="00A434A3">
      <w:pPr>
        <w:tabs>
          <w:tab w:pos="7425" w:val="left"/>
        </w:tabs>
        <w:ind w:left="705"/>
        <w:jc w:val="both"/>
      </w:pPr>
      <w:r>
        <w:tab/>
      </w:r>
    </w:p>
    <w:p w:rsidRDefault="00A434A3" w:rsidP="00BB2037" w:rsidR="00A434A3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01E5F">
        <w:t>14. studenog</w:t>
      </w:r>
      <w:r w:rsidR="00A434A3">
        <w:t xml:space="preserve"> 2018. g.</w:t>
      </w:r>
      <w:r w:rsidRPr="00DD2365">
        <w:t xml:space="preserve"> prijedlog za otvaranje stečajnog postupka nad dužnikom </w:t>
      </w:r>
      <w:r w:rsidR="00701E5F" w:rsidRPr="00701E5F">
        <w:rPr>
          <w:b/>
        </w:rPr>
        <w:t xml:space="preserve">AMICITIA d.o.o. Osijek, </w:t>
      </w:r>
      <w:proofErr w:type="spellStart"/>
      <w:r w:rsidR="00701E5F" w:rsidRPr="00701E5F">
        <w:rPr>
          <w:b/>
        </w:rPr>
        <w:t>Dragonjska</w:t>
      </w:r>
      <w:proofErr w:type="spellEnd"/>
      <w:r w:rsidR="00701E5F" w:rsidRPr="00701E5F">
        <w:rPr>
          <w:b/>
        </w:rPr>
        <w:t xml:space="preserve"> 10, OIB: 80557949526, MBS: 030109670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701E5F">
        <w:t>1285/18-3 od 15. studenog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A434A3">
        <w:t xml:space="preserve">30. siječnja 2019. g. razvidno </w:t>
      </w:r>
      <w:r>
        <w:t xml:space="preserve">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01E5F">
        <w:rPr>
          <w:b/>
        </w:rPr>
        <w:t>29.200,00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A434A3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434A3">
        <w:t>5. veljače 2019.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01E5F">
        <w:t>26.2.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10C" w:rsidR="006B410C">
      <w:r>
        <w:separator/>
      </w:r>
    </w:p>
  </w:endnote>
  <w:endnote w:id="0" w:type="continuationSeparator">
    <w:p w:rsidRDefault="006B410C" w:rsidR="006B4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10C" w:rsidR="006B410C">
      <w:r>
        <w:separator/>
      </w:r>
    </w:p>
  </w:footnote>
  <w:footnote w:id="0" w:type="continuationSeparator">
    <w:p w:rsidRDefault="006B410C" w:rsidR="006B4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2C73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2C73"/>
    <w:rsid w:val="001D26EF"/>
    <w:rsid w:val="001E75FC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B410C"/>
    <w:rsid w:val="006C2A8F"/>
    <w:rsid w:val="006C541C"/>
    <w:rsid w:val="006E44FD"/>
    <w:rsid w:val="006E6779"/>
    <w:rsid w:val="00701E5F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34A3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87237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2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2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39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1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44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St-1285/2018</izvorni_sadrzaj>
    <derivirana_varijabla naziv="DomainObject.Predmet.OznakaBroj_1">St-1285/2018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AMICITIA d.o.o. za ugostiteljstvo i usluge</izvorni_sadrzaj>
    <derivirana_varijabla naziv="DomainObject.Predmet.ProtustrankaFormated_1">  AMICITIA d.o.o. za ugostiteljstvo i usluge</derivirana_varijabla>
  </DomainObject.Predmet.ProtustrankaFormated>
  <DomainObject.Predmet.ProtustrankaFormatedOIB>
    <izvorni_sadrzaj>  AMICITIA d.o.o. za ugostiteljstvo i usluge, OIB 80557949526</izvorni_sadrzaj>
    <derivirana_varijabla naziv="DomainObject.Predmet.ProtustrankaFormatedOIB_1">  AMICITIA d.o.o. za ugostiteljstvo i usluge, OIB 80557949526</derivirana_varijabla>
  </DomainObject.Predmet.ProtustrankaFormatedOIB>
  <DomainObject.Predmet.ProtustrankaFormatedWithAdress>
    <izvorni_sadrzaj> AMICITIA d.o.o. za ugostiteljstvo i usluge, Dragonjska 10, 31000 Osijek</izvorni_sadrzaj>
    <derivirana_varijabla naziv="DomainObject.Predmet.ProtustrankaFormatedWithAdress_1"> AMICITIA d.o.o. za ugostiteljstvo i usluge, Dragonjska 10, 31000 Osijek</derivirana_varijabla>
  </DomainObject.Predmet.ProtustrankaFormatedWithAdress>
  <DomainObject.Predmet.ProtustrankaFormatedWithAdressOIB>
    <izvorni_sadrzaj> AMICITIA d.o.o. za ugostiteljstvo i usluge, OIB 80557949526, Dragonjska 10, 31000 Osijek</izvorni_sadrzaj>
    <derivirana_varijabla naziv="DomainObject.Predmet.ProtustrankaFormatedWithAdressOIB_1"> AMICITIA d.o.o. za ugostiteljstvo i usluge, OIB 80557949526, Dragonjska 10, 31000 Osijek</derivirana_varijabla>
  </DomainObject.Predmet.ProtustrankaFormatedWithAdressOIB>
  <DomainObject.Predmet.ProtustrankaWithAdress>
    <izvorni_sadrzaj>AMICITIA d.o.o. za ugostiteljstvo i usluge Dragonjska 10, 31000 Osijek</izvorni_sadrzaj>
    <derivirana_varijabla naziv="DomainObject.Predmet.ProtustrankaWithAdress_1">AMICITIA d.o.o. za ugostiteljstvo i usluge Dragonjska 10, 31000 Osijek</derivirana_varijabla>
  </DomainObject.Predmet.ProtustrankaWithAdress>
  <DomainObject.Predmet.ProtustrankaWithAdressOIB>
    <izvorni_sadrzaj>AMICITIA d.o.o. za ugostiteljstvo i usluge, OIB 80557949526, Dragonjska 10, 31000 Osijek</izvorni_sadrzaj>
    <derivirana_varijabla naziv="DomainObject.Predmet.ProtustrankaWithAdressOIB_1">AMICITIA d.o.o. za ugostiteljstvo i usluge, OIB 80557949526, Dragonjska 10, 31000 Osijek</derivirana_varijabla>
  </DomainObject.Predmet.ProtustrankaWithAdressOIB>
  <DomainObject.Predmet.ProtustrankaNazivFormated>
    <izvorni_sadrzaj>AMICITIA d.o.o. za ugostiteljstvo i usluge</izvorni_sadrzaj>
    <derivirana_varijabla naziv="DomainObject.Predmet.ProtustrankaNazivFormated_1">AMICITIA d.o.o. za ugostiteljstvo i usluge</derivirana_varijabla>
  </DomainObject.Predmet.ProtustrankaNazivFormated>
  <DomainObject.Predmet.ProtustrankaNazivFormatedOIB>
    <izvorni_sadrzaj>AMICITIA d.o.o. za ugostiteljstvo i usluge, OIB 80557949526</izvorni_sadrzaj>
    <derivirana_varijabla naziv="DomainObject.Predmet.ProtustrankaNazivFormatedOIB_1">AMICITIA d.o.o. za ugostiteljstvo i usluge, OIB 80557949526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AMICITIA d.o.o. za ugostiteljstvo i usluge</item>
    </izvorni_sadrzaj>
    <derivirana_varijabla naziv="DomainObject.Predmet.ProtuStrankaListFormated_1">
      <item>AMICITIA d.o.o. za ugostiteljstvo i usluge</item>
    </derivirana_varijabla>
  </DomainObject.Predmet.ProtuStrankaListFormated>
  <DomainObject.Predmet.ProtuStrankaListFormatedOIB>
    <izvorni_sadrzaj>
      <item>AMICITIA d.o.o. za ugostiteljstvo i usluge, OIB 80557949526</item>
    </izvorni_sadrzaj>
    <derivirana_varijabla naziv="DomainObject.Predmet.ProtuStrankaListFormatedOIB_1">
      <item>AMICITIA d.o.o. za ugostiteljstvo i usluge, OIB 80557949526</item>
    </derivirana_varijabla>
  </DomainObject.Predmet.ProtuStrankaListFormatedOIB>
  <DomainObject.Predmet.ProtuStrankaListFormatedWithAdress>
    <izvorni_sadrzaj>
      <item>AMICITIA d.o.o. za ugostiteljstvo i usluge, Dragonjska 10, 31000 Osijek</item>
    </izvorni_sadrzaj>
    <derivirana_varijabla naziv="DomainObject.Predmet.ProtuStrankaListFormatedWithAdress_1">
      <item>AMICITIA d.o.o. za ugostiteljstvo i usluge, Dragonjska 10, 31000 Osijek</item>
    </derivirana_varijabla>
  </DomainObject.Predmet.ProtuStrankaListFormatedWithAdress>
  <DomainObject.Predmet.ProtuStrankaListFormatedWithAdressOIB>
    <izvorni_sadrzaj>
      <item>AMICITIA d.o.o. za ugostiteljstvo i usluge, OIB 80557949526, Dragonjska 10, 31000 Osijek</item>
    </izvorni_sadrzaj>
    <derivirana_varijabla naziv="DomainObject.Predmet.ProtuStrankaListFormatedWithAdressOIB_1">
      <item>AMICITIA d.o.o. za ugostiteljstvo i usluge, OIB 80557949526, Dragonjska 10, 31000 Osijek</item>
    </derivirana_varijabla>
  </DomainObject.Predmet.ProtuStrankaListFormatedWithAdressOIB>
  <DomainObject.Predmet.ProtuStrankaListNazivFormated>
    <izvorni_sadrzaj>
      <item>AMICITIA d.o.o. za ugostiteljstvo i usluge</item>
    </izvorni_sadrzaj>
    <derivirana_varijabla naziv="DomainObject.Predmet.ProtuStrankaListNazivFormated_1">
      <item>AMICITIA d.o.o. za ugostiteljstvo i usluge</item>
    </derivirana_varijabla>
  </DomainObject.Predmet.ProtuStrankaListNazivFormated>
  <DomainObject.Predmet.ProtuStrankaListNazivFormatedOIB>
    <izvorni_sadrzaj>
      <item>AMICITIA d.o.o. za ugostiteljstvo i usluge, OIB 80557949526</item>
    </izvorni_sadrzaj>
    <derivirana_varijabla naziv="DomainObject.Predmet.ProtuStrankaListNazivFormatedOIB_1">
      <item>AMICITIA d.o.o. za ugostiteljstvo i usluge, OIB 80557949526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AMICITIA d.o.o. za ugostiteljstvo i usluge</izvorni_sadrzaj>
    <derivirana_varijabla naziv="DomainObject.Predmet.ProtustrankaIDrugi_1">AMICITIA d.o.o. za ugostiteljstvo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AMICITIA d.o.o. za ugostiteljstvo i usluge, OIB 80557949526, Dragonjska 10, 31000 Osijek</izvorni_sadrzaj>
    <derivirana_varijabla naziv="DomainObject.Predmet.ProtustrankaIDrugiAdressOIB_1">AMICITIA d.o.o. za ugostiteljstvo i usluge, OIB 80557949526, Dragonjska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AMICITIA d.o.o. za ugostiteljstvo i usluge</item>
    </izvorni_sadrzaj>
    <derivirana_varijabla naziv="DomainObject.Predmet.SudioniciListNaziv_1">
      <item>FINA RC  OSIJEK</item>
      <item>AMICITIA d.o.o. za ugostiteljstvo i usluge</item>
    </derivirana_varijabla>
  </DomainObject.Predmet.SudioniciListNaziv>
  <DomainObject.Predmet.SudioniciListAdressOIB>
    <izvorni_sadrzaj>
      <item>FINA RC  OSIJEK, OIB 85821130368</item>
      <item>AMICITIA d.o.o. za ugostiteljstvo i usluge, OIB 80557949526, Dragonjska 10,31000 Osijek</item>
    </izvorni_sadrzaj>
    <derivirana_varijabla naziv="DomainObject.Predmet.SudioniciListAdressOIB_1">
      <item>FINA RC  OSIJEK, OIB 85821130368</item>
      <item>AMICITIA d.o.o. za ugostiteljstvo i usluge, OIB 80557949526, Dragonjska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80557949526</item>
    </izvorni_sadrzaj>
    <derivirana_varijabla naziv="DomainObject.Predmet.SudioniciListNazivOIB_1">
      <item>, OIB 85821130368</item>
      <item>, OIB 80557949526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St-1285/2018-4</izvorni_sadrzaj>
    <derivirana_varijabla naziv="DomainObject.PredzadnjaOdlukaIzPredmeta.Oznaka_1">St-1285/2018-4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B2054-9B6F-4389-8FAD-3371F0254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523</properties:Words>
  <properties:Characters>2902</properties:Characters>
  <properties:Lines>114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2018-04-26T12:14:00Z</dcterms:created>
  <dc:creator>hermanj</dc:creator>
  <cp:lastModifiedBy>Danijela Sekulić</cp:lastModifiedBy>
  <cp:lastPrinted>2019-02-05T07:28:00Z</cp:lastPrinted>
  <dcterms:modified xmlns:xsi="http://www.w3.org/2001/XMLSchema-instance" xsi:type="dcterms:W3CDTF">2019-02-05T07:30:00Z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