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5d14" w14:paraId="aea5d14" w:rsidRDefault="00D6693D" w:rsidP="00910611" w:rsidR="00D6693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93D" w:rsidP="00910611" w:rsidR="00D6693D">
      <w:r>
        <w:rPr>
          <w:rFonts w:eastAsia="MS Mincho"/>
        </w:rPr>
        <w:t xml:space="preserve">   REPUBLIKA HRVATSKA</w:t>
      </w:r>
    </w:p>
    <w:p w:rsidRDefault="00D6693D" w:rsidP="00910611" w:rsidR="00D6693D">
      <w:r>
        <w:rPr>
          <w:rFonts w:eastAsia="MS Mincho"/>
        </w:rPr>
        <w:t>TRGOVAČKI SUD U RIJECI</w:t>
      </w:r>
    </w:p>
    <w:p w:rsidRDefault="00D6693D" w:rsidR="00D6693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6693D" w:rsidP="00910611" w:rsidR="00D6693D" w:rsidRPr="00910611"/>
    <w:p w:rsidRDefault="00D6693D" w:rsidP="008B6081" w:rsidR="00214472" w:rsidRPr="001305E4">
      <w:pPr>
        <w:jc w:val="center"/>
      </w:pPr>
      <w:r>
        <w:t>R</w:t>
      </w:r>
      <w:r w:rsidR="008B6081" w:rsidRPr="001305E4">
        <w:t xml:space="preserve"> E P U B L I KA   H R V A T S K A</w:t>
      </w:r>
    </w:p>
    <w:p w:rsidRDefault="00214472" w:rsidP="00214472" w:rsidR="00445D45" w:rsidRPr="001305E4">
      <w:r w:rsidRPr="001305E4">
        <w:t xml:space="preserve">         </w:t>
      </w:r>
      <w:r w:rsidRPr="001305E4">
        <w:tab/>
      </w:r>
      <w:r w:rsidRPr="001305E4">
        <w:tab/>
      </w:r>
      <w:r w:rsidRPr="001305E4">
        <w:tab/>
      </w:r>
    </w:p>
    <w:p w:rsidRDefault="00214472" w:rsidP="00214472" w:rsidR="00214472" w:rsidRPr="001305E4">
      <w:pPr>
        <w:jc w:val="center"/>
        <w:rPr>
          <w:bCs/>
        </w:rPr>
      </w:pPr>
      <w:r w:rsidRPr="001305E4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</w:t>
      </w:r>
      <w:r w:rsidR="00FE315A">
        <w:t xml:space="preserve"> OIB 88785964957,</w:t>
      </w:r>
      <w:r w:rsidR="00214472" w:rsidRPr="008B6081">
        <w:t xml:space="preserve">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31328F" w:rsidRPr="0031328F">
        <w:t>CIBE društvo za pružanje usluga društvo s ograničenom odgovornošću, Kostrena, Šodići 7, OIB 91983096069</w:t>
      </w:r>
      <w:r w:rsidR="00C1089B">
        <w:rPr>
          <w:b/>
        </w:rPr>
        <w:t xml:space="preserve">, </w:t>
      </w:r>
      <w:r w:rsidR="00C1089B">
        <w:t xml:space="preserve">odlučujući o </w:t>
      </w:r>
      <w:r w:rsidR="002723D0">
        <w:t xml:space="preserve">nagradi i naknadi troškova </w:t>
      </w:r>
      <w:r w:rsidR="00C1089B">
        <w:t>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31328F">
        <w:t>06</w:t>
      </w:r>
      <w:r w:rsidR="002C66B3">
        <w:t>. srpnja</w:t>
      </w:r>
      <w:r w:rsidR="002723D0">
        <w:t xml:space="preserve">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8031F0">
        <w:t>Blaženki Prpić, Rijeka, Corrado Ilijasich 21, OIB 58591486513</w:t>
      </w:r>
      <w:r w:rsidRPr="002C66B3">
        <w:t>,</w:t>
      </w:r>
      <w:r w:rsidRPr="00C1089B">
        <w:t xml:space="preserve"> određuje se jednokratna nagrada za poslove obavljene u prethodnom postupku u iznosu od </w:t>
      </w:r>
      <w:r w:rsidR="008031F0">
        <w:t>4</w:t>
      </w:r>
      <w:r w:rsidR="002C66B3">
        <w:t>.000,00</w:t>
      </w:r>
      <w:r w:rsidRPr="002C66B3">
        <w:t xml:space="preserve"> kn </w:t>
      </w:r>
      <w:r w:rsidR="00F543B8" w:rsidRPr="002C66B3">
        <w:t>bruto</w:t>
      </w:r>
      <w:r w:rsidRPr="002C66B3">
        <w:t>.</w:t>
      </w:r>
    </w:p>
    <w:p w:rsidRDefault="00C1089B" w:rsidP="00C1089B" w:rsidR="00C1089B" w:rsidRPr="00C1089B">
      <w:pPr>
        <w:pStyle w:val="Odlomakpopisa"/>
      </w:pPr>
    </w:p>
    <w:p w:rsidRDefault="00F543B8" w:rsidP="00391B21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preostali iznos isplati na žiroračun privremenog stečajnog upravitelja </w:t>
      </w:r>
      <w:r w:rsidR="008031F0">
        <w:t>Blaženke Prpić, Rijeka, Corrado Ilijasich 21, OIB 58591486513</w:t>
      </w:r>
      <w:r w:rsidR="002723D0" w:rsidRPr="002C66B3">
        <w:t>,</w:t>
      </w:r>
      <w:r w:rsidR="002723D0" w:rsidRPr="00391B21">
        <w:rPr>
          <w:b/>
        </w:rPr>
        <w:t xml:space="preserve"> </w:t>
      </w:r>
      <w:r w:rsidR="00EA06BB" w:rsidRPr="00EA06BB">
        <w:t xml:space="preserve">IBAN: </w:t>
      </w:r>
      <w:r w:rsidR="00391B21">
        <w:t xml:space="preserve">HR67 2408 0023 1700 0083 2 </w:t>
      </w:r>
      <w:r w:rsidR="00EA06BB" w:rsidRPr="00EA06BB">
        <w:t>otvoren kod ZABA</w:t>
      </w:r>
      <w:r w:rsidRPr="00F543B8">
        <w:t xml:space="preserve">, </w:t>
      </w:r>
      <w:r w:rsidR="00CB637F" w:rsidRPr="00CB637F">
        <w:t xml:space="preserve">a iz sredstava </w:t>
      </w:r>
      <w:r w:rsidR="0052047A">
        <w:t>Fond</w:t>
      </w:r>
      <w:r w:rsidR="002C66B3">
        <w:t>a</w:t>
      </w:r>
      <w:r w:rsidR="0052047A">
        <w:t xml:space="preserve"> za namirenje troškova stečajnog postupka. </w:t>
      </w:r>
      <w:r w:rsidR="00F70C4D">
        <w:t xml:space="preserve">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BB0C7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2C66B3">
        <w:rPr>
          <w:bCs/>
        </w:rPr>
        <w:t>44</w:t>
      </w:r>
      <w:r w:rsidR="008031F0">
        <w:rPr>
          <w:bCs/>
        </w:rPr>
        <w:t>5</w:t>
      </w:r>
      <w:r w:rsidR="002C66B3">
        <w:rPr>
          <w:bCs/>
        </w:rPr>
        <w:t>/17-</w:t>
      </w:r>
      <w:r w:rsidR="008031F0">
        <w:rPr>
          <w:bCs/>
        </w:rPr>
        <w:t>11</w:t>
      </w:r>
      <w:r w:rsidR="00C65432">
        <w:rPr>
          <w:bCs/>
        </w:rPr>
        <w:t xml:space="preserve"> od </w:t>
      </w:r>
      <w:r w:rsidR="008031F0">
        <w:rPr>
          <w:bCs/>
        </w:rPr>
        <w:t>26</w:t>
      </w:r>
      <w:r w:rsidR="002C66B3">
        <w:rPr>
          <w:bCs/>
        </w:rPr>
        <w:t>. ožujka</w:t>
      </w:r>
      <w:r w:rsidR="00FE315A">
        <w:rPr>
          <w:bCs/>
        </w:rPr>
        <w:t xml:space="preserve">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2C66B3">
        <w:rPr>
          <w:bCs/>
        </w:rPr>
        <w:t>određena je mjera osiguranja iz čl.118.st.2. Stečajnog zakona (Narodne novine br. 71/15, dalje: SZ-a) i</w:t>
      </w:r>
      <w:r w:rsidR="008031F0">
        <w:rPr>
          <w:bCs/>
        </w:rPr>
        <w:t xml:space="preserve">menovanjem </w:t>
      </w:r>
      <w:r w:rsidR="006C4D0A">
        <w:t>privremen</w:t>
      </w:r>
      <w:r w:rsidR="008031F0">
        <w:t>og</w:t>
      </w:r>
      <w:r w:rsidR="006C4D0A">
        <w:t xml:space="preserve"> stečajn</w:t>
      </w:r>
      <w:r w:rsidR="008031F0">
        <w:t>og</w:t>
      </w:r>
      <w:r w:rsidR="006C4D0A">
        <w:t xml:space="preserve"> upravitelj</w:t>
      </w:r>
      <w:r w:rsidR="008031F0">
        <w:t>a Blaženke Prpić, Rijeka, Corrado Ilijasich 21, OIB 58591486513</w:t>
      </w:r>
      <w:r w:rsidR="006F57AC" w:rsidRPr="00BB0C7B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8031F0" w:rsidP="00F70C4D" w:rsidR="00F70C4D">
      <w:pPr>
        <w:jc w:val="both"/>
        <w:rPr>
          <w:bCs/>
        </w:rPr>
      </w:pPr>
      <w:r>
        <w:rPr>
          <w:bCs/>
        </w:rPr>
        <w:t xml:space="preserve"> </w:t>
      </w:r>
      <w:r w:rsidR="00F70C4D"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>
        <w:rPr>
          <w:bCs/>
        </w:rPr>
        <w:t xml:space="preserve"> i</w:t>
      </w:r>
      <w:r w:rsidR="001305E4">
        <w:rPr>
          <w:bCs/>
        </w:rPr>
        <w:t xml:space="preserve">, </w:t>
      </w:r>
      <w:r w:rsidR="00F70C4D" w:rsidRPr="00F70C4D">
        <w:rPr>
          <w:bCs/>
        </w:rPr>
        <w:t>3.</w:t>
      </w:r>
      <w:r w:rsidR="001305E4">
        <w:rPr>
          <w:bCs/>
        </w:rPr>
        <w:t xml:space="preserve">  SZ-a</w:t>
      </w:r>
      <w:r w:rsidR="00F70C4D" w:rsidRPr="00F70C4D">
        <w:rPr>
          <w:bCs/>
        </w:rPr>
        <w:t xml:space="preserve">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2C66B3">
        <w:t>0</w:t>
      </w:r>
      <w:r w:rsidR="0031328F">
        <w:t>6</w:t>
      </w:r>
      <w:r w:rsidR="002C66B3">
        <w:t>. srpnja</w:t>
      </w:r>
      <w:r w:rsidR="006C4D0A">
        <w:t xml:space="preserve"> 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D6693D" w:rsidR="00E22712" w:rsidRPr="006037B5">
      <w:pPr>
        <w:ind w:firstLine="708" w:left="1416"/>
        <w:jc w:val="right"/>
        <w:rPr>
          <w:sz w:val="28"/>
        </w:rPr>
      </w:pPr>
      <w:r>
        <w:t xml:space="preserve">   </w:t>
      </w:r>
      <w:r w:rsidR="00214472" w:rsidRPr="008B6081">
        <w:t>Daniela Korlević</w:t>
      </w:r>
      <w:r w:rsidR="00E22712">
        <w:t xml:space="preserve"> </w:t>
      </w:r>
      <w:r w:rsidR="00D6693D">
        <w:t xml:space="preserve"> </w:t>
      </w: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5950E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93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1328F">
      <w:t>445</w:t>
    </w:r>
    <w:r w:rsidR="002C66B3">
      <w:t>/17-</w:t>
    </w:r>
    <w:r w:rsidR="0031328F">
      <w:t>2</w:t>
    </w:r>
    <w:r w:rsidR="002C66B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05E4"/>
    <w:rsid w:val="00137298"/>
    <w:rsid w:val="00192AF6"/>
    <w:rsid w:val="001937F7"/>
    <w:rsid w:val="00214472"/>
    <w:rsid w:val="002723D0"/>
    <w:rsid w:val="002909CE"/>
    <w:rsid w:val="002C66B3"/>
    <w:rsid w:val="0030327A"/>
    <w:rsid w:val="00312847"/>
    <w:rsid w:val="0031328F"/>
    <w:rsid w:val="00316A04"/>
    <w:rsid w:val="003565CB"/>
    <w:rsid w:val="00391B21"/>
    <w:rsid w:val="003C0F75"/>
    <w:rsid w:val="00416E78"/>
    <w:rsid w:val="00445D45"/>
    <w:rsid w:val="00446ED7"/>
    <w:rsid w:val="0052047A"/>
    <w:rsid w:val="005712C4"/>
    <w:rsid w:val="005950EB"/>
    <w:rsid w:val="005C594E"/>
    <w:rsid w:val="006037B5"/>
    <w:rsid w:val="006268A4"/>
    <w:rsid w:val="006C4D0A"/>
    <w:rsid w:val="006F57AC"/>
    <w:rsid w:val="007863DC"/>
    <w:rsid w:val="008031F0"/>
    <w:rsid w:val="00850331"/>
    <w:rsid w:val="008B6081"/>
    <w:rsid w:val="008D25AF"/>
    <w:rsid w:val="00917A31"/>
    <w:rsid w:val="009A5E54"/>
    <w:rsid w:val="009E169F"/>
    <w:rsid w:val="009F3C0A"/>
    <w:rsid w:val="00A50178"/>
    <w:rsid w:val="00A52130"/>
    <w:rsid w:val="00B032AC"/>
    <w:rsid w:val="00BA591A"/>
    <w:rsid w:val="00BB0C7B"/>
    <w:rsid w:val="00C1089B"/>
    <w:rsid w:val="00C65432"/>
    <w:rsid w:val="00CB0C14"/>
    <w:rsid w:val="00CB637F"/>
    <w:rsid w:val="00CC57E2"/>
    <w:rsid w:val="00D6693D"/>
    <w:rsid w:val="00D771D7"/>
    <w:rsid w:val="00E128BC"/>
    <w:rsid w:val="00E22712"/>
    <w:rsid w:val="00E27203"/>
    <w:rsid w:val="00E578C6"/>
    <w:rsid w:val="00E94762"/>
    <w:rsid w:val="00EA06BB"/>
    <w:rsid w:val="00F543B8"/>
    <w:rsid w:val="00F6302D"/>
    <w:rsid w:val="00F70C4D"/>
    <w:rsid w:val="00F731C0"/>
    <w:rsid w:val="00F87FDE"/>
    <w:rsid w:val="00FE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9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69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69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69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69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CIBE d.o.o.</izvorni_sadrzaj>
    <derivirana_varijabla naziv="DomainObject.Predmet.ProtustrankaFormated_1">  CIBE d.o.o.</derivirana_varijabla>
  </DomainObject.Predmet.ProtustrankaFormated>
  <DomainObject.Predmet.ProtustrankaFormatedOIB>
    <izvorni_sadrzaj>  CIBE d.o.o., OIB 91983096069</izvorni_sadrzaj>
    <derivirana_varijabla naziv="DomainObject.Predmet.ProtustrankaFormatedOIB_1">  CIBE d.o.o., OIB 91983096069</derivirana_varijabla>
  </DomainObject.Predmet.ProtustrankaFormatedOIB>
  <DomainObject.Predmet.ProtustrankaFormatedWithAdress>
    <izvorni_sadrzaj> CIBE d.o.o., Šodići 7, 51221 Kostrena</izvorni_sadrzaj>
    <derivirana_varijabla naziv="DomainObject.Predmet.ProtustrankaFormatedWithAdress_1"> CIBE d.o.o., Šodići 7, 51221 Kostrena</derivirana_varijabla>
  </DomainObject.Predmet.ProtustrankaFormatedWithAdress>
  <DomainObject.Predmet.ProtustrankaFormatedWithAdressOIB>
    <izvorni_sadrzaj> CIBE d.o.o., OIB 91983096069, Šodići 7, 51221 Kostrena</izvorni_sadrzaj>
    <derivirana_varijabla naziv="DomainObject.Predmet.ProtustrankaFormatedWithAdressOIB_1"> CIBE d.o.o., OIB 91983096069, Šodići 7, 51221 Kostrena</derivirana_varijabla>
  </DomainObject.Predmet.ProtustrankaFormatedWithAdressOIB>
  <DomainObject.Predmet.ProtustrankaWithAdress>
    <izvorni_sadrzaj>CIBE d.o.o. Šodići 7, 51221 Kostrena</izvorni_sadrzaj>
    <derivirana_varijabla naziv="DomainObject.Predmet.ProtustrankaWithAdress_1">CIBE d.o.o. Šodići 7, 51221 Kostrena</derivirana_varijabla>
  </DomainObject.Predmet.ProtustrankaWithAdress>
  <DomainObject.Predmet.ProtustrankaWithAdressOIB>
    <izvorni_sadrzaj>CIBE d.o.o., OIB 91983096069, Šodići 7, 51221 Kostrena</izvorni_sadrzaj>
    <derivirana_varijabla naziv="DomainObject.Predmet.ProtustrankaWithAdressOIB_1">CIBE d.o.o., OIB 91983096069, Šodići 7, 51221 Kostrena</derivirana_varijabla>
  </DomainObject.Predmet.ProtustrankaWithAdressOIB>
  <DomainObject.Predmet.ProtustrankaNazivFormated>
    <izvorni_sadrzaj>CIBE d.o.o.</izvorni_sadrzaj>
    <derivirana_varijabla naziv="DomainObject.Predmet.ProtustrankaNazivFormated_1">CIBE d.o.o.</derivirana_varijabla>
  </DomainObject.Predmet.ProtustrankaNazivFormated>
  <DomainObject.Predmet.ProtustrankaNazivFormatedOIB>
    <izvorni_sadrzaj>CIBE d.o.o., OIB 91983096069</izvorni_sadrzaj>
    <derivirana_varijabla naziv="DomainObject.Predmet.ProtustrankaNazivFormatedOIB_1">CIBE d.o.o., OIB 91983096069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CIBE d.o.o.</item>
    </izvorni_sadrzaj>
    <derivirana_varijabla naziv="DomainObject.Predmet.ProtuStrankaListFormated_1">
      <item>CIBE d.o.o.</item>
    </derivirana_varijabla>
  </DomainObject.Predmet.ProtuStrankaListFormated>
  <DomainObject.Predmet.ProtuStrankaListFormatedOIB>
    <izvorni_sadrzaj>
      <item>CIBE d.o.o., OIB 91983096069</item>
    </izvorni_sadrzaj>
    <derivirana_varijabla naziv="DomainObject.Predmet.ProtuStrankaListFormatedOIB_1">
      <item>CIBE d.o.o., OIB 91983096069</item>
    </derivirana_varijabla>
  </DomainObject.Predmet.ProtuStrankaListFormatedOIB>
  <DomainObject.Predmet.ProtuStrankaListFormatedWithAdress>
    <izvorni_sadrzaj>
      <item>CIBE d.o.o., Šodići 7, 51221 Kostrena</item>
    </izvorni_sadrzaj>
    <derivirana_varijabla naziv="DomainObject.Predmet.ProtuStrankaListFormatedWithAdress_1">
      <item>CIBE d.o.o., Šodići 7, 51221 Kostrena</item>
    </derivirana_varijabla>
  </DomainObject.Predmet.ProtuStrankaListFormatedWithAdress>
  <DomainObject.Predmet.ProtuStrankaListFormatedWithAdressOIB>
    <izvorni_sadrzaj>
      <item>CIBE d.o.o., OIB 91983096069, Šodići 7, 51221 Kostrena</item>
    </izvorni_sadrzaj>
    <derivirana_varijabla naziv="DomainObject.Predmet.ProtuStrankaListFormatedWithAdressOIB_1">
      <item>CIBE d.o.o., OIB 91983096069, Šodići 7, 51221 Kostrena</item>
    </derivirana_varijabla>
  </DomainObject.Predmet.ProtuStrankaListFormatedWithAdressOIB>
  <DomainObject.Predmet.ProtuStrankaListNazivFormated>
    <izvorni_sadrzaj>
      <item>CIBE d.o.o.</item>
    </izvorni_sadrzaj>
    <derivirana_varijabla naziv="DomainObject.Predmet.ProtuStrankaListNazivFormated_1">
      <item>CIBE d.o.o.</item>
    </derivirana_varijabla>
  </DomainObject.Predmet.ProtuStrankaListNazivFormated>
  <DomainObject.Predmet.ProtuStrankaListNazivFormatedOIB>
    <izvorni_sadrzaj>
      <item>CIBE d.o.o., OIB 91983096069</item>
    </izvorni_sadrzaj>
    <derivirana_varijabla naziv="DomainObject.Predmet.ProtuStrankaListNazivFormatedOIB_1">
      <item>CIBE d.o.o., OIB 91983096069</item>
    </derivirana_varijabla>
  </DomainObject.Predmet.ProtuStrankaListNazivFormatedOIB>
  <DomainObject.Predmet.OstaliListFormated>
    <izvorni_sadrzaj>
      <item>Nikola Spicijalić</item>
    </izvorni_sadrzaj>
    <derivirana_varijabla naziv="DomainObject.Predmet.OstaliListFormated_1">
      <item>Nikola Spicijalić</item>
    </derivirana_varijabla>
  </DomainObject.Predmet.OstaliListFormated>
  <DomainObject.Predmet.OstaliListFormatedOIB>
    <izvorni_sadrzaj>
      <item>Nikola Spicijalić, OIB 41848917710</item>
    </izvorni_sadrzaj>
    <derivirana_varijabla naziv="DomainObject.Predmet.OstaliListFormatedOIB_1">
      <item>Nikola Spicijalić, OIB 41848917710</item>
    </derivirana_varijabla>
  </DomainObject.Predmet.OstaliListFormatedOIB>
  <DomainObject.Predmet.OstaliListFormatedWithAdress>
    <izvorni_sadrzaj>
      <item>Nikola Spicijalić, Sveta Lucija 87, 51000 Kostrena</item>
    </izvorni_sadrzaj>
    <derivirana_varijabla naziv="DomainObject.Predmet.OstaliListFormatedWithAdress_1">
      <item>Nikola Spicijalić, Sveta Lucija 87, 51000 Kostrena</item>
    </derivirana_varijabla>
  </DomainObject.Predmet.OstaliListFormatedWithAdress>
  <DomainObject.Predmet.OstaliListFormatedWithAdressOIB>
    <izvorni_sadrzaj>
      <item>Nikola Spicijalić, OIB 41848917710, Sveta Lucija 87, 51000 Kostrena</item>
    </izvorni_sadrzaj>
    <derivirana_varijabla naziv="DomainObject.Predmet.OstaliListFormatedWithAdressOIB_1">
      <item>Nikola Spicijalić, OIB 41848917710, Sveta Lucija 87, 51000 Kostrena</item>
    </derivirana_varijabla>
  </DomainObject.Predmet.OstaliListFormatedWithAdressOIB>
  <DomainObject.Predmet.OstaliListNazivFormated>
    <izvorni_sadrzaj>
      <item>Nikola Spicijalić</item>
    </izvorni_sadrzaj>
    <derivirana_varijabla naziv="DomainObject.Predmet.OstaliListNazivFormated_1">
      <item>Nikola Spicijalić</item>
    </derivirana_varijabla>
  </DomainObject.Predmet.OstaliListNazivFormated>
  <DomainObject.Predmet.OstaliListNazivFormatedOIB>
    <izvorni_sadrzaj>
      <item>Nikola Spicijalić, OIB 41848917710</item>
    </izvorni_sadrzaj>
    <derivirana_varijabla naziv="DomainObject.Predmet.OstaliListNazivFormatedOIB_1">
      <item>Nikola Spicijalić, OIB 41848917710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CIBE d.o.o.</izvorni_sadrzaj>
    <derivirana_varijabla naziv="DomainObject.Predmet.ProtustrankaIDrugi_1">CIBE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CIBE d.o.o., OIB 91983096069, Šodići 7, 51221 Kostrena</izvorni_sadrzaj>
    <derivirana_varijabla naziv="DomainObject.Predmet.ProtustrankaIDrugiAdressOIB_1">CIBE d.o.o., OIB 91983096069, Šodići 7,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St-445/2017-22</izvorni_sadrzaj>
    <derivirana_varijabla naziv="DomainObject.Predmet.OdlukaRjesenje.Oznaka_1">St-445/2017-22</derivirana_varijabla>
  </DomainObject.Predmet.OdlukaRjesenje.Oznaka>
  <DomainObject.Predmet.SudioniciListNaziv>
    <izvorni_sadrzaj>
      <item>FINA  Rijeka</item>
      <item>CIBE d.o.o.</item>
      <item>Nikola Spicijalić</item>
    </izvorni_sadrzaj>
    <derivirana_varijabla naziv="DomainObject.Predmet.SudioniciListNaziv_1">
      <item>FINA  Rijeka</item>
      <item>CIBE d.o.o.</item>
      <item>Nikola Spicijalić</item>
    </derivirana_varijabla>
  </DomainObject.Predmet.SudioniciListNaziv>
  <DomainObject.Predmet.SudioniciListAdressOIB>
    <izvorni_sadrzaj>
      <item>FINA  Rijeka, OIB 85821130368, Frana Kurelca 8,51000 Rijeka</item>
      <item>CIBE d.o.o., OIB 91983096069, Šodići 7,51221 Kostrena</item>
      <item>Nikola Spicijalić, OIB 41848917710, Sveta Lucija 87,51000 Kostrena</item>
    </izvorni_sadrzaj>
    <derivirana_varijabla naziv="DomainObject.Predmet.SudioniciListAdressOIB_1">
      <item>FINA  Rijeka, OIB 85821130368, Frana Kurelca 8,51000 Rijeka</item>
      <item>CIBE d.o.o., OIB 91983096069, Šodići 7,51221 Kostrena</item>
      <item>Nikola Spicijalić, OIB 41848917710, Sveta Lucija 87,51000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91983096069</item>
      <item>, OIB 41848917710</item>
    </izvorni_sadrzaj>
    <derivirana_varijabla naziv="DomainObject.Predmet.SudioniciListNazivOIB_1">
      <item>, OIB 85821130368</item>
      <item>, OIB 91983096069</item>
      <item>, OIB 41848917710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7ED5A-3E9D-41C0-84E3-1CC1F8643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1956</properties:Characters>
  <properties:Lines>56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2018-07-06T08:43:00Z</dcterms:created>
  <dc:creator>dcmelik</dc:creator>
  <cp:lastModifiedBy>Jasna Radulović</cp:lastModifiedBy>
  <cp:lastPrinted>2018-07-06T08:44:00Z</cp:lastPrinted>
  <dcterms:modified xmlns:xsi="http://www.w3.org/2001/XMLSchema-instance" xsi:type="dcterms:W3CDTF">2018-07-06T08:45:00Z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(445-17 nagrada i naknada fond Blaženka.docx)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