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ff59" w14:paraId="ae9ff5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63FE" w:rsidP="004363FE" w:rsidR="004363FE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St-1375/2016-2.</w:t>
      </w:r>
    </w:p>
    <w:p w:rsidRDefault="004363FE" w:rsidP="004363FE" w:rsidR="004363FE">
      <w:pPr>
        <w:jc w:val="center"/>
        <w:rPr>
          <w:rFonts w:cs="Arial" w:hAnsi="Arial" w:ascii="Arial"/>
          <w:b/>
          <w:noProof/>
        </w:rPr>
      </w:pPr>
    </w:p>
    <w:p w:rsidRDefault="004363FE" w:rsidP="004363FE" w:rsidR="004363FE">
      <w:pPr>
        <w:jc w:val="center"/>
        <w:rPr>
          <w:rFonts w:cs="Arial" w:hAnsi="Arial" w:ascii="Arial"/>
          <w:b/>
          <w:noProof/>
        </w:rPr>
      </w:pPr>
    </w:p>
    <w:p w:rsidRDefault="004363FE" w:rsidP="004363FE" w:rsidR="004363F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4363FE" w:rsidP="004363FE" w:rsidR="004363F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4363FE" w:rsidP="004363FE" w:rsidR="004363FE">
      <w:pPr>
        <w:outlineLvl w:val="0"/>
        <w:rPr>
          <w:rFonts w:cs="Arial" w:hAnsi="Arial" w:ascii="Arial"/>
          <w:noProof/>
        </w:rPr>
      </w:pPr>
    </w:p>
    <w:p w:rsidRDefault="004363FE" w:rsidP="004363FE" w:rsidR="004363F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ABIAS d.o.o. za proizvodnju, trgovinu i usluge iz Bjelovara, Franjevačka 12, MBS 010047805, OIB 22888462711, d</w:t>
      </w:r>
      <w:r>
        <w:rPr>
          <w:rFonts w:cs="Arial" w:hAnsi="Arial" w:ascii="Arial"/>
          <w:noProof/>
        </w:rPr>
        <w:t>ana 12. prosinca 2016. godine</w:t>
      </w:r>
    </w:p>
    <w:p w:rsidRDefault="004363FE" w:rsidP="004363FE" w:rsidR="004363FE">
      <w:pPr>
        <w:jc w:val="center"/>
        <w:rPr>
          <w:rFonts w:cs="Arial" w:hAnsi="Arial" w:ascii="Arial"/>
          <w:b/>
        </w:rPr>
      </w:pPr>
    </w:p>
    <w:p w:rsidRDefault="004363FE" w:rsidP="004363FE" w:rsidR="004363F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4363FE" w:rsidP="004363FE" w:rsidR="004363F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ABIAS d.o.o. za proizvodnju, trgovinu i usluge iz Bjelovara, Franjevačka 12, MBS 010047805, OIB 22888462711. </w:t>
      </w:r>
    </w:p>
    <w:p w:rsidRDefault="004363FE" w:rsidP="004363FE" w:rsidR="004363F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4363FE" w:rsidP="004363FE" w:rsidR="004363F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01. veljače 2017. godine u 09,15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4363FE" w:rsidP="004363FE" w:rsidR="004363F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4363FE" w:rsidP="004363FE" w:rsidR="004363F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Asllan Shatri</w:t>
      </w:r>
    </w:p>
    <w:p w:rsidRDefault="004363FE" w:rsidP="004363FE" w:rsidR="004363FE" w:rsidRPr="004363FE">
      <w:pPr>
        <w:ind w:firstLine="720"/>
        <w:jc w:val="both"/>
        <w:rPr>
          <w:lang w:eastAsia="hr-HR"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4363FE" w:rsidP="004363FE" w:rsidR="004363F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4363FE" w:rsidP="004363FE" w:rsidR="004363F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28.09.2016. dužnik </w:t>
      </w:r>
      <w:r>
        <w:rPr>
          <w:rFonts w:cs="Arial" w:hAnsi="Arial" w:ascii="Arial"/>
        </w:rPr>
        <w:lastRenderedPageBreak/>
        <w:t xml:space="preserve">u Očevidniku redoslijeda osnova za plaćanje ima evidentirane neizvršene osnove za plaćanje u neprekinutom razdoblju od 120 dana, u ukupnom iznosu od 45.931,79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6 zaposlenika.</w:t>
      </w:r>
      <w:r>
        <w:rPr>
          <w:rFonts w:cs="Arial" w:hAnsi="Arial" w:ascii="Arial"/>
        </w:rPr>
        <w:t xml:space="preserve">              </w:t>
      </w:r>
    </w:p>
    <w:p w:rsidRDefault="004363FE" w:rsidP="004363FE" w:rsidR="004363FE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4363FE" w:rsidP="004363FE" w:rsidR="004363F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4363FE" w:rsidP="004363FE" w:rsidR="004363F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4363FE" w:rsidP="004363FE" w:rsidR="004363F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12. prosinca 2016. godine </w:t>
      </w:r>
    </w:p>
    <w:p w:rsidRDefault="004363FE" w:rsidP="004363FE" w:rsidR="004363FE">
      <w:pPr>
        <w:ind w:firstLine="5245"/>
        <w:jc w:val="both"/>
        <w:outlineLvl w:val="0"/>
        <w:rPr>
          <w:rFonts w:cs="Arial" w:hAnsi="Arial" w:ascii="Arial"/>
          <w:noProof/>
        </w:rPr>
      </w:pPr>
    </w:p>
    <w:p w:rsidRDefault="004363FE" w:rsidP="004363FE" w:rsidR="004363FE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4363FE" w:rsidP="004363FE" w:rsidR="004363FE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4363FE" w:rsidP="004363FE" w:rsidR="004363FE">
      <w:pPr>
        <w:jc w:val="both"/>
        <w:rPr>
          <w:rFonts w:cs="Arial" w:hAnsi="Arial" w:ascii="Arial"/>
          <w:noProof/>
        </w:rPr>
      </w:pPr>
    </w:p>
    <w:p w:rsidRDefault="004363FE" w:rsidP="004363FE" w:rsidR="004363FE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4363FE" w:rsidP="004363FE" w:rsidR="004363FE">
      <w:pPr>
        <w:jc w:val="both"/>
        <w:rPr>
          <w:rFonts w:cs="Arial" w:hAnsi="Arial" w:ascii="Arial"/>
        </w:rPr>
      </w:pPr>
    </w:p>
    <w:p w:rsidRDefault="004363FE" w:rsidP="004363FE" w:rsidR="004363FE">
      <w:pPr>
        <w:jc w:val="both"/>
        <w:rPr>
          <w:rFonts w:cs="Arial" w:hAnsi="Arial" w:ascii="Arial"/>
        </w:rPr>
      </w:pPr>
    </w:p>
    <w:p w:rsidRDefault="004363FE" w:rsidP="004363FE" w:rsidR="004363FE">
      <w:pPr>
        <w:jc w:val="both"/>
        <w:rPr>
          <w:rFonts w:cs="Arial" w:hAnsi="Arial" w:ascii="Arial"/>
          <w:noProof/>
        </w:rPr>
      </w:pPr>
      <w:bookmarkStart w:name="_GoBack" w:id="0"/>
      <w:bookmarkEnd w:id="0"/>
      <w:r>
        <w:rPr>
          <w:rFonts w:cs="Arial" w:hAnsi="Arial" w:ascii="Arial"/>
          <w:noProof/>
        </w:rPr>
        <w:t>Rj.</w:t>
      </w:r>
    </w:p>
    <w:p w:rsidRDefault="004363FE" w:rsidP="004363FE" w:rsidR="004363F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4363FE" w:rsidP="004363FE" w:rsidR="004363F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4363FE" w:rsidP="004363FE" w:rsidR="004363F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Bjelovar, poštom i e-oglasnom pločom        </w:t>
      </w:r>
    </w:p>
    <w:p w:rsidRDefault="004363FE" w:rsidP="004363FE" w:rsidR="004363F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4363FE" w:rsidP="004363FE" w:rsidR="004363F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Bj.12.12.2016.g.</w:t>
      </w:r>
    </w:p>
    <w:p w:rsidRDefault="004363FE" w:rsidP="004363FE" w:rsidR="004363FE">
      <w:pPr>
        <w:rPr>
          <w:rFonts w:cs="Arial" w:hAnsi="Arial" w:ascii="Arial"/>
        </w:rPr>
      </w:pPr>
    </w:p>
    <w:p w:rsidRDefault="004363FE" w:rsidP="004363FE" w:rsidR="004363FE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3F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908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St-1375/2016-2</izvorni_sadrzaj>
    <derivirana_varijabla naziv="DomainObject.Oznaka_1">St-1375/2016-2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St-1375/2016</izvorni_sadrzaj>
    <derivirana_varijabla naziv="DomainObject.Predmet.OznakaBroj_1">St-1375/2016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ABIAS društvo s ograničenom odgovornošću za proizvodnju, trgovinu i usluge zastupanog po punomoćniku Asllan Shatri; Vezir Shatri</izvorni_sadrzaj>
    <derivirana_varijabla naziv="DomainObject.Predmet.ProtustrankaFormated_1">  ABIAS društvo s ograničenom odgovornošću za proizvodnju, trgovinu i usluge zastupanog po punomoćniku Asllan Shatri; Vezir Shatri</derivirana_varijabla>
  </DomainObject.Predmet.ProtustrankaFormated>
  <DomainObject.Predmet.ProtustrankaFormatedOIB>
    <izvorni_sadrzaj>  ABIAS društvo s ograničenom odgovornošću za proizvodnju, trgovinu i usluge, OIB 22888462711 zastupanog po punomoćniku Asllan Shatri; Vezir Shatri</izvorni_sadrzaj>
    <derivirana_varijabla naziv="DomainObject.Predmet.ProtustrankaFormatedOIB_1">  ABIAS društvo s ograničenom odgovornošću za proizvodnju, trgovinu i usluge, OIB 22888462711 zastupanog po punomoćniku Asllan Shatri; Vezir Shatri</derivirana_varijabla>
  </DomainObject.Predmet.ProtustrankaFormatedOIB>
  <DomainObject.Predmet.ProtustrankaFormatedWithAdress>
    <izvorni_sadrzaj> ABIAS društvo s ograničenom odgovornošću za proizvodnju, trgovinu i usluge, Franjevačka 12, 43000 Bjelovar zastupanog po punomoćniku Asllan Shatri; Vezir Shatri</izvorni_sadrzaj>
    <derivirana_varijabla naziv="DomainObject.Predmet.ProtustrankaFormatedWithAdress_1"> ABIAS društvo s ograničenom odgovornošću za proizvodnju, trgovinu i usluge, Franjevačka 12, 43000 Bjelovar zastupanog po punomoćniku Asllan Shatri; Vezir Shatri</derivirana_varijabla>
  </DomainObject.Predmet.ProtustrankaFormatedWithAdress>
  <DomainObject.Predmet.ProtustrankaFormatedWithAdressOIB>
    <izvorni_sadrzaj> ABIAS društvo s ograničenom odgovornošću za proizvodnju, trgovinu i usluge, OIB 22888462711, Franjevačka 12, 43000 Bjelovar zastupanog po punomoćniku Asllan Shatri; Vezir Shatri</izvorni_sadrzaj>
    <derivirana_varijabla naziv="DomainObject.Predmet.ProtustrankaFormatedWithAdressOIB_1"> ABIAS društvo s ograničenom odgovornošću za proizvodnju, trgovinu i usluge, OIB 22888462711, Franjevačka 12, 43000 Bjelovar zastupanog po punomoćniku Asllan Shatri; Vezir Shatri</derivirana_varijabla>
  </DomainObject.Predmet.ProtustrankaFormatedWithAdressOIB>
  <DomainObject.Predmet.ProtustrankaWithAdress>
    <izvorni_sadrzaj>ABIAS društvo s ograničenom odgovornošću za proizvodnju, trgovinu i usluge Franjevačka 12, 43000 Bjelovar</izvorni_sadrzaj>
    <derivirana_varijabla naziv="DomainObject.Predmet.ProtustrankaWithAdress_1">ABIAS društvo s ograničenom odgovornošću za proizvodnju, trgovinu i usluge Franjevačka 12, 43000 Bjelovar</derivirana_varijabla>
  </DomainObject.Predmet.ProtustrankaWithAdress>
  <DomainObject.Predmet.ProtustrankaWithAdressOIB>
    <izvorni_sadrzaj>ABIAS društvo s ograničenom odgovornošću za proizvodnju, trgovinu i usluge, OIB 22888462711, Franjevačka 12, 43000 Bjelovar</izvorni_sadrzaj>
    <derivirana_varijabla naziv="DomainObject.Predmet.ProtustrankaWithAdressOIB_1">ABIAS društvo s ograničenom odgovornošću za proizvodnju, trgovinu i usluge, OIB 22888462711, Franjevačka 12, 43000 Bjelovar</derivirana_varijabla>
  </DomainObject.Predmet.ProtustrankaWithAdressOIB>
  <DomainObject.Predmet.ProtustrankaNazivFormated>
    <izvorni_sadrzaj>ABIAS društvo s ograničenom odgovornošću za proizvodnju, trgovinu i usluge</izvorni_sadrzaj>
    <derivirana_varijabla naziv="DomainObject.Predmet.ProtustrankaNazivFormated_1">ABIAS društvo s ograničenom odgovornošću za proizvodnju, trgovinu i usluge</derivirana_varijabla>
  </DomainObject.Predmet.ProtustrankaNazivFormated>
  <DomainObject.Predmet.ProtustrankaNazivFormatedOIB>
    <izvorni_sadrzaj>ABIAS društvo s ograničenom odgovornošću za proizvodnju, trgovinu i usluge, OIB 22888462711</izvorni_sadrzaj>
    <derivirana_varijabla naziv="DomainObject.Predmet.ProtustrankaNazivFormatedOIB_1">ABIAS društvo s ograničenom odgovornošću za proizvodnju, trgovinu i usluge, OIB 22888462711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ABIAS društvo s ograničenom odgovornošću za proizvodnju, trgovinu i usluge zastupanog po punomoćniku Asllan Shatri; Vezir Shatri</item>
    </izvorni_sadrzaj>
    <derivirana_varijabla naziv="DomainObject.Predmet.ProtuStrankaListFormated_1">
      <item>ABIAS društvo s ograničenom odgovornošću za proizvodnju, trgovinu i usluge zastupanog po punomoćniku Asllan Shatri; Vezir Shatri</item>
    </derivirana_varijabla>
  </DomainObject.Predmet.ProtuStrankaListFormated>
  <DomainObject.Predmet.ProtuStrankaListFormatedOIB>
    <izvorni_sadrzaj>
      <item>ABIAS društvo s ograničenom odgovornošću za proizvodnju, trgovinu i usluge, OIB 22888462711 zastupanog po punomoćniku Asllan Shatri; Vezir Shatri</item>
    </izvorni_sadrzaj>
    <derivirana_varijabla naziv="DomainObject.Predmet.ProtuStrankaListFormatedOIB_1">
      <item>ABIAS društvo s ograničenom odgovornošću za proizvodnju, trgovinu i usluge, OIB 22888462711 zastupanog po punomoćniku Asllan Shatri; Vezir Shatri</item>
    </derivirana_varijabla>
  </DomainObject.Predmet.ProtuStrankaListFormatedOIB>
  <DomainObject.Predmet.ProtuStrankaListFormatedWithAdress>
    <izvorni_sadrzaj>
      <item>ABIAS društvo s ograničenom odgovornošću za proizvodnju, trgovinu i usluge, Franjevačka 12, 43000 Bjelovar zastupanog po punomoćniku Asllan Shatri; Vezir Shatri</item>
    </izvorni_sadrzaj>
    <derivirana_varijabla naziv="DomainObject.Predmet.ProtuStrankaListFormatedWithAdress_1">
      <item>ABIAS društvo s ograničenom odgovornošću za proizvodnju, trgovinu i usluge, Franjevačka 12, 43000 Bjelovar zastupanog po punomoćniku Asllan Shatri; Vezir Shatri</item>
    </derivirana_varijabla>
  </DomainObject.Predmet.ProtuStrankaListFormatedWithAdress>
  <DomainObject.Predmet.ProtuStrankaListFormatedWithAdressOIB>
    <izvorni_sadrzaj>
      <item>ABIAS društvo s ograničenom odgovornošću za proizvodnju, trgovinu i usluge, OIB 22888462711, Franjevačka 12, 43000 Bjelovar zastupanog po punomoćniku Asllan Shatri; Vezir Shatri</item>
    </izvorni_sadrzaj>
    <derivirana_varijabla naziv="DomainObject.Predmet.ProtuStrankaListFormatedWithAdressOIB_1">
      <item>ABIAS društvo s ograničenom odgovornošću za proizvodnju, trgovinu i usluge, OIB 22888462711, Franjevačka 12, 43000 Bjelovar zastupanog po punomoćniku Asllan Shatri; Vezir Shatri</item>
    </derivirana_varijabla>
  </DomainObject.Predmet.ProtuStrankaListFormatedWithAdressOIB>
  <DomainObject.Predmet.ProtuStrankaListNazivFormated>
    <izvorni_sadrzaj>
      <item>ABIAS društvo s ograničenom odgovornošću za proizvodnju, trgovinu i usluge</item>
    </izvorni_sadrzaj>
    <derivirana_varijabla naziv="DomainObject.Predmet.ProtuStrankaListNazivFormated_1">
      <item>ABIAS društvo s ograničenom odgovornošću za proizvodnju, trgovinu i usluge</item>
    </derivirana_varijabla>
  </DomainObject.Predmet.ProtuStrankaListNazivFormated>
  <DomainObject.Predmet.ProtuStrankaListNazivFormatedOIB>
    <izvorni_sadrzaj>
      <item>ABIAS društvo s ograničenom odgovornošću za proizvodnju, trgovinu i usluge, OIB 22888462711</item>
    </izvorni_sadrzaj>
    <derivirana_varijabla naziv="DomainObject.Predmet.ProtuStrankaListNazivFormatedOIB_1">
      <item>ABIAS društvo s ograničenom odgovornošću za proizvodnju, trgovinu i usluge, OIB 22888462711</item>
    </derivirana_varijabla>
  </DomainObject.Predmet.ProtuStrankaListNazivFormatedOIB>
  <DomainObject.Predmet.OstaliListFormated>
    <izvorni_sadrzaj>
      <item>Asllan Shatri punomoćnik sudionika u postupku ABIAS društvo s ograničenom odgovornošću za proizvodnju, trgovinu i usluge</item>
      <item>Vezir Shatri punomoćnik sudionika u postupku ABIAS društvo s ograničenom odgovornošću za proizvodnju, trgovinu i usluge</item>
    </izvorni_sadrzaj>
    <derivirana_varijabla naziv="DomainObject.Predmet.OstaliListFormated_1">
      <item>Asllan Shatri punomoćnik sudionika u postupku ABIAS društvo s ograničenom odgovornošću za proizvodnju, trgovinu i usluge</item>
      <item>Vezir Shatri punomoćnik sudionika u postupku ABIAS društvo s ograničenom odgovornošću za proizvodnju, trgovinu i usluge</item>
    </derivirana_varijabla>
  </DomainObject.Predmet.OstaliListFormated>
  <DomainObject.Predmet.OstaliListFormatedOIB>
    <izvorni_sadrzaj>
      <item>Asllan Shatri punomoćnik sudionika u postupku ABIAS društvo s ograničenom odgovornošću za proizvodnju, trgovinu i usluge</item>
      <item>Vezir Shatri punomoćnik sudionika u postupku ABIAS društvo s ograničenom odgovornošću za proizvodnju, trgovinu i usluge</item>
    </izvorni_sadrzaj>
    <derivirana_varijabla naziv="DomainObject.Predmet.OstaliListFormatedOIB_1">
      <item>Asllan Shatri punomoćnik sudionika u postupku ABIAS društvo s ograničenom odgovornošću za proizvodnju, trgovinu i usluge</item>
      <item>Vezir Shatri punomoćnik sudionika u postupku ABIAS društvo s ograničenom odgovornošću za proizvodnju, trgovinu i usluge</item>
    </derivirana_varijabla>
  </DomainObject.Predmet.OstaliListFormatedOIB>
  <DomainObject.Predmet.OstaliListFormatedWithAdress>
    <izvorni_sadrzaj>
      <item>Asllan Shatri, Matice Hrvatske 14/a, 43000 Bjelovar punomoćnik sudionika u postupku ABIAS društvo s ograničenom odgovornošću za proizvodnju, trgovinu i usluge</item>
      <item>Vezir Shatri, Elvira Vrha 15, 51000 Kostrena punomoćnik sudionika u postupku ABIAS društvo s ograničenom odgovornošću za proizvodnju, trgovinu i usluge</item>
    </izvorni_sadrzaj>
    <derivirana_varijabla naziv="DomainObject.Predmet.OstaliListFormatedWithAdress_1">
      <item>Asllan Shatri, Matice Hrvatske 14/a, 43000 Bjelovar punomoćnik sudionika u postupku ABIAS društvo s ograničenom odgovornošću za proizvodnju, trgovinu i usluge</item>
      <item>Vezir Shatri, Elvira Vrha 15, 51000 Kostrena punomoćnik sudionika u postupku ABIAS društvo s ograničenom odgovornošću za proizvodnju, trgovinu i usluge</item>
    </derivirana_varijabla>
  </DomainObject.Predmet.OstaliListFormatedWithAdress>
  <DomainObject.Predmet.OstaliListFormatedWithAdressOIB>
    <izvorni_sadrzaj>
      <item>Asllan Shatri, Matice Hrvatske 14/a, 43000 Bjelovar punomoćnik sudionika u postupku ABIAS društvo s ograničenom odgovornošću za proizvodnju, trgovinu i usluge</item>
      <item>Vezir Shatri, Elvira Vrha 15, 51000 Kostrena punomoćnik sudionika u postupku ABIAS društvo s ograničenom odgovornošću za proizvodnju, trgovinu i usluge</item>
    </izvorni_sadrzaj>
    <derivirana_varijabla naziv="DomainObject.Predmet.OstaliListFormatedWithAdressOIB_1">
      <item>Asllan Shatri, Matice Hrvatske 14/a, 43000 Bjelovar punomoćnik sudionika u postupku ABIAS društvo s ograničenom odgovornošću za proizvodnju, trgovinu i usluge</item>
      <item>Vezir Shatri, Elvira Vrha 15, 51000 Kostrena punomoćnik sudionika u postupku ABIAS društvo s ograničenom odgovornošću za proizvodnju, trgovinu i usluge</item>
    </derivirana_varijabla>
  </DomainObject.Predmet.OstaliListFormatedWithAdressOIB>
  <DomainObject.Predmet.OstaliListNazivFormated>
    <izvorni_sadrzaj>
      <item>Asllan Shatri</item>
      <item>Vezir Shatri</item>
    </izvorni_sadrzaj>
    <derivirana_varijabla naziv="DomainObject.Predmet.OstaliListNazivFormated_1">
      <item>Asllan Shatri</item>
      <item>Vezir Shatri</item>
    </derivirana_varijabla>
  </DomainObject.Predmet.OstaliListNazivFormated>
  <DomainObject.Predmet.OstaliListNazivFormatedOIB>
    <izvorni_sadrzaj>
      <item>Asllan Shatri</item>
      <item>Vezir Shatri</item>
    </izvorni_sadrzaj>
    <derivirana_varijabla naziv="DomainObject.Predmet.OstaliListNazivFormatedOIB_1">
      <item>Asllan Shatri</item>
      <item>Vezir Shatri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St-1375/2016-2</izvorni_sadrzaj>
    <derivirana_varijabla naziv="DomainObject.PoslovniBrojDokumenta_1">St-1375/2016-2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ABIAS društvo s ograničenom odgovornošću za proizvodnju, trgovinu i usluge</izvorni_sadrzaj>
    <derivirana_varijabla naziv="DomainObject.Predmet.ProtustrankaIDrugi_1">ABIAS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ABIAS društvo s ograničenom odgovornošću za proizvodnju, trgovinu i usluge, OIB 22888462711, Franjevačka 12, 43000 Bjelovar</izvorni_sadrzaj>
    <derivirana_varijabla naziv="DomainObject.Predmet.ProtustrankaIDrugiAdressOIB_1">ABIAS društvo s ograničenom odgovornošću za proizvodnju, trgovinu i usluge, OIB 22888462711, Franjevačka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ABIAS društvo s ograničenom odgovornošću za proizvodnju, trgovinu i usluge</item>
      <item>Asllan Shatri</item>
      <item>Vezir Shatri</item>
    </izvorni_sadrzaj>
    <derivirana_varijabla naziv="DomainObject.Predmet.SudioniciListNaziv_1">
      <item>FINA, RC ZAGREB, Podružnica Bjelovar</item>
      <item>ABIAS društvo s ograničenom odgovornošću za proizvodnju, trgovinu i usluge</item>
      <item>Asllan Shatri</item>
      <item>Vezir Shatri</item>
    </derivirana_varijabla>
  </DomainObject.Predmet.SudioniciListNaziv>
  <DomainObject.Predmet.SudioniciListAdressOIB>
    <izvorni_sadrzaj>
      <item>FINA, RC ZAGREB, Podružnica Bjelovar, OIB 85821130368, F. Supila 4,43000 Bjelovar</item>
      <item>ABIAS društvo s ograničenom odgovornošću za proizvodnju, trgovinu i usluge, OIB 22888462711, Franjevačka 12,43000 Bjelovar</item>
      <item>Asllan Shatri, Matice Hrvatske 14/a,43000 Bjelovar</item>
      <item>Vezir Shatri, Elvira Vrha 15,51000 Kostrena</item>
    </izvorni_sadrzaj>
    <derivirana_varijabla naziv="DomainObject.Predmet.SudioniciListAdressOIB_1">
      <item>FINA, RC ZAGREB, Podružnica Bjelovar, OIB 85821130368, F. Supila 4,43000 Bjelovar</item>
      <item>ABIAS društvo s ograničenom odgovornošću za proizvodnju, trgovinu i usluge, OIB 22888462711, Franjevačka 12,43000 Bjelovar</item>
      <item>Asllan Shatri, Matice Hrvatske 14/a,43000 Bjelovar</item>
      <item>Vezir Shatri, Elvira Vrha 15,51000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7D1B7-7E8A-4565-BE0C-35C87BAFD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2769</properties:Characters>
  <properties:Lines>73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2016-12-12T13:20:00Z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St-1375/2016-2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