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5681" w14:paraId="c235681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32483D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70. Suvlasnički dio: 8/10000 ETAŽNO VLASNIŠTVO (E-70), </w:t>
      </w:r>
      <w:r>
        <w:rPr>
          <w:rFonts w:eastAsia="Calibri" w:hAnsi="Times New Roman" w:ascii="Times New Roman"/>
        </w:rPr>
        <w:t>Parkirno garažno mjesto PMG. 39. u podrumu -1 zgrade M. Krušlina 14-24, neto korisne površine 10,88 m2, u nacrtu označenu plavom bojom, tržišne vrijednosti 24.700,00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0C11AE">
        <w:rPr>
          <w:rFonts w:eastAsia="Calibri" w:hAnsi="Times New Roman" w:ascii="Times New Roman"/>
        </w:rPr>
        <w:t>24.700,00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6A2A0C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557C30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57C30" w:rsidR="00557C30" w:rsidRPr="00557C3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>Za točnost otpravka-ovl. službenik</w:t>
      </w:r>
    </w:p>
    <w:p w:rsidRDefault="00557C30" w:rsidR="00557C30" w:rsidRPr="00557C30">
      <w:pPr>
        <w:rPr>
          <w:rFonts w:hAnsi="Times New Roman" w:ascii="Times New Roman"/>
        </w:rPr>
      </w:pP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</w:r>
      <w:r w:rsidRPr="00557C30">
        <w:rPr>
          <w:rFonts w:hAnsi="Times New Roman" w:ascii="Times New Roman"/>
        </w:rPr>
        <w:tab/>
        <w:t>Vinka Mihalinčić</w:t>
      </w:r>
    </w:p>
    <w:p w:rsidRDefault="00B6422E" w:rsidP="00557C30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A2A0C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0C11AE">
      <w:rPr>
        <w:rFonts w:hAnsi="Times New Roman" w:ascii="Times New Roman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32483D">
          <w:rPr>
            <w:rFonts w:hAnsi="Times New Roman" w:ascii="Times New Roman"/>
          </w:rPr>
          <w:t>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57C30"/>
    <w:rsid w:val="005701D9"/>
    <w:rsid w:val="00571147"/>
    <w:rsid w:val="00584AAD"/>
    <w:rsid w:val="0058577F"/>
    <w:rsid w:val="005B4CD3"/>
    <w:rsid w:val="005E2DE0"/>
    <w:rsid w:val="005E3E18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2A0C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E-70</izvorni_sadrzaj>
    <derivirana_varijabla naziv="DomainObject.Primjedba_1">E-70</derivirana_varijabla>
  </DomainObject.Primjedba>
  <DomainObject.Oznaka>
    <izvorni_sadrzaj>St-6578/2016-635</izvorni_sadrzaj>
    <derivirana_varijabla naziv="DomainObject.Oznaka_1">St-6578/2016-635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St-6578/2016-635</izvorni_sadrzaj>
    <derivirana_varijabla naziv="DomainObject.PoslovniBrojDokumenta_1">St-6578/2016-635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EE098-BA5A-4C13-A170-8E9F7EEA8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4481</properties:Characters>
  <properties:Lines>115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2019-04-18T12:35:00Z</dcterms:created>
  <dc:creator>x</dc:creator>
  <cp:lastModifiedBy>Vinka Mihalinčić</cp:lastModifiedBy>
  <cp:lastPrinted>2019-04-18T12:37:00Z</cp:lastPrinted>
  <dcterms:modified xmlns:xsi="http://www.w3.org/2001/XMLSchema-instance" xsi:type="dcterms:W3CDTF">2019-04-18T12:38:00Z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St-6578/2016-635 / Odluka - Zaključak - o prodaji (St-6578-16-zaključak-dražba-elektronska_-_E-70.docx)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