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ad75" w14:paraId="fc4ad75" w:rsidRDefault="00AB4602" w:rsidP="00B754B9" w:rsidR="00B754B9" w:rsidRPr="00B754B9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</w:r>
      <w:r w:rsidR="00B754B9" w:rsidRPr="00B754B9">
        <w:rPr>
          <w:rFonts w:cs="Times New Roman"/>
        </w:rPr>
        <w:tab/>
        <w:t>1 St-6939/16</w:t>
      </w:r>
    </w:p>
    <w:p w:rsidRDefault="00B754B9" w:rsidP="00B754B9" w:rsidR="00B754B9" w:rsidRPr="00B754B9">
      <w:pPr>
        <w:spacing w:after="0"/>
        <w:rPr>
          <w:rFonts w:cs="Times New Roman" w:eastAsia="Times New Roman"/>
          <w:lang w:eastAsia="hr-HR"/>
        </w:rPr>
      </w:pPr>
    </w:p>
    <w:p w:rsidRDefault="00B754B9" w:rsidP="00B754B9" w:rsidR="00B754B9" w:rsidRPr="00B754B9">
      <w:pPr>
        <w:spacing w:after="0"/>
        <w:rPr>
          <w:rFonts w:cs="Times New Roman" w:eastAsia="Times New Roman"/>
          <w:lang w:eastAsia="hr-HR"/>
        </w:rPr>
      </w:pPr>
      <w:r w:rsidRPr="00B754B9">
        <w:rPr>
          <w:rFonts w:cs="Times New Roman" w:eastAsia="Times New Roman"/>
          <w:b/>
          <w:lang w:eastAsia="hr-HR"/>
        </w:rPr>
        <w:t xml:space="preserve">      </w:t>
      </w:r>
      <w:r w:rsidRPr="00B754B9">
        <w:rPr>
          <w:rFonts w:cs="Times New Roman" w:eastAsia="Times New Roman"/>
          <w:lang w:eastAsia="hr-HR"/>
        </w:rPr>
        <w:t xml:space="preserve">REPUBLIKA HRVATSKA </w:t>
      </w:r>
    </w:p>
    <w:p w:rsidRDefault="00B754B9" w:rsidP="00B754B9" w:rsidR="00B754B9" w:rsidRPr="00B754B9">
      <w:pPr>
        <w:spacing w:after="0"/>
        <w:rPr>
          <w:rFonts w:cs="Times New Roman" w:eastAsia="Times New Roman"/>
          <w:lang w:eastAsia="hr-HR"/>
        </w:rPr>
      </w:pPr>
      <w:r w:rsidRPr="00B754B9">
        <w:rPr>
          <w:rFonts w:cs="Times New Roman" w:eastAsia="Times New Roman"/>
          <w:lang w:eastAsia="hr-HR"/>
        </w:rPr>
        <w:t xml:space="preserve"> TRGOVAČKI SUD U ZAGREBU</w:t>
      </w:r>
    </w:p>
    <w:p w:rsidRDefault="00B754B9" w:rsidP="00B754B9" w:rsidR="00B754B9" w:rsidRPr="00B754B9">
      <w:pPr>
        <w:spacing w:after="0"/>
        <w:rPr>
          <w:rFonts w:cs="Times New Roman" w:eastAsia="Times New Roman"/>
          <w:lang w:eastAsia="hr-HR"/>
        </w:rPr>
      </w:pPr>
      <w:r w:rsidRPr="00B754B9">
        <w:rPr>
          <w:rFonts w:cs="Times New Roman" w:eastAsia="Times New Roman"/>
          <w:lang w:eastAsia="hr-HR"/>
        </w:rPr>
        <w:t xml:space="preserve">        Stalna služba u Karlovcu </w:t>
      </w:r>
    </w:p>
    <w:p w:rsidRDefault="00B754B9" w:rsidP="00B754B9" w:rsidR="00B754B9" w:rsidRPr="00B754B9">
      <w:pPr>
        <w:spacing w:after="0"/>
        <w:rPr>
          <w:rFonts w:cs="Times New Roman" w:eastAsia="Times New Roman"/>
          <w:lang w:eastAsia="hr-HR"/>
        </w:rPr>
      </w:pPr>
      <w:r w:rsidRPr="00B754B9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DC61E0" w:rsidP="00DC61E0" w:rsidR="00DC61E0" w:rsidRPr="00DC61E0">
      <w:pPr>
        <w:spacing w:after="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jc w:val="center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R E P U B L I K A   H R V A T S K A</w:t>
      </w:r>
    </w:p>
    <w:p w:rsidRDefault="00DC61E0" w:rsidP="00DC61E0" w:rsidR="00DC61E0" w:rsidRPr="00DC61E0">
      <w:pPr>
        <w:spacing w:after="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ab/>
        <w:t>R J E Š E N J E</w:t>
      </w:r>
    </w:p>
    <w:p w:rsidRDefault="00DC61E0" w:rsidP="00DC61E0" w:rsidR="00DC61E0" w:rsidRPr="00DC61E0">
      <w:pPr>
        <w:spacing w:after="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ab/>
        <w:t>Trgovački sud u Zagrebu, Stalna služba u Karlovcu</w:t>
      </w:r>
      <w:r w:rsidRPr="00DC61E0">
        <w:rPr>
          <w:rFonts w:cs="Times New Roman" w:eastAsia="Times New Roman"/>
          <w:b/>
          <w:lang w:eastAsia="hr-HR"/>
        </w:rPr>
        <w:t>,</w:t>
      </w:r>
      <w:r w:rsidRPr="00DC61E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FEROTOM ZAGREB d.o.o. u stečaju, Dugo Selo, </w:t>
      </w:r>
      <w:proofErr w:type="spellStart"/>
      <w:r w:rsidRPr="00DC61E0">
        <w:rPr>
          <w:rFonts w:cs="Times New Roman" w:eastAsia="Times New Roman"/>
          <w:lang w:eastAsia="hr-HR"/>
        </w:rPr>
        <w:t>Rugvička</w:t>
      </w:r>
      <w:proofErr w:type="spellEnd"/>
      <w:r w:rsidRPr="00DC61E0">
        <w:rPr>
          <w:rFonts w:cs="Times New Roman" w:eastAsia="Times New Roman"/>
          <w:lang w:eastAsia="hr-HR"/>
        </w:rPr>
        <w:t xml:space="preserve"> 151a, OIB: 65806863930, 12. prosinca 2018.</w:t>
      </w:r>
    </w:p>
    <w:p w:rsidRDefault="00DC61E0" w:rsidP="00DC61E0" w:rsidR="00DC61E0" w:rsidRPr="00DC61E0">
      <w:pPr>
        <w:spacing w:after="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jc w:val="center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r i j e š i o   j e</w:t>
      </w:r>
    </w:p>
    <w:p w:rsidRDefault="00DC61E0" w:rsidP="00DC61E0" w:rsidR="00DC61E0" w:rsidRPr="00DC61E0">
      <w:pPr>
        <w:spacing w:after="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 xml:space="preserve">Saziva se Skupština vjerovnika za </w:t>
      </w:r>
      <w:r w:rsidRPr="00DC61E0">
        <w:rPr>
          <w:rFonts w:cs="Times New Roman" w:eastAsia="Times New Roman"/>
          <w:b/>
          <w:lang w:eastAsia="hr-HR"/>
        </w:rPr>
        <w:t>24. siječnja 2019</w:t>
      </w:r>
      <w:r w:rsidRPr="00DC61E0">
        <w:rPr>
          <w:rFonts w:cs="Times New Roman" w:eastAsia="Times New Roman"/>
          <w:lang w:eastAsia="hr-HR"/>
        </w:rPr>
        <w:t>.</w:t>
      </w:r>
      <w:r w:rsidRPr="00DC61E0">
        <w:rPr>
          <w:rFonts w:cs="Times New Roman" w:eastAsia="Times New Roman"/>
          <w:b/>
          <w:lang w:eastAsia="hr-HR"/>
        </w:rPr>
        <w:t xml:space="preserve"> u 12,30 sati u zgradi ovog suda u Karlovcu, Trg hrvatskih branitelja 1/II, soba broj 207</w:t>
      </w:r>
      <w:r w:rsidRPr="00DC61E0">
        <w:rPr>
          <w:rFonts w:cs="Times New Roman" w:eastAsia="Times New Roman"/>
          <w:lang w:eastAsia="hr-HR"/>
        </w:rPr>
        <w:t>, sa slijedećim dnevnim redom:</w:t>
      </w:r>
    </w:p>
    <w:p w:rsidRDefault="00DC61E0" w:rsidP="00DC61E0" w:rsidR="00DC61E0" w:rsidRPr="00DC61E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Izvješće stečajnog upravitelja o dosadašnjem tijeku stečajnog postupka</w:t>
      </w:r>
    </w:p>
    <w:p w:rsidRDefault="00DC61E0" w:rsidP="00DC61E0" w:rsidR="00DC61E0" w:rsidRPr="00DC61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Zakup dužnikovih nekretnina.</w:t>
      </w:r>
    </w:p>
    <w:p w:rsidRDefault="00DC61E0" w:rsidP="00DC61E0" w:rsidR="00DC61E0" w:rsidRPr="00DC61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Razno</w:t>
      </w:r>
    </w:p>
    <w:p w:rsidRDefault="00DC61E0" w:rsidP="00DC61E0" w:rsidR="00DC61E0" w:rsidRPr="00DC61E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Obrazloženje</w:t>
      </w:r>
    </w:p>
    <w:p w:rsidRDefault="00DC61E0" w:rsidP="00DC61E0" w:rsidR="00DC61E0" w:rsidRPr="00DC61E0">
      <w:pPr>
        <w:spacing w:after="0"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ab/>
      </w:r>
    </w:p>
    <w:p w:rsidRDefault="00DC61E0" w:rsidP="00DC61E0" w:rsidR="00DC61E0" w:rsidRPr="00DC6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ab/>
        <w:t>Na prijedlog stečajnog upravitelja u podnesku od 12. studenog 2018. sazvana je skupština vjerovnika temeljem čl. 104. st. 1. Stečajnog zakona (Narodne novine broj 71/15, 104/17, dalje:SZ) kao u izreci rješenja.</w:t>
      </w:r>
    </w:p>
    <w:p w:rsidRDefault="00DC61E0" w:rsidP="00DC61E0" w:rsidR="00DC61E0" w:rsidRPr="00DC61E0">
      <w:pPr>
        <w:spacing w:after="0"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 xml:space="preserve">          </w:t>
      </w:r>
      <w:r w:rsidRPr="00DC61E0">
        <w:rPr>
          <w:rFonts w:cs="Times New Roman" w:eastAsia="Times New Roman"/>
          <w:lang w:eastAsia="hr-HR"/>
        </w:rPr>
        <w:tab/>
      </w:r>
      <w:r w:rsidRPr="00DC61E0">
        <w:rPr>
          <w:rFonts w:cs="Times New Roman" w:eastAsia="Times New Roman"/>
          <w:lang w:eastAsia="hr-HR"/>
        </w:rPr>
        <w:tab/>
      </w:r>
    </w:p>
    <w:p w:rsidRDefault="00DC61E0" w:rsidP="00DC61E0" w:rsidR="00DC61E0" w:rsidRPr="00DC61E0">
      <w:pPr>
        <w:spacing w:after="0"/>
        <w:jc w:val="center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>U Karlovcu, 12. prosinca 2018.</w:t>
      </w:r>
    </w:p>
    <w:p w:rsidRDefault="00DC61E0" w:rsidP="00DC61E0" w:rsidR="00DC61E0" w:rsidRPr="00DC6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 xml:space="preserve">                     Stečajni sudac:                                                                                                             </w:t>
      </w:r>
    </w:p>
    <w:p w:rsidRDefault="00DC61E0" w:rsidP="00DC61E0" w:rsidR="00DC61E0">
      <w:pPr>
        <w:spacing w:after="0"/>
        <w:jc w:val="center"/>
        <w:rPr>
          <w:rFonts w:cs="Times New Roman" w:eastAsia="Times New Roman"/>
          <w:lang w:eastAsia="hr-HR"/>
        </w:rPr>
      </w:pPr>
      <w:r w:rsidRPr="00DC61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DC61E0" w:rsidP="00DC61E0" w:rsidR="00DC61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p w:rsidRDefault="00DC61E0" w:rsidP="00DC61E0" w:rsidR="00DC61E0" w:rsidRPr="00DC61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61E0" w:rsidP="00DC61E0" w:rsidR="00DC61E0" w:rsidRPr="00DC61E0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DC61E0" w:rsidRPr="00DC61E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EE33F9"/>
    <w:multiLevelType w:val="hybridMultilevel"/>
    <w:tmpl w:val="E2CAE2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4B9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1E0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06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144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St-6939/2016-38</izvorni_sadrzaj>
    <derivirana_varijabla naziv="DomainObject.Oznaka_1">St-6939/2016-38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Formated_1"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derivirana_varijabla>
  </DomainObject.Predmet.OstaliListFormatedWithAdressOIB>
  <DomainObject.Predmet.OstaliListNazivFormated>
    <izvorni_sadrzaj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NazivFormated_1"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NazivFormated>
  <DomainObject.Predmet.OstaliListNazivFormatedOIB>
    <izvorni_sadrzaj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NazivFormatedOIB_1"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St-6939/2016-38</izvorni_sadrzaj>
    <derivirana_varijabla naziv="DomainObject.PoslovniBrojDokumenta_1">St-6939/2016-38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SudioniciListNaziv_1"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3F8AE-4F01-4CA7-A97A-01AF17BFB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886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2018-12-12T09:05:00Z</cp:lastPrinted>
  <dcterms:modified xmlns:xsi="http://www.w3.org/2001/XMLSchema-instance" xsi:type="dcterms:W3CDTF">2018-12-12T09:05:00Z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St-6939/2016-38 / Odluka - Rješenje - sazivanje skupštine vjerovnika (odluka_St-6939_2016-38.docx)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