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364A" w:rsidR="00E57E44" w:rsidP="00E57E44" w:rsidRDefault="00E57E44" w14:paraId="6a4a92f" w14:textId="6a4a92f">
      <w:pPr>
        <w:jc w:val="both"/>
        <w15:collapsed w:val="false"/>
        <w:rPr>
          <w:sz w:val="23"/>
          <w:szCs w:val="23"/>
        </w:rPr>
      </w:pPr>
      <w:bookmarkStart w:name="_GoBack" w:id="0"/>
      <w:bookmarkEnd w:id="0"/>
      <w:r w:rsidRPr="0011364A">
        <w:rPr>
          <w:sz w:val="23"/>
          <w:szCs w:val="23"/>
        </w:rPr>
        <w:t xml:space="preserve">                </w:t>
      </w:r>
      <w:r w:rsidRPr="0011364A">
        <w:rPr>
          <w:noProof/>
          <w:sz w:val="23"/>
          <w:szCs w:val="23"/>
        </w:rPr>
        <w:drawing>
          <wp:inline distT="0" distB="0" distL="0" distR="0">
            <wp:extent cx="600075" cy="6667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1364A" w:rsidR="00E57E44" w:rsidP="00E57E44" w:rsidRDefault="00E57E44">
      <w:pPr>
        <w:jc w:val="both"/>
        <w:rPr>
          <w:sz w:val="23"/>
          <w:szCs w:val="23"/>
        </w:rPr>
      </w:pPr>
      <w:r w:rsidRPr="0011364A">
        <w:rPr>
          <w:sz w:val="23"/>
          <w:szCs w:val="23"/>
        </w:rPr>
        <w:t xml:space="preserve">   REPUBLIKA HRVATSKA</w:t>
      </w:r>
    </w:p>
    <w:p w:rsidRPr="0011364A" w:rsidR="00E57E44" w:rsidP="00E57E44" w:rsidRDefault="00E57E44">
      <w:pPr>
        <w:jc w:val="both"/>
        <w:rPr>
          <w:sz w:val="23"/>
          <w:szCs w:val="23"/>
        </w:rPr>
      </w:pPr>
      <w:r w:rsidRPr="0011364A">
        <w:rPr>
          <w:sz w:val="23"/>
          <w:szCs w:val="23"/>
        </w:rPr>
        <w:t>TRGOVAČKI SUD U PAZINU</w:t>
      </w:r>
    </w:p>
    <w:p w:rsidRPr="0011364A" w:rsidR="00E57E44" w:rsidP="00E57E44" w:rsidRDefault="00E57E44">
      <w:pPr>
        <w:rPr>
          <w:sz w:val="23"/>
          <w:szCs w:val="23"/>
        </w:rPr>
      </w:pPr>
      <w:r w:rsidRPr="0011364A">
        <w:rPr>
          <w:sz w:val="23"/>
          <w:szCs w:val="23"/>
        </w:rPr>
        <w:t xml:space="preserve">           Pazin, Dršćevka 1</w:t>
      </w:r>
      <w:r w:rsidRPr="0011364A">
        <w:rPr>
          <w:sz w:val="23"/>
          <w:szCs w:val="23"/>
        </w:rPr>
        <w:tab/>
      </w:r>
    </w:p>
    <w:p w:rsidRPr="0011364A" w:rsidR="003C2EA0" w:rsidP="00E57E44" w:rsidRDefault="003C2EA0">
      <w:pPr>
        <w:rPr>
          <w:sz w:val="23"/>
          <w:szCs w:val="23"/>
        </w:rPr>
      </w:pPr>
    </w:p>
    <w:p w:rsidRPr="0011364A" w:rsidR="003C2EA0" w:rsidP="003C2EA0" w:rsidRDefault="003C2EA0">
      <w:pPr>
        <w:jc w:val="center"/>
        <w:rPr>
          <w:b/>
          <w:sz w:val="23"/>
          <w:szCs w:val="23"/>
        </w:rPr>
      </w:pPr>
      <w:r w:rsidRPr="0011364A">
        <w:rPr>
          <w:b/>
          <w:sz w:val="23"/>
          <w:szCs w:val="23"/>
        </w:rPr>
        <w:t>stečajni dužnik:</w:t>
      </w:r>
    </w:p>
    <w:p w:rsidR="009F2572" w:rsidP="009F2572" w:rsidRDefault="009F2572">
      <w:pPr>
        <w:jc w:val="center"/>
        <w:rPr>
          <w:b/>
        </w:rPr>
      </w:pPr>
      <w:r>
        <w:rPr>
          <w:b/>
        </w:rPr>
        <w:t>ULJANIK TESU d.d. "u stečaju"</w:t>
      </w:r>
    </w:p>
    <w:p w:rsidR="009F2572" w:rsidP="009F2572" w:rsidRDefault="009F2572">
      <w:pPr>
        <w:jc w:val="center"/>
        <w:rPr>
          <w:b/>
        </w:rPr>
      </w:pPr>
      <w:r>
        <w:rPr>
          <w:b/>
        </w:rPr>
        <w:t>Pula, Flaciusova 1</w:t>
      </w:r>
    </w:p>
    <w:p w:rsidR="009F2572" w:rsidP="009F2572" w:rsidRDefault="009F2572">
      <w:pPr>
        <w:jc w:val="center"/>
        <w:rPr>
          <w:b/>
        </w:rPr>
      </w:pPr>
      <w:r>
        <w:rPr>
          <w:b/>
        </w:rPr>
        <w:t>OIB: 45119436874</w:t>
      </w:r>
    </w:p>
    <w:p w:rsidR="009F2572" w:rsidP="009F2572" w:rsidRDefault="009F2572">
      <w:pPr>
        <w:jc w:val="center"/>
        <w:rPr>
          <w:b/>
        </w:rPr>
      </w:pPr>
    </w:p>
    <w:p w:rsidRPr="0011364A" w:rsidR="009F2572" w:rsidP="009F2572" w:rsidRDefault="009F2572">
      <w:pPr>
        <w:jc w:val="center"/>
        <w:rPr>
          <w:b/>
          <w:bCs/>
          <w:sz w:val="23"/>
          <w:szCs w:val="23"/>
        </w:rPr>
      </w:pPr>
      <w:r w:rsidRPr="0011364A">
        <w:rPr>
          <w:b/>
          <w:bCs/>
          <w:sz w:val="23"/>
          <w:szCs w:val="23"/>
        </w:rPr>
        <w:t>TABLICA PRIJAVLJENIH</w:t>
      </w:r>
      <w:r>
        <w:rPr>
          <w:b/>
          <w:bCs/>
          <w:sz w:val="23"/>
          <w:szCs w:val="23"/>
        </w:rPr>
        <w:t xml:space="preserve"> I UTVRĐENIH TRAŽBINA</w:t>
      </w:r>
    </w:p>
    <w:p w:rsidRPr="00771354" w:rsidR="009F2572" w:rsidP="009F2572" w:rsidRDefault="009F2572">
      <w:pPr>
        <w:jc w:val="center"/>
        <w:rPr>
          <w:b/>
        </w:rPr>
      </w:pPr>
    </w:p>
    <w:p w:rsidR="003C2EA0" w:rsidP="00A92DF7" w:rsidRDefault="003C2EA0">
      <w:pPr>
        <w:jc w:val="center"/>
        <w:rPr>
          <w:sz w:val="23"/>
          <w:szCs w:val="23"/>
        </w:rPr>
      </w:pPr>
    </w:p>
    <w:p w:rsidRPr="009F2572" w:rsidR="009F2572" w:rsidP="00A92DF7" w:rsidRDefault="009F2572">
      <w:pPr>
        <w:jc w:val="center"/>
        <w:rPr>
          <w:sz w:val="23"/>
          <w:szCs w:val="23"/>
          <w:u w:val="single"/>
        </w:rPr>
      </w:pPr>
      <w:r w:rsidRPr="009F2572">
        <w:rPr>
          <w:sz w:val="23"/>
          <w:szCs w:val="23"/>
          <w:u w:val="single"/>
        </w:rPr>
        <w:t>VJEROVNICI PRVOG VIŠEG ISPLATNOG REDA</w:t>
      </w:r>
    </w:p>
    <w:p w:rsidR="009F2572" w:rsidP="00A92DF7" w:rsidRDefault="009F2572">
      <w:pPr>
        <w:jc w:val="center"/>
        <w:rPr>
          <w:sz w:val="23"/>
          <w:szCs w:val="23"/>
        </w:rPr>
      </w:pPr>
    </w:p>
    <w:p w:rsidRPr="0011364A" w:rsidR="009F2572" w:rsidP="00A92DF7" w:rsidRDefault="009F2572">
      <w:pPr>
        <w:jc w:val="center"/>
        <w:rPr>
          <w:sz w:val="23"/>
          <w:szCs w:val="23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701"/>
        <w:gridCol w:w="2126"/>
        <w:gridCol w:w="2130"/>
        <w:gridCol w:w="1417"/>
        <w:gridCol w:w="1701"/>
        <w:gridCol w:w="1701"/>
        <w:gridCol w:w="1756"/>
        <w:gridCol w:w="1231"/>
        <w:gridCol w:w="1231"/>
      </w:tblGrid>
      <w:tr w:rsidRPr="009F2572" w:rsidR="009F2572" w:rsidTr="009F2572">
        <w:trPr>
          <w:trHeight w:val="600"/>
        </w:trPr>
        <w:tc>
          <w:tcPr>
            <w:tcW w:w="701" w:type="dxa"/>
            <w:hideMark/>
          </w:tcPr>
          <w:p w:rsidRPr="009F2572" w:rsidR="009F2572" w:rsidP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Redni b</w:t>
            </w:r>
            <w:r w:rsidRPr="009F2572">
              <w:rPr>
                <w:b/>
                <w:bCs/>
                <w:sz w:val="18"/>
                <w:szCs w:val="18"/>
              </w:rPr>
              <w:t>roj</w:t>
            </w:r>
          </w:p>
        </w:tc>
        <w:tc>
          <w:tcPr>
            <w:tcW w:w="2126" w:type="dxa"/>
            <w:hideMark/>
          </w:tcPr>
          <w:p w:rsidRPr="009F2572" w:rsidR="009F2572" w:rsidP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Prezime i ime / naziv</w:t>
            </w:r>
          </w:p>
        </w:tc>
        <w:tc>
          <w:tcPr>
            <w:tcW w:w="2130" w:type="dxa"/>
            <w:hideMark/>
          </w:tcPr>
          <w:p w:rsidRPr="009F2572" w:rsidR="009F2572" w:rsidP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Adresa</w:t>
            </w:r>
          </w:p>
        </w:tc>
        <w:tc>
          <w:tcPr>
            <w:tcW w:w="1417" w:type="dxa"/>
            <w:hideMark/>
          </w:tcPr>
          <w:p w:rsidRPr="009F2572" w:rsidR="009F2572" w:rsidP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OIB</w:t>
            </w:r>
          </w:p>
        </w:tc>
        <w:tc>
          <w:tcPr>
            <w:tcW w:w="1701" w:type="dxa"/>
            <w:hideMark/>
          </w:tcPr>
          <w:p w:rsidRPr="009F2572" w:rsidR="009F2572" w:rsidP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Ukupno prijavljeno</w:t>
            </w:r>
          </w:p>
        </w:tc>
        <w:tc>
          <w:tcPr>
            <w:tcW w:w="1701" w:type="dxa"/>
            <w:hideMark/>
          </w:tcPr>
          <w:p w:rsidRPr="009F2572" w:rsidR="009F2572" w:rsidP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Utvrđeno</w:t>
            </w:r>
          </w:p>
        </w:tc>
        <w:tc>
          <w:tcPr>
            <w:tcW w:w="1756" w:type="dxa"/>
            <w:hideMark/>
          </w:tcPr>
          <w:p w:rsidRPr="009F2572" w:rsidR="009F2572" w:rsidP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Utvrđeno %</w:t>
            </w:r>
          </w:p>
        </w:tc>
        <w:tc>
          <w:tcPr>
            <w:tcW w:w="1231" w:type="dxa"/>
            <w:hideMark/>
          </w:tcPr>
          <w:p w:rsidRPr="009F2572" w:rsidR="009F2572" w:rsidP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Osporeno</w:t>
            </w:r>
          </w:p>
        </w:tc>
        <w:tc>
          <w:tcPr>
            <w:tcW w:w="1231" w:type="dxa"/>
            <w:hideMark/>
          </w:tcPr>
          <w:p w:rsidRPr="009F2572" w:rsidR="009F2572" w:rsidP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Osporeno 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AORT Agencija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Frankopanska 11 Zagreb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04323472109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840.237,90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840.237,90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RH, Min.financija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Zagreb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52634238587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3.457.767,24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3.457.767,24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Šverko Orietta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Rabarova 5 Pula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26815692248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54.472,30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54.472,30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Šverko Igor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Rabarova 5 Pula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31074733222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54.472,30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54.472,30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Šverko Tatiana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Rabarova 5 Pula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43249617139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54.472,30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54.472,30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RADETIĆ  VILIM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A.MOHOROVIČIĆA 10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94621291777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93.536,08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93.536,08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PERKOVIĆ  VLADO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SV.NIKOLE 8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00755706290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110.739,82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110.739,82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ORLIĆ  ELIO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GALIJOTSKA ULICA 7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20844382652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94.593,23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94.593,23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LJUBIĆ  IGOR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 ČRNJINA ULICA 6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37189315243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22.051,49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22.051,49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LADAVAC  STELIO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STOJA 16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01395162146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22.782,10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22.782,10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11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KIRAC  VALTER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52203  MEDULIN  CENTAR 234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78924227404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94.102,44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94.102,44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12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KAUČIĆ  KARMELA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ORBANIN 34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69619435646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77.701,30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77.701,30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13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JUGOVAC  BORIS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PRILAZ BARAKE 2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26765879414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81.385,47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81.385,47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14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JOKIĆ  ANTO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BUONAROTIJEVA UL.11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61881320730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59.590,22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59.590,22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15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GLAVAŠ  DINKO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FLAVIJEVSKA ULICA 2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27921260419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85.358,81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85.358,81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16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DEBELJAK  VEDRAN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F.BARBALIĆA 7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78297234534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50.979,87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50.979,87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17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ČERNE  IGOR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MONTE MAGNO 29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50532293109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88.306,73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88.306,73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18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ŽIVOLIĆ  DAMIR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52342  SVETVINČENAT  FOLI 14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77414878131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82.312,62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82.312,62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19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ZULJAN  DENIS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ORBANIN 46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59012614066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52.824,32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52.824,32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20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PRIVRAT  ANTON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52203  MEDULIN  KATIKULIĆ 17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38347137140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79.699,76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79.699,76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21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NOVAK  BRANKO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FACCHINETTIJEVA UL.35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61305196793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80.447,08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80.447,08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22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KRAJCAR  SILVANO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52341  ŽMINJ  JURIĆI 2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70416498175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43.471,96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43.471,96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23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ČRNAC  NENAD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SMAREGLIA 007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94658668315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74.031,29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74.031,29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24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BUTKOVIĆ  VILIM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NASELJE BRIST 58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14304503732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91.474,08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91.474,08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25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BENČIĆ  ROLAND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OSJEČKA 8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57414561938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55.704,80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55.704,80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26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VRANGALOVSKI  JAKOV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  ULICA BRIST 20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69047222739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5.033,84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5.033,84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27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TOMIŠIĆ  GORDANA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KRČKA ULICA 3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38429884533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78.655,45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78.655,45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28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PETROVIĆ  VESNA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ULICA LAKVERE 17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68218041669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36.025,18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36.025,18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lastRenderedPageBreak/>
              <w:t>29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MOFARDIN  DENIS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ZORANIĆEVA ULICA 10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07233470953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104.758,70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104.758,70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30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MIOŠIĆ  DANIJELA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52423  KAROJBA  KAROJBA 30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40552032521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82.865,14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82.865,14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31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KOVAČEVIĆ DUJMOVIĆ  SLOBODANKA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52404  SVETI PETAR U ŠUMI  JOPI 25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85339069874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70.015,47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70.015,47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32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JURANOVIĆ  DRAGICA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DIVKOVIĆEVA 2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04511440429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53.430,04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53.430,04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33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JADREŠKO  IGOR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RADIĆEVA 32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44808048423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66.791,52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66.791,52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34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CRNOBORI  EDUARD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52203  MEDULIN  DRAČICE 2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73166597905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88.071,77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88.071,77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35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BOŽIĆ  SLAVICA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ZADARSKA 27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20795228077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B139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51.982,74</w:t>
            </w:r>
            <w:r w:rsidRPr="009F2572" w:rsidR="009F2572">
              <w:rPr>
                <w:sz w:val="18"/>
                <w:szCs w:val="18"/>
              </w:rPr>
              <w:t xml:space="preserve">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B139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51.982,74</w:t>
            </w:r>
            <w:r w:rsidRPr="009F2572">
              <w:rPr>
                <w:sz w:val="18"/>
                <w:szCs w:val="18"/>
              </w:rPr>
              <w:t xml:space="preserve">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36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BLJAIĆ  MIRELA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PARTIZANSKI PUT 41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90210323429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55.194,72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55.194,72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37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NIKODIJEVIĆ  JOVAN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KRLEŽINA ULICA 27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46714663196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82.605,98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82.605,98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38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BAĆAC  MARINO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52342  SVETVINČENAT  SV.KIRIN 38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33336943571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131.692,81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131.692,81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39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BUBIĆ  DEAN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VINOGRADSKA UL.4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93886352716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B139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80.028,73</w:t>
            </w:r>
            <w:r w:rsidRPr="009F2572" w:rsidR="009F2572">
              <w:rPr>
                <w:sz w:val="18"/>
                <w:szCs w:val="18"/>
              </w:rPr>
              <w:t xml:space="preserve">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B139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80.028,73</w:t>
            </w:r>
            <w:r w:rsidRPr="009F2572">
              <w:rPr>
                <w:sz w:val="18"/>
                <w:szCs w:val="18"/>
              </w:rPr>
              <w:t xml:space="preserve">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40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BEŠIĆ  BRACO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ROČKI PRILAZ 3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69205500875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110.817,17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110.817,17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41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MEKOVIĆ  LINO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52204  LIŽNJAN  PLEKUTI 12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92056417644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143.940,07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143.940,07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42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MATOŠEVIĆ  VILIJAN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BUONAROTIJEVA Ul.1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77107997505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94.868,68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94.868,68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43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SILJAN  KARLO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52204  LIŽNJAN  POD VRH 23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40049527024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129.364,92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129.364,92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44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PAUS  MIRJANA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52207 BARBAN, PETEHI, POLJAKI 19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09625142519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5.000,00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5.000,00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45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DRANDIĆ  MARIJAN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BANOVČEVA ULICA 37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20394256019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86.758,86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86.758,86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46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ŠTIMAC  MILIVOJ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52204  LIŽNJAN  VALTURA 1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12310242974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94.489,18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94.489,18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47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BRŠČIĆ  INGRID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52212  FAŽANA  ALEJA MASLINA 5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35035239506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79.528,57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79.528,57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lastRenderedPageBreak/>
              <w:t>48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MILAKOVIĆ  ANKA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RIZZIJEVA 4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17707074671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78.694,00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78.694,00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49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MOŠNJA  DEJAN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R.ROHREGERA 44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32664850733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120.494,50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120.494,50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50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BERNOBIĆ  SILVANO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MARSOVO POLJE 31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33992424563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112.766,87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112.766,87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51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ŽIŽOVIĆ  LELA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GALIJOTSKA 7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73124243703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94.402,23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94.402,23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ŽIVIĆ  NEBOJŠA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52203  MEDULIN  POMER 93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18738749988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25.495,26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25.495,26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53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POTNAR  VLADIMIR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STANKOVIĆEVA 37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78913250884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140.847,75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140.847,75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54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MILOTIĆ  ELDA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FLEGOVA ULICA 30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67041531157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100.039,66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100.039,66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55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BUGARIN  NEVIO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52203  MEDULIN  PJEŠ.UVALA 3/23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72658824883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27.437,48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27.437,48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56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HRVATIN-STOJKOVIĆ  DAVORKA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EMOVA ULICA 12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92586819026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101.510,17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101.510,17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57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PLOH  MARIJAN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52203  MEDULIN  BIŠKUPIJE 280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50515330974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84.344,37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84.344,37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58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ROJNIĆ  ANITA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52341  ŽMINJ  CERE BB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25600952070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84.157,70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84.157,70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59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TADIĆ  MIRA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STOJA 32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19192886282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69.346,17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69.346,17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60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TOMIŠIĆ  EDITA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52206  MARČANA  ORBANIĆI 9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98722386703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B139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66.633,00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B139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66.633,00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61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ČELIĆ  BORIS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PULA, KVARNERSKA ULICA 9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43518936848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17.212,92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17.212,92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62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GRUBIŠA  VALTER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NOVIGRADSKA ULICA 9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91154992847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105.991,05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105.991,05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63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TRDOSLAVIĆ  ZLATKO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DE FRANCESCHIJEVA 66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47347963839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65.832,54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65.832,54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64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ŠKABIĆ  ROBERTO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KASTAVSKA ULICA 4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52619335104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93.472,25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93.472,25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65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RABAC  ALBINO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52203  MEDULIN  STRANE 65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20741119776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B139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61.578,22</w:t>
            </w:r>
            <w:r w:rsidRPr="009F2572" w:rsidR="009F2572">
              <w:rPr>
                <w:sz w:val="18"/>
                <w:szCs w:val="18"/>
              </w:rPr>
              <w:t xml:space="preserve">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B139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61.578,22</w:t>
            </w:r>
            <w:r w:rsidRPr="009F2572">
              <w:rPr>
                <w:sz w:val="18"/>
                <w:szCs w:val="18"/>
              </w:rPr>
              <w:t xml:space="preserve">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66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BENČIĆ  RANIERI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 UL.MARSOVOG POLJA 38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92027526894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13.890,32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13.890,32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67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STEPANČIĆ  IVOR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 ULICA GREGOVICA 11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09222619537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7.954,80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7.954,80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lastRenderedPageBreak/>
              <w:t>68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OMANOVIĆ  TEUFIK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LUSSI MARIA 6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66907071581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B139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89.031,92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B139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89.031,92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69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BLEKIĆ  SADIK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52216 GALIŽANA  G.LEONARDELLI 4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79842994506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10.769,45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10.769,45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70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ČIKIĆ  DUŠANKA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  ŠKALJEROVA 58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66894066601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16.626,92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16.626,92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71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HAZIROVIĆ  RAMADAN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52215 VODNJAN, RUDARSKA 1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84842937401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10.478,89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10.478,89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72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KRALJEVIĆ  NIKICA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ZADARSKA 25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63306683939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39.393,26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39.393,26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73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CETINA  NEVIO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52215  VODNJAN, GURAN 20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93954058835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44.074,23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44.074,23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74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RITOŠA  VALTER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MARULIĆEVA 10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76911683580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50.802,51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50.802,51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75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LABUD  NIKOLA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 MEDULINSKA CESTA 47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02335361135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7.919,72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7.919,72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76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ZADRAVEC  MATEJ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 ROVINJSKA ULICA 1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39161179982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34.906,40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34.906,40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77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ZORIĆ  ALEKSANDAR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TESLINA 33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97264664022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20.658,24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20.658,24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78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PERŠIĆ  MARINA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ŠENOINA 1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03203876215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40.109,78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40.109,78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79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SLADONJA  ROBERT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PULA, LIŽNJAN, VALTURA 52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98060730615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5.003,21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5.003,21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80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ŠUGAR  MLADEN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 PULA  TRŠĆANSKA ULICA 3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98745458696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B139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49.278,03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B139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49.278,03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81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RUBELJ  VEDRAN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 GALIJOTSKA ULICA 5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64532409707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1.140,88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1.140,88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82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KRAGULJ  LJILJANA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PULA, ŠTINJAN, KALČEVA UL.2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28209537529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45,30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45,30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83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PEŠEK  MARKO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PULA, MEDULIN, PJEŠ.UV.4, OGRA.10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50784368886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1.650,00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1.650,00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84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MARTINČIĆ  ANTON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 MARULIĆEVA ULICA 20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63198937502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1.650,00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1.650,00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85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BELIN  IVAN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  ULICA VALMADE 83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15018605422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86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ŠTIMAC  NIKOLA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52203 MEDULIN  BIŠKUPIJE 45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95929974461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lastRenderedPageBreak/>
              <w:t>87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PEKICA  DAMIR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52342 SVETVINČENAT, PEKICI 2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78286973551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88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GRAH  SREĆKO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  USP.PAVLA ĐAKONA 6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40619804786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89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BUTKOVIĆ  DARIO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  MARULIĆEVA ULICA 12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60258707605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27.630,66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27.630,66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90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BURIĆ  SERGIO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 TESLINA ULICA 19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33953229669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15.050,00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15.050,00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91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SMAJIĆ  ŽELJKA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 VITASOVIĆEVA Ul.34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88033415554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92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IŠIĆ  ANICA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52208 KRNICA, PERUŠKI, IŠIĆI 95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92661408105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93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DŽEKO  SEMIR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  KRLEŽINA ULICA 29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62965237727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14.900,66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14.900,66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94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BARBIERI  EDI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52211 BALE (VALLE)  BORGO 28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00626783092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95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MATOŠEVIĆ  DUBRAVKA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  BUONAROTIJEVA UL.1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32138418161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96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KRIVOKAPIĆ  ZORAN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 Ul.PRADORLANDO 19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84831154848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97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CETINA  IRMA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52342 SVETVINČENAT, CUKRIĆI 25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37299778618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98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MARKOVIĆ  VLASTA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  NAZOROVA ULICA 18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90240072182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99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MARINKOVIĆ  MIODRAG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52215 VODNJAN,PEROJ 171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95376879324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1.650,00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1.650,00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ĐOKIĆ  SLAVKO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52204 LIŽNJAN, PUT ZA MARLERU 20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04291495946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27.630,66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27.630,66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101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TARLANOVIĆ  SAŠA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  KOPARSKA ULICA 44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18795936681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1.650,00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1.650,00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102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TOMIŠIĆ  SLAVICA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52206 MARČANA, MATELIĆI 24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70063577766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103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ŽGOMBA  DENIS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52212 FAŽANA, PUT SV. ELIZEJA 23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97208015253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104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BENČIĆ  MATTEO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   GUNDULIĆEVA .27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85722604947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1.650,00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1.650,00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105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LEVAK  EDO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   UL.LJ.POSAVSKOG 25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33595331163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14.900,66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14.900,66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lastRenderedPageBreak/>
              <w:t>106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TROMBA  BARBARA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PULA, ŠIŠAN, PLEKUTI 63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00971372524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107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TRSTENJAK  DANIJEL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  DUKIĆEVA ULICA 25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14166369986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108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UŠIĆ  MILAN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6D2E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52100 PULA, </w:t>
            </w:r>
            <w:r w:rsidRPr="009F2572" w:rsidR="009F2572">
              <w:rPr>
                <w:sz w:val="18"/>
                <w:szCs w:val="18"/>
              </w:rPr>
              <w:t xml:space="preserve"> VALTURA 184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71746433945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109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GOLUB  ANTE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PULA, BESENGHIJEVA ULICA 6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72864497374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110</w:t>
            </w: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VLAČIĆ  ALEN</w:t>
            </w: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52100 PULA, BANJOLE, KAMIK 5</w:t>
            </w: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37078211975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2.500,00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70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3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w="1701" w:type="dxa"/>
            <w:noWrap/>
            <w:hideMark/>
          </w:tcPr>
          <w:p w:rsidRPr="009F2572" w:rsidR="009F2572" w:rsidP="00725BA1" w:rsidRDefault="009F2572">
            <w:pPr>
              <w:jc w:val="center"/>
              <w:rPr>
                <w:b/>
                <w:sz w:val="18"/>
                <w:szCs w:val="18"/>
              </w:rPr>
            </w:pPr>
            <w:r w:rsidRPr="009F2572">
              <w:rPr>
                <w:b/>
                <w:sz w:val="18"/>
                <w:szCs w:val="18"/>
              </w:rPr>
              <w:t>9.</w:t>
            </w:r>
            <w:r w:rsidR="00725BA1">
              <w:rPr>
                <w:b/>
                <w:sz w:val="18"/>
                <w:szCs w:val="18"/>
              </w:rPr>
              <w:t>680.137,69</w:t>
            </w:r>
            <w:r>
              <w:rPr>
                <w:b/>
                <w:sz w:val="18"/>
                <w:szCs w:val="18"/>
              </w:rPr>
              <w:t xml:space="preserve"> kn</w:t>
            </w:r>
          </w:p>
        </w:tc>
        <w:tc>
          <w:tcPr>
            <w:tcW w:w="1701" w:type="dxa"/>
            <w:noWrap/>
            <w:hideMark/>
          </w:tcPr>
          <w:p w:rsidRPr="009F2572" w:rsidR="009F2572" w:rsidP="00725BA1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9.</w:t>
            </w:r>
            <w:r w:rsidR="00725BA1">
              <w:rPr>
                <w:b/>
                <w:bCs/>
                <w:sz w:val="18"/>
                <w:szCs w:val="18"/>
              </w:rPr>
              <w:t>680.137,69</w:t>
            </w:r>
            <w:r>
              <w:rPr>
                <w:b/>
                <w:bCs/>
                <w:sz w:val="18"/>
                <w:szCs w:val="18"/>
              </w:rPr>
              <w:t xml:space="preserve"> kn</w:t>
            </w:r>
          </w:p>
        </w:tc>
        <w:tc>
          <w:tcPr>
            <w:tcW w:w="1756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/>
                <w:sz w:val="18"/>
                <w:szCs w:val="18"/>
              </w:rPr>
            </w:pPr>
            <w:r w:rsidRPr="009F2572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0,00 kn</w:t>
            </w:r>
          </w:p>
        </w:tc>
        <w:tc>
          <w:tcPr>
            <w:tcW w:w="1231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/>
                <w:sz w:val="18"/>
                <w:szCs w:val="18"/>
              </w:rPr>
            </w:pPr>
            <w:r w:rsidRPr="009F2572">
              <w:rPr>
                <w:b/>
                <w:sz w:val="18"/>
                <w:szCs w:val="18"/>
              </w:rPr>
              <w:t>0,00%</w:t>
            </w:r>
          </w:p>
        </w:tc>
      </w:tr>
    </w:tbl>
    <w:p w:rsidRPr="0011364A" w:rsidR="003C2EA0" w:rsidP="00E57E44" w:rsidRDefault="003C2EA0">
      <w:pPr>
        <w:rPr>
          <w:sz w:val="23"/>
          <w:szCs w:val="23"/>
        </w:rPr>
      </w:pPr>
    </w:p>
    <w:p w:rsidR="00E57E44" w:rsidP="00E57E44" w:rsidRDefault="00E57E44">
      <w:pPr>
        <w:jc w:val="center"/>
        <w:rPr>
          <w:b/>
          <w:bCs/>
          <w:sz w:val="23"/>
          <w:szCs w:val="23"/>
        </w:rPr>
      </w:pPr>
    </w:p>
    <w:p w:rsidRPr="009F2572" w:rsidR="009F2572" w:rsidP="009F2572" w:rsidRDefault="009F2572">
      <w:pPr>
        <w:jc w:val="center"/>
        <w:rPr>
          <w:sz w:val="23"/>
          <w:szCs w:val="23"/>
          <w:u w:val="single"/>
        </w:rPr>
      </w:pPr>
      <w:r w:rsidRPr="009F2572">
        <w:rPr>
          <w:sz w:val="23"/>
          <w:szCs w:val="23"/>
          <w:u w:val="single"/>
        </w:rPr>
        <w:t xml:space="preserve">VJEROVNICI </w:t>
      </w:r>
      <w:r>
        <w:rPr>
          <w:sz w:val="23"/>
          <w:szCs w:val="23"/>
          <w:u w:val="single"/>
        </w:rPr>
        <w:t>DRUGOG</w:t>
      </w:r>
      <w:r w:rsidRPr="009F2572">
        <w:rPr>
          <w:sz w:val="23"/>
          <w:szCs w:val="23"/>
          <w:u w:val="single"/>
        </w:rPr>
        <w:t xml:space="preserve"> VIŠEG ISPLATNOG REDA</w:t>
      </w:r>
    </w:p>
    <w:p w:rsidRPr="0011364A" w:rsidR="009F2572" w:rsidP="00E57E44" w:rsidRDefault="009F2572">
      <w:pPr>
        <w:jc w:val="center"/>
        <w:rPr>
          <w:b/>
          <w:bCs/>
          <w:sz w:val="23"/>
          <w:szCs w:val="23"/>
        </w:rPr>
      </w:pPr>
    </w:p>
    <w:p w:rsidR="00A92DF7" w:rsidP="00A92DF7" w:rsidRDefault="00A92DF7">
      <w:pPr>
        <w:jc w:val="center"/>
        <w:rPr>
          <w:b/>
          <w:bCs/>
          <w:sz w:val="23"/>
          <w:szCs w:val="23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683"/>
        <w:gridCol w:w="2099"/>
        <w:gridCol w:w="2098"/>
        <w:gridCol w:w="1537"/>
        <w:gridCol w:w="1662"/>
        <w:gridCol w:w="1697"/>
        <w:gridCol w:w="1760"/>
        <w:gridCol w:w="1359"/>
        <w:gridCol w:w="1099"/>
      </w:tblGrid>
      <w:tr w:rsidRPr="009F2572" w:rsidR="009F2572" w:rsidTr="009F2572">
        <w:trPr>
          <w:trHeight w:val="600"/>
        </w:trPr>
        <w:tc>
          <w:tcPr>
            <w:tcW w:w="683" w:type="dxa"/>
            <w:hideMark/>
          </w:tcPr>
          <w:p w:rsidRPr="009F2572" w:rsidR="009F2572" w:rsidP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Red</w:t>
            </w:r>
            <w:r>
              <w:rPr>
                <w:b/>
                <w:bCs/>
                <w:sz w:val="18"/>
                <w:szCs w:val="18"/>
              </w:rPr>
              <w:t>ni b</w:t>
            </w:r>
            <w:r w:rsidRPr="009F2572">
              <w:rPr>
                <w:b/>
                <w:bCs/>
                <w:sz w:val="18"/>
                <w:szCs w:val="18"/>
              </w:rPr>
              <w:t xml:space="preserve">roj </w:t>
            </w:r>
          </w:p>
        </w:tc>
        <w:tc>
          <w:tcPr>
            <w:tcW w:w="2099" w:type="dxa"/>
            <w:hideMark/>
          </w:tcPr>
          <w:p w:rsidRPr="009F2572" w:rsidR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Prezime i ime / naziv</w:t>
            </w:r>
          </w:p>
        </w:tc>
        <w:tc>
          <w:tcPr>
            <w:tcW w:w="2098" w:type="dxa"/>
            <w:hideMark/>
          </w:tcPr>
          <w:p w:rsidRPr="009F2572" w:rsidR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Adresa</w:t>
            </w:r>
          </w:p>
        </w:tc>
        <w:tc>
          <w:tcPr>
            <w:tcW w:w="1537" w:type="dxa"/>
            <w:hideMark/>
          </w:tcPr>
          <w:p w:rsidRPr="009F2572" w:rsidR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OIB</w:t>
            </w:r>
          </w:p>
        </w:tc>
        <w:tc>
          <w:tcPr>
            <w:tcW w:w="1662" w:type="dxa"/>
            <w:hideMark/>
          </w:tcPr>
          <w:p w:rsidRPr="009F2572" w:rsidR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Ukupno prijavljeno</w:t>
            </w:r>
          </w:p>
        </w:tc>
        <w:tc>
          <w:tcPr>
            <w:tcW w:w="1697" w:type="dxa"/>
            <w:hideMark/>
          </w:tcPr>
          <w:p w:rsidRPr="009F2572" w:rsidR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Utvrđeno</w:t>
            </w:r>
          </w:p>
        </w:tc>
        <w:tc>
          <w:tcPr>
            <w:tcW w:w="1760" w:type="dxa"/>
            <w:hideMark/>
          </w:tcPr>
          <w:p w:rsidRPr="009F2572" w:rsidR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Utvrđeno %</w:t>
            </w:r>
          </w:p>
        </w:tc>
        <w:tc>
          <w:tcPr>
            <w:tcW w:w="1359" w:type="dxa"/>
            <w:hideMark/>
          </w:tcPr>
          <w:p w:rsidRPr="009F2572" w:rsidR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Osporeno</w:t>
            </w:r>
          </w:p>
        </w:tc>
        <w:tc>
          <w:tcPr>
            <w:tcW w:w="1099" w:type="dxa"/>
            <w:hideMark/>
          </w:tcPr>
          <w:p w:rsidRPr="009F2572" w:rsidR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Osporeno 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6D2EE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Hrvats</w:t>
            </w:r>
            <w:r w:rsidRPr="009F2572" w:rsidR="009F2572">
              <w:rPr>
                <w:bCs/>
                <w:sz w:val="18"/>
                <w:szCs w:val="18"/>
              </w:rPr>
              <w:t>ke šume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Ul.</w:t>
            </w:r>
            <w:r w:rsidR="006D2EE7">
              <w:rPr>
                <w:bCs/>
                <w:sz w:val="18"/>
                <w:szCs w:val="18"/>
              </w:rPr>
              <w:t xml:space="preserve"> </w:t>
            </w:r>
            <w:r w:rsidRPr="009F2572">
              <w:rPr>
                <w:bCs/>
                <w:sz w:val="18"/>
                <w:szCs w:val="18"/>
              </w:rPr>
              <w:t>Kneza Branimira 1 Zagreb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69693144506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60.979,87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60.979,87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HP-Hrvatska pošta d.d.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Jurišićeva 13 Zagreb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08731810356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1.269,22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1.269,22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Pro Vitalis doo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Pazinska 2/1 Žminj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11857024889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2.238,75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2.238,75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St.masa iza Uljanik PIS doo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Flaciusova 1 Pula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60885307456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262.482,58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262.482,58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Fond za zašt.</w:t>
            </w:r>
            <w:r w:rsidR="006D2EE7">
              <w:rPr>
                <w:bCs/>
                <w:sz w:val="18"/>
                <w:szCs w:val="18"/>
              </w:rPr>
              <w:t xml:space="preserve"> </w:t>
            </w:r>
            <w:r w:rsidRPr="009F2572">
              <w:rPr>
                <w:bCs/>
                <w:sz w:val="18"/>
                <w:szCs w:val="18"/>
              </w:rPr>
              <w:t xml:space="preserve">okoliša i </w:t>
            </w:r>
            <w:r w:rsidRPr="009F2572" w:rsidR="006D2EE7">
              <w:rPr>
                <w:bCs/>
                <w:sz w:val="18"/>
                <w:szCs w:val="18"/>
              </w:rPr>
              <w:t>energ.</w:t>
            </w:r>
            <w:r w:rsidR="006D2EE7">
              <w:rPr>
                <w:bCs/>
                <w:sz w:val="18"/>
                <w:szCs w:val="18"/>
              </w:rPr>
              <w:t xml:space="preserve"> </w:t>
            </w:r>
            <w:r w:rsidRPr="009F2572" w:rsidR="006D2EE7">
              <w:rPr>
                <w:bCs/>
                <w:sz w:val="18"/>
                <w:szCs w:val="18"/>
              </w:rPr>
              <w:t>učinkovitost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6D2EE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Zagreb, </w:t>
            </w:r>
            <w:r w:rsidRPr="009F2572" w:rsidR="009F2572">
              <w:rPr>
                <w:bCs/>
                <w:sz w:val="18"/>
                <w:szCs w:val="18"/>
              </w:rPr>
              <w:t xml:space="preserve"> Radnička cesta 80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85828625994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24,92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24,92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2B618B" w:rsidTr="009F2572">
        <w:trPr>
          <w:trHeight w:val="300"/>
        </w:trPr>
        <w:tc>
          <w:tcPr>
            <w:tcW w:w="683" w:type="dxa"/>
            <w:noWrap/>
          </w:tcPr>
          <w:p w:rsidRPr="009F2572" w:rsidR="002B618B" w:rsidP="009F2572" w:rsidRDefault="002B618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099" w:type="dxa"/>
            <w:noWrap/>
          </w:tcPr>
          <w:p w:rsidRPr="009F2572" w:rsidR="002B618B" w:rsidP="009F2572" w:rsidRDefault="002B618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098" w:type="dxa"/>
            <w:noWrap/>
          </w:tcPr>
          <w:p w:rsidR="002B618B" w:rsidP="009F2572" w:rsidRDefault="002B618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37" w:type="dxa"/>
            <w:noWrap/>
          </w:tcPr>
          <w:p w:rsidRPr="009F2572" w:rsidR="002B618B" w:rsidP="009F2572" w:rsidRDefault="002B618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62" w:type="dxa"/>
            <w:noWrap/>
          </w:tcPr>
          <w:p w:rsidRPr="009F2572" w:rsidR="002B618B" w:rsidP="009F2572" w:rsidRDefault="002B618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97" w:type="dxa"/>
            <w:noWrap/>
          </w:tcPr>
          <w:p w:rsidRPr="009F2572" w:rsidR="002B618B" w:rsidP="009F2572" w:rsidRDefault="002B618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60" w:type="dxa"/>
            <w:noWrap/>
          </w:tcPr>
          <w:p w:rsidRPr="009F2572" w:rsidR="002B618B" w:rsidP="009F2572" w:rsidRDefault="002B618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59" w:type="dxa"/>
            <w:noWrap/>
          </w:tcPr>
          <w:p w:rsidRPr="009F2572" w:rsidR="002B618B" w:rsidP="009F2572" w:rsidRDefault="002B618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99" w:type="dxa"/>
            <w:noWrap/>
          </w:tcPr>
          <w:p w:rsidRPr="009F2572" w:rsidR="002B618B" w:rsidP="009F2572" w:rsidRDefault="002B618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Pr="009F2572" w:rsidR="009F2572" w:rsidTr="002B618B">
        <w:trPr>
          <w:trHeight w:val="300"/>
        </w:trPr>
        <w:tc>
          <w:tcPr>
            <w:tcW w:w="683" w:type="dxa"/>
            <w:shd w:val="clear" w:color="auto" w:fill="BFBFBF" w:themeFill="background1" w:themeFillShade="BF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099" w:type="dxa"/>
            <w:shd w:val="clear" w:color="auto" w:fill="BFBFBF" w:themeFill="background1" w:themeFillShade="BF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TŽV Gredelj doo u stečaju</w:t>
            </w:r>
          </w:p>
        </w:tc>
        <w:tc>
          <w:tcPr>
            <w:tcW w:w="2098" w:type="dxa"/>
            <w:shd w:val="clear" w:color="auto" w:fill="BFBFBF" w:themeFill="background1" w:themeFillShade="BF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Vukomerečka cesta 89 Zagreb</w:t>
            </w:r>
          </w:p>
        </w:tc>
        <w:tc>
          <w:tcPr>
            <w:tcW w:w="1537" w:type="dxa"/>
            <w:shd w:val="clear" w:color="auto" w:fill="BFBFBF" w:themeFill="background1" w:themeFillShade="BF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65952859647</w:t>
            </w:r>
          </w:p>
        </w:tc>
        <w:tc>
          <w:tcPr>
            <w:tcW w:w="1662" w:type="dxa"/>
            <w:shd w:val="clear" w:color="auto" w:fill="BFBFBF" w:themeFill="background1" w:themeFillShade="BF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1.024.996,06 kn</w:t>
            </w:r>
          </w:p>
        </w:tc>
        <w:tc>
          <w:tcPr>
            <w:tcW w:w="1697" w:type="dxa"/>
            <w:shd w:val="clear" w:color="auto" w:fill="BFBFBF" w:themeFill="background1" w:themeFillShade="BF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789.012,00 kn</w:t>
            </w:r>
          </w:p>
        </w:tc>
        <w:tc>
          <w:tcPr>
            <w:tcW w:w="1760" w:type="dxa"/>
            <w:shd w:val="clear" w:color="auto" w:fill="BFBFBF" w:themeFill="background1" w:themeFillShade="BF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77%</w:t>
            </w:r>
          </w:p>
        </w:tc>
        <w:tc>
          <w:tcPr>
            <w:tcW w:w="1359" w:type="dxa"/>
            <w:shd w:val="clear" w:color="auto" w:fill="BFBFBF" w:themeFill="background1" w:themeFillShade="BF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235.984,06 kn</w:t>
            </w:r>
          </w:p>
        </w:tc>
        <w:tc>
          <w:tcPr>
            <w:tcW w:w="1099" w:type="dxa"/>
            <w:shd w:val="clear" w:color="auto" w:fill="BFBFBF" w:themeFill="background1" w:themeFillShade="BF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23%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PEEM doo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Dukićeva 13 Pula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28019763406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8.420,41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8.420,41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GoinfoZG doo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Argentinska 4 Zagreb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36368117919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51.213,41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51.213,41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 xml:space="preserve">UTP doo 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 xml:space="preserve">Sv.Polikarpa 4, Pula 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78830943478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32.615,09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32.615,09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Vodovod Pula doo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Radićeva 9 Pula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19798348108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23.381,06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23.381,06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Plinara doo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Industrijska 17 Pula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18436964560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169,33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169,33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lastRenderedPageBreak/>
              <w:t>12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Croatia osiguranje d.d.</w:t>
            </w:r>
          </w:p>
        </w:tc>
        <w:tc>
          <w:tcPr>
            <w:tcW w:w="2098" w:type="dxa"/>
            <w:noWrap/>
            <w:hideMark/>
          </w:tcPr>
          <w:p w:rsidRPr="009F2572" w:rsidR="009F2572" w:rsidP="00E066A4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Vatroslava Jagića 33 Zagre</w:t>
            </w:r>
            <w:r w:rsidR="00E066A4">
              <w:rPr>
                <w:bCs/>
                <w:sz w:val="18"/>
                <w:szCs w:val="18"/>
              </w:rPr>
              <w:t>b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26187994862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160.240,91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160.240,91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RP Arsenal doo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Arsenalska 8 Pula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42423338390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112.500,00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112.500,00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Kontal doo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Belajske Poljice 1k Duga Resa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42331589831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22.562,00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22.562,00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Lloyd Register EMEA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Podružnica Rijeka Rijeka, R.Matejčić 10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72262856307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137.579,69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137.579,69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Pragrande doo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Trg 1.ist.brigade 14 Pula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11051171608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8.028,40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8.028,40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Pula Herculanea doo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Trg 1.ist.brigade 14 Pula Herculanea doo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11294943436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24,99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24,99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18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Grad Pula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Forum 1 Pula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79517841355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852.935,16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852.935,16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19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METIS d.d.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Kukuljanovo 414 Kukuljnaovo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19158233033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6.501,01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6.501,01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FINA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Ul.grada Vukovara 70 Zagreb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85821130368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183.333,00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183.333,00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21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RH, Min.poljoprivrede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 xml:space="preserve">Zagreb 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52634238587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15.519,07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15.519,07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22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RH, Min.financija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 xml:space="preserve">Zagreb 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52634238587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581.611,13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581.611,13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23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Vidulin Šime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Mutilska ul.4 Pula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47507408235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38.000,00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38.000,00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Šverko Đino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Krležina ul.27 Pula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76396193041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32.000,00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32.000,00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25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EOS Matrix doo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Horvatova 82 Zagreb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76674680107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494,50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494,50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26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Cvitić Frane vl.BAJUN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Cvitići 26/A Žminj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89191363952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33.590,50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33.590,50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27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Dragon Bajun doo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Cvitići 26/A Žminj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52244079228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6.788,75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6.788,75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28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SKDD d.d.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Heinzelova 62a Zagreb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58388162971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10.375,50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10.375,50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29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Bureau Veritas Croatia doo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Ciottina 17/A Rijeka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82798532151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57.137,41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57.137,41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30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Mošnja Dejan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Rohreggerova 44 Pula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32664850733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24.000,00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24.000,00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31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Uljanik Brodogradilište d.d.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u stečaju, Flaciusova 1 Pula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21764428190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304.764,00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304.764,00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Strojopromet-Zagreb doo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Zagrebačka 6 Šenkovec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97994010225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107.767,50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107.767,50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33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Krivokapić Zoran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Pradorlando 11 Pula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84831154848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14.000,00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14.000,00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34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Učilište Uljanik, ustanova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Flaciusova 1 Pula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26303043176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5.236,04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5.236,04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35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Uljanik d.d. u stečaju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Flaciusova 1 Pula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56243843109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4.139.682,06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4.139.682,06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36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Krklec-metal doo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 xml:space="preserve">Klenovec Humski 17/8 Klenovec Humski  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54594064066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718.595,36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718.595,36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lastRenderedPageBreak/>
              <w:t>37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RH, CERP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Av.I.Lučića 6 Zagreb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38083028711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12.672.447,55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12.672.447,55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38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Hrvatski registar brodova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Marasovića 67 Split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04601923208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27.584,99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27.584,99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2B618B">
        <w:trPr>
          <w:trHeight w:val="300"/>
        </w:trPr>
        <w:tc>
          <w:tcPr>
            <w:tcW w:w="683" w:type="dxa"/>
            <w:shd w:val="clear" w:color="auto" w:fill="BFBFBF" w:themeFill="background1" w:themeFillShade="BF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39</w:t>
            </w:r>
          </w:p>
        </w:tc>
        <w:tc>
          <w:tcPr>
            <w:tcW w:w="2099" w:type="dxa"/>
            <w:shd w:val="clear" w:color="auto" w:fill="BFBFBF" w:themeFill="background1" w:themeFillShade="BF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Uljanik Strojogradnja d.d.</w:t>
            </w:r>
          </w:p>
        </w:tc>
        <w:tc>
          <w:tcPr>
            <w:tcW w:w="2098" w:type="dxa"/>
            <w:shd w:val="clear" w:color="auto" w:fill="BFBFBF" w:themeFill="background1" w:themeFillShade="BF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u stečaju, Flaciusova 1 Pula</w:t>
            </w:r>
          </w:p>
        </w:tc>
        <w:tc>
          <w:tcPr>
            <w:tcW w:w="1537" w:type="dxa"/>
            <w:shd w:val="clear" w:color="auto" w:fill="BFBFBF" w:themeFill="background1" w:themeFillShade="BF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35951488983</w:t>
            </w:r>
          </w:p>
        </w:tc>
        <w:tc>
          <w:tcPr>
            <w:tcW w:w="1662" w:type="dxa"/>
            <w:shd w:val="clear" w:color="auto" w:fill="BFBFBF" w:themeFill="background1" w:themeFillShade="BF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1.333.355,92 kn</w:t>
            </w:r>
          </w:p>
        </w:tc>
        <w:tc>
          <w:tcPr>
            <w:tcW w:w="1697" w:type="dxa"/>
            <w:shd w:val="clear" w:color="auto" w:fill="BFBFBF" w:themeFill="background1" w:themeFillShade="BF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1.260.189,72 kn</w:t>
            </w:r>
          </w:p>
        </w:tc>
        <w:tc>
          <w:tcPr>
            <w:tcW w:w="1760" w:type="dxa"/>
            <w:shd w:val="clear" w:color="auto" w:fill="BFBFBF" w:themeFill="background1" w:themeFillShade="BF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95%</w:t>
            </w:r>
          </w:p>
        </w:tc>
        <w:tc>
          <w:tcPr>
            <w:tcW w:w="1359" w:type="dxa"/>
            <w:shd w:val="clear" w:color="auto" w:fill="BFBFBF" w:themeFill="background1" w:themeFillShade="BF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73.166,20 kn</w:t>
            </w:r>
          </w:p>
        </w:tc>
        <w:tc>
          <w:tcPr>
            <w:tcW w:w="1099" w:type="dxa"/>
            <w:shd w:val="clear" w:color="auto" w:fill="BFBFBF" w:themeFill="background1" w:themeFillShade="BF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5%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Adriadiesel d.d.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Mala Švarča 155 Karlovac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39535117137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3.388.134,30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3.388.134,30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41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UTP doo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Sv.Polikarpa 4 Pula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78830943478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31.108,86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31.108,86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42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Ohišja d.o.o.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Zagorje Negonje 35A Rogaška Slatina, Slovenija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DDV:SI11918276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39.334,72 kn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39.334,72 kn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9F2572" w:rsidTr="009F2572">
        <w:trPr>
          <w:trHeight w:val="300"/>
        </w:trPr>
        <w:tc>
          <w:tcPr>
            <w:tcW w:w="683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98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3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w="1662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 xml:space="preserve">26.533.024,02 </w:t>
            </w:r>
            <w:r>
              <w:rPr>
                <w:b/>
                <w:bCs/>
                <w:sz w:val="18"/>
                <w:szCs w:val="18"/>
              </w:rPr>
              <w:t>kn</w:t>
            </w:r>
            <w:r w:rsidRPr="009F2572">
              <w:rPr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697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 xml:space="preserve">26.223.873,76 </w:t>
            </w:r>
            <w:r>
              <w:rPr>
                <w:b/>
                <w:bCs/>
                <w:sz w:val="18"/>
                <w:szCs w:val="18"/>
              </w:rPr>
              <w:t>kn</w:t>
            </w:r>
            <w:r w:rsidRPr="009F2572">
              <w:rPr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760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98,83%</w:t>
            </w:r>
          </w:p>
        </w:tc>
        <w:tc>
          <w:tcPr>
            <w:tcW w:w="135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309.150,26</w:t>
            </w:r>
            <w:r>
              <w:rPr>
                <w:b/>
                <w:bCs/>
                <w:sz w:val="18"/>
                <w:szCs w:val="18"/>
              </w:rPr>
              <w:t xml:space="preserve"> kn</w:t>
            </w:r>
            <w:r w:rsidRPr="009F2572">
              <w:rPr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099" w:type="dxa"/>
            <w:noWrap/>
            <w:hideMark/>
          </w:tcPr>
          <w:p w:rsidRPr="009F2572" w:rsidR="009F2572" w:rsidP="009F2572" w:rsidRDefault="009F2572">
            <w:pPr>
              <w:jc w:val="center"/>
              <w:rPr>
                <w:b/>
                <w:bCs/>
                <w:sz w:val="18"/>
                <w:szCs w:val="18"/>
              </w:rPr>
            </w:pPr>
            <w:r w:rsidRPr="009F2572">
              <w:rPr>
                <w:b/>
                <w:bCs/>
                <w:sz w:val="18"/>
                <w:szCs w:val="18"/>
              </w:rPr>
              <w:t>1,17%</w:t>
            </w:r>
          </w:p>
        </w:tc>
      </w:tr>
    </w:tbl>
    <w:p w:rsidR="009F2572" w:rsidP="00A92DF7" w:rsidRDefault="009F2572">
      <w:pPr>
        <w:jc w:val="center"/>
        <w:rPr>
          <w:b/>
          <w:bCs/>
          <w:sz w:val="23"/>
          <w:szCs w:val="23"/>
        </w:rPr>
      </w:pPr>
    </w:p>
    <w:p w:rsidR="009F2572" w:rsidP="00A92DF7" w:rsidRDefault="009F2572">
      <w:pPr>
        <w:jc w:val="center"/>
        <w:rPr>
          <w:b/>
          <w:bCs/>
          <w:sz w:val="23"/>
          <w:szCs w:val="23"/>
        </w:rPr>
      </w:pPr>
    </w:p>
    <w:p w:rsidR="009F2572" w:rsidP="00A92DF7" w:rsidRDefault="009F2572">
      <w:pPr>
        <w:jc w:val="center"/>
        <w:rPr>
          <w:b/>
          <w:bCs/>
          <w:sz w:val="23"/>
          <w:szCs w:val="23"/>
        </w:rPr>
      </w:pPr>
    </w:p>
    <w:p w:rsidR="009F2572" w:rsidP="00A92DF7" w:rsidRDefault="009F2572">
      <w:pPr>
        <w:jc w:val="center"/>
        <w:rPr>
          <w:b/>
          <w:bCs/>
          <w:sz w:val="23"/>
          <w:szCs w:val="23"/>
        </w:rPr>
      </w:pPr>
    </w:p>
    <w:tbl>
      <w:tblPr>
        <w:tblpPr w:leftFromText="180" w:rightFromText="180" w:vertAnchor="text" w:horzAnchor="margin" w:tblpXSpec="center" w:tblpY="176"/>
        <w:tblW w:w="14029" w:type="dxa"/>
        <w:tblLayout w:type="fixed"/>
        <w:tblLook w:firstRow="1" w:lastRow="0" w:firstColumn="1" w:lastColumn="0" w:noHBand="0" w:noVBand="1" w:val="04A0"/>
      </w:tblPr>
      <w:tblGrid>
        <w:gridCol w:w="4341"/>
        <w:gridCol w:w="2126"/>
        <w:gridCol w:w="2125"/>
        <w:gridCol w:w="1751"/>
        <w:gridCol w:w="1843"/>
        <w:gridCol w:w="1843"/>
      </w:tblGrid>
      <w:tr w:rsidRPr="009F2572" w:rsidR="003F33BD" w:rsidTr="003F33BD">
        <w:trPr>
          <w:trHeight w:val="300"/>
        </w:trPr>
        <w:tc>
          <w:tcPr>
            <w:tcW w:w="4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:rsidRPr="009F2572" w:rsidR="003F33BD" w:rsidP="009F2572" w:rsidRDefault="003F33B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9F2572" w:rsidR="003F33BD" w:rsidP="009F2572" w:rsidRDefault="003F33BD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ukupno prijavljene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9F2572" w:rsidR="003F33BD" w:rsidP="009F2572" w:rsidRDefault="003F33BD">
            <w:pPr>
              <w:jc w:val="center"/>
              <w:rPr>
                <w:sz w:val="18"/>
                <w:szCs w:val="18"/>
              </w:rPr>
            </w:pPr>
            <w:r w:rsidRPr="009F2572">
              <w:rPr>
                <w:sz w:val="18"/>
                <w:szCs w:val="18"/>
              </w:rPr>
              <w:t>ukupno priznate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9F2572" w:rsidR="003F33BD" w:rsidP="009F2572" w:rsidRDefault="003F33BD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ukupno osporene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9F2572" w:rsidR="003F33BD" w:rsidP="003F33BD" w:rsidRDefault="003F33B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ukupno priznate (%)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9F2572" w:rsidR="003F33BD" w:rsidP="009F2572" w:rsidRDefault="003F33B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ukupno osporene (%)</w:t>
            </w:r>
          </w:p>
        </w:tc>
      </w:tr>
      <w:tr w:rsidRPr="009F2572" w:rsidR="003F33BD" w:rsidTr="003F33BD">
        <w:trPr>
          <w:trHeight w:val="300"/>
        </w:trPr>
        <w:tc>
          <w:tcPr>
            <w:tcW w:w="4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:rsidRPr="009F2572" w:rsidR="003F33BD" w:rsidP="009F2572" w:rsidRDefault="003F33BD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Tražbine prvog višeg isplatnog reda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725BA1" w:rsidR="003F33BD" w:rsidP="009F2572" w:rsidRDefault="00725BA1">
            <w:pPr>
              <w:jc w:val="center"/>
              <w:rPr>
                <w:sz w:val="18"/>
                <w:szCs w:val="18"/>
              </w:rPr>
            </w:pPr>
            <w:r w:rsidRPr="00725BA1">
              <w:rPr>
                <w:sz w:val="18"/>
                <w:szCs w:val="18"/>
              </w:rPr>
              <w:t>9.680.137,69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725BA1" w:rsidR="003F33BD" w:rsidP="009F2572" w:rsidRDefault="00725BA1">
            <w:pPr>
              <w:jc w:val="center"/>
              <w:rPr>
                <w:sz w:val="18"/>
                <w:szCs w:val="18"/>
              </w:rPr>
            </w:pPr>
            <w:r w:rsidRPr="00725BA1">
              <w:rPr>
                <w:sz w:val="18"/>
                <w:szCs w:val="18"/>
              </w:rPr>
              <w:t>9.680.137,69 kn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9F2572" w:rsidR="003F33BD" w:rsidP="009F2572" w:rsidRDefault="003F33BD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0,00 kn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9F2572" w:rsidR="003F33BD" w:rsidP="009F2572" w:rsidRDefault="003F33B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100%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9F2572" w:rsidR="003F33BD" w:rsidP="009F2572" w:rsidRDefault="003F33B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0%</w:t>
            </w:r>
          </w:p>
        </w:tc>
      </w:tr>
      <w:tr w:rsidRPr="009F2572" w:rsidR="003F33BD" w:rsidTr="003F33BD">
        <w:trPr>
          <w:trHeight w:val="300"/>
        </w:trPr>
        <w:tc>
          <w:tcPr>
            <w:tcW w:w="4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:rsidRPr="009F2572" w:rsidR="003F33BD" w:rsidP="009F2572" w:rsidRDefault="003F33BD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 xml:space="preserve">Tražbine drugog višeg isplatnog reda 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9F2572" w:rsidR="003F33BD" w:rsidP="009F2572" w:rsidRDefault="003F33BD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26.533.024,02</w:t>
            </w:r>
            <w:r w:rsidR="00725BA1">
              <w:rPr>
                <w:bCs/>
                <w:sz w:val="18"/>
                <w:szCs w:val="18"/>
              </w:rPr>
              <w:t xml:space="preserve"> kn</w:t>
            </w:r>
            <w:r w:rsidRPr="009F2572">
              <w:rPr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9F2572" w:rsidR="003F33BD" w:rsidP="00725BA1" w:rsidRDefault="003F33BD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26.223.873,76</w:t>
            </w:r>
            <w:r w:rsidR="00725BA1">
              <w:rPr>
                <w:bCs/>
                <w:sz w:val="18"/>
                <w:szCs w:val="18"/>
              </w:rPr>
              <w:t xml:space="preserve"> kn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9F2572" w:rsidR="003F33BD" w:rsidP="009F2572" w:rsidRDefault="003F33BD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 xml:space="preserve">309.150,26 kn   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9F2572" w:rsidR="003F33BD" w:rsidP="009F2572" w:rsidRDefault="003F33B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98,83%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9F2572" w:rsidR="003F33BD" w:rsidP="009F2572" w:rsidRDefault="003F33B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1,17%</w:t>
            </w:r>
          </w:p>
        </w:tc>
      </w:tr>
      <w:tr w:rsidRPr="009F2572" w:rsidR="003F33BD" w:rsidTr="003F33BD">
        <w:trPr>
          <w:trHeight w:val="300"/>
        </w:trPr>
        <w:tc>
          <w:tcPr>
            <w:tcW w:w="4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:rsidRPr="009F2572" w:rsidR="003F33BD" w:rsidP="009F2572" w:rsidRDefault="003F33BD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>Sve tražbine ukupno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9F2572" w:rsidR="003F33BD" w:rsidP="009F2572" w:rsidRDefault="00725B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36.213.161,71 kn</w:t>
            </w:r>
          </w:p>
        </w:tc>
        <w:tc>
          <w:tcPr>
            <w:tcW w:w="2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9F2572" w:rsidR="003F33BD" w:rsidP="00725BA1" w:rsidRDefault="00725B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35.904.011,45 kn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9F2572" w:rsidR="003F33BD" w:rsidP="009F2572" w:rsidRDefault="003F33BD">
            <w:pPr>
              <w:jc w:val="center"/>
              <w:rPr>
                <w:bCs/>
                <w:sz w:val="18"/>
                <w:szCs w:val="18"/>
              </w:rPr>
            </w:pPr>
            <w:r w:rsidRPr="009F2572">
              <w:rPr>
                <w:bCs/>
                <w:sz w:val="18"/>
                <w:szCs w:val="18"/>
              </w:rPr>
              <w:t xml:space="preserve">309.150,26 kn   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9F2572" w:rsidR="003F33BD" w:rsidP="009F2572" w:rsidRDefault="003F33B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99,14%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9F2572" w:rsidR="003F33BD" w:rsidP="009F2572" w:rsidRDefault="003F33B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0,86%</w:t>
            </w:r>
          </w:p>
        </w:tc>
      </w:tr>
    </w:tbl>
    <w:p w:rsidR="009F2572" w:rsidP="00A92DF7" w:rsidRDefault="009F2572">
      <w:pPr>
        <w:jc w:val="center"/>
        <w:rPr>
          <w:b/>
          <w:bCs/>
          <w:sz w:val="23"/>
          <w:szCs w:val="23"/>
        </w:rPr>
      </w:pPr>
    </w:p>
    <w:p w:rsidRPr="0011364A" w:rsidR="00BB55B4" w:rsidP="00E57E44" w:rsidRDefault="00BB55B4">
      <w:pPr>
        <w:jc w:val="center"/>
        <w:rPr>
          <w:sz w:val="23"/>
          <w:szCs w:val="23"/>
        </w:rPr>
      </w:pPr>
    </w:p>
    <w:p w:rsidRPr="0011364A" w:rsidR="00BB55B4" w:rsidP="00E57E44" w:rsidRDefault="00BB55B4">
      <w:pPr>
        <w:jc w:val="center"/>
        <w:rPr>
          <w:sz w:val="23"/>
          <w:szCs w:val="23"/>
        </w:rPr>
      </w:pPr>
    </w:p>
    <w:p w:rsidR="009F2572" w:rsidP="00E57E44" w:rsidRDefault="009F2572">
      <w:pPr>
        <w:jc w:val="center"/>
        <w:rPr>
          <w:sz w:val="23"/>
          <w:szCs w:val="23"/>
        </w:rPr>
      </w:pPr>
    </w:p>
    <w:p w:rsidRPr="0011364A" w:rsidR="00E57E44" w:rsidP="00E57E44" w:rsidRDefault="00E57E44">
      <w:pPr>
        <w:jc w:val="center"/>
        <w:rPr>
          <w:sz w:val="23"/>
          <w:szCs w:val="23"/>
        </w:rPr>
      </w:pPr>
      <w:r w:rsidRPr="0011364A">
        <w:rPr>
          <w:sz w:val="23"/>
          <w:szCs w:val="23"/>
        </w:rPr>
        <w:t xml:space="preserve">U Pazinu, </w:t>
      </w:r>
      <w:r w:rsidR="009F2572">
        <w:rPr>
          <w:sz w:val="23"/>
          <w:szCs w:val="23"/>
        </w:rPr>
        <w:t xml:space="preserve">10. rujan </w:t>
      </w:r>
      <w:r w:rsidRPr="0011364A" w:rsidR="00CC5445">
        <w:rPr>
          <w:sz w:val="23"/>
          <w:szCs w:val="23"/>
        </w:rPr>
        <w:t>2019</w:t>
      </w:r>
      <w:r w:rsidRPr="0011364A">
        <w:rPr>
          <w:sz w:val="23"/>
          <w:szCs w:val="23"/>
        </w:rPr>
        <w:t>.</w:t>
      </w:r>
    </w:p>
    <w:p w:rsidRPr="0011364A" w:rsidR="00E57E44" w:rsidP="00E57E44" w:rsidRDefault="00E57E44">
      <w:pPr>
        <w:jc w:val="both"/>
        <w:rPr>
          <w:sz w:val="23"/>
          <w:szCs w:val="23"/>
        </w:rPr>
      </w:pPr>
    </w:p>
    <w:p w:rsidRPr="0011364A" w:rsidR="00E57E44" w:rsidP="00E57E44" w:rsidRDefault="00E57E44">
      <w:pPr>
        <w:ind w:left="9912" w:firstLine="708"/>
        <w:jc w:val="both"/>
        <w:rPr>
          <w:sz w:val="23"/>
          <w:szCs w:val="23"/>
        </w:rPr>
      </w:pPr>
      <w:r w:rsidRPr="0011364A">
        <w:rPr>
          <w:sz w:val="23"/>
          <w:szCs w:val="23"/>
        </w:rPr>
        <w:t>Stečajna sutkinja:</w:t>
      </w:r>
    </w:p>
    <w:p w:rsidRPr="0011364A" w:rsidR="00E57E44" w:rsidP="00E57E44" w:rsidRDefault="00E57E44">
      <w:pPr>
        <w:ind w:left="9912" w:firstLine="708"/>
        <w:jc w:val="both"/>
        <w:rPr>
          <w:sz w:val="23"/>
          <w:szCs w:val="23"/>
        </w:rPr>
      </w:pPr>
      <w:r w:rsidRPr="0011364A">
        <w:rPr>
          <w:sz w:val="23"/>
          <w:szCs w:val="23"/>
        </w:rPr>
        <w:t>Tijana Licul</w:t>
      </w:r>
    </w:p>
    <w:p w:rsidRPr="0011364A" w:rsidR="00CE68D5" w:rsidP="00CE68D5" w:rsidRDefault="00BB55B4">
      <w:pPr>
        <w:jc w:val="both"/>
        <w:rPr>
          <w:sz w:val="23"/>
          <w:szCs w:val="23"/>
        </w:rPr>
      </w:pPr>
      <w:r w:rsidRPr="0011364A">
        <w:rPr>
          <w:sz w:val="23"/>
          <w:szCs w:val="23"/>
        </w:rPr>
        <w:t>D</w:t>
      </w:r>
      <w:r w:rsidRPr="0011364A" w:rsidR="00CE68D5">
        <w:rPr>
          <w:sz w:val="23"/>
          <w:szCs w:val="23"/>
        </w:rPr>
        <w:t>NA:</w:t>
      </w:r>
    </w:p>
    <w:p w:rsidRPr="0011364A" w:rsidR="00CE68D5" w:rsidP="00CE68D5" w:rsidRDefault="00CE68D5">
      <w:pPr>
        <w:pStyle w:val="Odlomakpopisa"/>
        <w:numPr>
          <w:ilvl w:val="0"/>
          <w:numId w:val="1"/>
        </w:numPr>
        <w:jc w:val="both"/>
        <w:rPr>
          <w:sz w:val="23"/>
          <w:szCs w:val="23"/>
        </w:rPr>
      </w:pPr>
      <w:r w:rsidRPr="0011364A">
        <w:rPr>
          <w:sz w:val="23"/>
          <w:szCs w:val="23"/>
        </w:rPr>
        <w:t>e-oglasna ploča</w:t>
      </w:r>
    </w:p>
    <w:sectPr w:rsidRPr="0011364A" w:rsidR="00CE68D5" w:rsidSect="00371EDC">
      <w:headerReference w:type="default" r:id="rId10"/>
      <w:head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3931" w:rsidP="00E57E44" w:rsidRDefault="00B13931">
      <w:r>
        <w:separator/>
      </w:r>
    </w:p>
  </w:endnote>
  <w:endnote w:type="continuationSeparator" w:id="0">
    <w:p w:rsidR="00B13931" w:rsidP="00E57E44" w:rsidRDefault="00B1393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3931" w:rsidP="00E57E44" w:rsidRDefault="00B13931">
      <w:r>
        <w:separator/>
      </w:r>
    </w:p>
  </w:footnote>
  <w:footnote w:type="continuationSeparator" w:id="0">
    <w:p w:rsidR="00B13931" w:rsidP="00E57E44" w:rsidRDefault="00B1393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1273523"/>
      <w:docPartObj>
        <w:docPartGallery w:val="Page Numbers (Top of Page)"/>
        <w:docPartUnique/>
      </w:docPartObj>
    </w:sdtPr>
    <w:sdtEndPr/>
    <w:sdtContent>
      <w:p w:rsidR="00B13931" w:rsidP="00371EDC" w:rsidRDefault="00B13931">
        <w:pPr>
          <w:pStyle w:val="Zaglavlje"/>
          <w:tabs>
            <w:tab w:val="clear" w:pos="4536"/>
          </w:tabs>
          <w:ind w:firstLine="637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152">
          <w:rPr>
            <w:noProof/>
          </w:rPr>
          <w:t>9</w:t>
        </w:r>
        <w:r>
          <w:fldChar w:fldCharType="end"/>
        </w:r>
        <w:r w:rsidRPr="00371EDC">
          <w:t xml:space="preserve"> </w:t>
        </w:r>
        <w:r w:rsidR="002E7BDA">
          <w:tab/>
        </w:r>
        <w:r w:rsidR="002E7BDA">
          <w:tab/>
        </w:r>
        <w:r w:rsidR="002E7BDA">
          <w:tab/>
        </w:r>
        <w:r w:rsidR="002E7BDA">
          <w:tab/>
          <w:t>Posl. broj: 4 St-116/19-53</w:t>
        </w:r>
      </w:p>
    </w:sdtContent>
  </w:sdt>
  <w:p w:rsidR="00B13931" w:rsidP="00E57E44" w:rsidRDefault="00B13931">
    <w:pPr>
      <w:pStyle w:val="Zaglavlje"/>
      <w:jc w:val="right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13931" w:rsidP="00371EDC" w:rsidRDefault="002E7BDA">
    <w:pPr>
      <w:pStyle w:val="Zaglavlje"/>
      <w:jc w:val="right"/>
    </w:pPr>
    <w:r>
      <w:t>Posl. broj: 4 St-116/19-53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ilvl="0" w:tplc="8ECA5E4E">
      <w:start w:val="14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/>
  <w:attachedTemplate r:id="rId1"/>
  <w:defaultTabStop w:val="708"/>
  <w:hyphenationZone w:val="425"/>
  <w:characterSpacingControl w:val="doNotCompress"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E44"/>
    <w:rsid w:val="000014E8"/>
    <w:rsid w:val="000C33A4"/>
    <w:rsid w:val="0011364A"/>
    <w:rsid w:val="001E4B89"/>
    <w:rsid w:val="002B618B"/>
    <w:rsid w:val="002D3C32"/>
    <w:rsid w:val="002E7BDA"/>
    <w:rsid w:val="00317152"/>
    <w:rsid w:val="00371EDC"/>
    <w:rsid w:val="003C2EA0"/>
    <w:rsid w:val="003F33BD"/>
    <w:rsid w:val="00504B45"/>
    <w:rsid w:val="005C397A"/>
    <w:rsid w:val="005E4B70"/>
    <w:rsid w:val="006907C7"/>
    <w:rsid w:val="006D1274"/>
    <w:rsid w:val="006D2EE7"/>
    <w:rsid w:val="006D5610"/>
    <w:rsid w:val="00725BA1"/>
    <w:rsid w:val="0075178F"/>
    <w:rsid w:val="00854D49"/>
    <w:rsid w:val="008C08D9"/>
    <w:rsid w:val="008C499B"/>
    <w:rsid w:val="009946EF"/>
    <w:rsid w:val="009F2572"/>
    <w:rsid w:val="00A2336F"/>
    <w:rsid w:val="00A25404"/>
    <w:rsid w:val="00A92DF7"/>
    <w:rsid w:val="00B04590"/>
    <w:rsid w:val="00B13931"/>
    <w:rsid w:val="00B62ADC"/>
    <w:rsid w:val="00B80211"/>
    <w:rsid w:val="00BB55B4"/>
    <w:rsid w:val="00C55F49"/>
    <w:rsid w:val="00CC5445"/>
    <w:rsid w:val="00CE68D5"/>
    <w:rsid w:val="00D54D0C"/>
    <w:rsid w:val="00DF6C07"/>
    <w:rsid w:val="00E066A4"/>
    <w:rsid w:val="00E57E44"/>
    <w:rsid w:val="00E80B85"/>
    <w:rsid w:val="00EB0D55"/>
    <w:rsid w:val="00EF016E"/>
    <w:rsid w:val="00F6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41" v:ext="edit"/>
    <o:shapelayout v:ext="edit">
      <o:idmap data="1" v:ext="edit"/>
    </o:shapelayout>
  </w:shapeDefaults>
  <w:decimalSymbol w:val=","/>
  <w:listSeparator w:val=";"/>
  <w14:docId w14:val="7832519D"/>
  <w15:docId w15:val="{9C3FBE06-52FB-4D14-8FE0-D1B9715D5BA3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57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57E4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57E44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E57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57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57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57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CE68D5"/>
    <w:pPr>
      <w:ind w:left="720"/>
      <w:contextualSpacing/>
    </w:pPr>
  </w:style>
  <w:style w:type="character" w:styleId="Hiperveza">
    <w:name w:val="Hyperlink"/>
    <w:basedOn w:val="Zadanifontodlomka"/>
    <w:uiPriority w:val="99"/>
    <w:semiHidden/>
    <w:unhideWhenUsed/>
    <w:rsid w:val="009F2572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9F2572"/>
    <w:rPr>
      <w:color w:val="800080"/>
      <w:u w:val="single"/>
    </w:rPr>
  </w:style>
  <w:style w:type="paragraph" w:styleId="msonormal0" w:customStyle="true">
    <w:name w:val="msonormal"/>
    <w:basedOn w:val="Normal"/>
    <w:rsid w:val="009F2572"/>
    <w:pPr>
      <w:spacing w:before="100" w:beforeAutospacing="true" w:after="100" w:afterAutospacing="true"/>
    </w:pPr>
  </w:style>
  <w:style w:type="paragraph" w:styleId="xl66" w:customStyle="true">
    <w:name w:val="xl66"/>
    <w:basedOn w:val="Normal"/>
    <w:rsid w:val="009F2572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true" w:after="100" w:afterAutospacing="true"/>
      <w:jc w:val="center"/>
      <w:textAlignment w:val="center"/>
    </w:pPr>
    <w:rPr>
      <w:b/>
      <w:bCs/>
    </w:rPr>
  </w:style>
  <w:style w:type="paragraph" w:styleId="xl67" w:customStyle="true">
    <w:name w:val="xl67"/>
    <w:basedOn w:val="Normal"/>
    <w:rsid w:val="009F2572"/>
    <w:pPr>
      <w:pBdr>
        <w:top w:val="single" w:color="auto" w:sz="4" w:space="0"/>
        <w:bottom w:val="single" w:color="auto" w:sz="4" w:space="0"/>
      </w:pBdr>
      <w:shd w:val="clear" w:color="000000" w:fill="D9D9D9"/>
      <w:spacing w:before="100" w:beforeAutospacing="true" w:after="100" w:afterAutospacing="true"/>
    </w:pPr>
  </w:style>
  <w:style w:type="paragraph" w:styleId="xl68" w:customStyle="true">
    <w:name w:val="xl68"/>
    <w:basedOn w:val="Normal"/>
    <w:rsid w:val="009F2572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true" w:after="100" w:afterAutospacing="true"/>
    </w:pPr>
    <w:rPr>
      <w:b/>
      <w:bCs/>
    </w:rPr>
  </w:style>
  <w:style w:type="paragraph" w:styleId="xl69" w:customStyle="true">
    <w:name w:val="xl69"/>
    <w:basedOn w:val="Normal"/>
    <w:rsid w:val="009F2572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true" w:after="100" w:afterAutospacing="true"/>
    </w:pPr>
    <w:rPr>
      <w:b/>
      <w:bCs/>
    </w:rPr>
  </w:style>
  <w:style w:type="paragraph" w:styleId="xl72" w:customStyle="true">
    <w:name w:val="xl72"/>
    <w:basedOn w:val="Normal"/>
    <w:rsid w:val="009F2572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true" w:after="100" w:afterAutospacing="true"/>
    </w:pPr>
  </w:style>
  <w:style w:type="paragraph" w:styleId="xl73" w:customStyle="true">
    <w:name w:val="xl73"/>
    <w:basedOn w:val="Normal"/>
    <w:rsid w:val="009F2572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true" w:after="100" w:afterAutospacing="true"/>
    </w:pPr>
    <w:rPr>
      <w:b/>
      <w:bCs/>
    </w:rPr>
  </w:style>
  <w:style w:type="paragraph" w:styleId="xl74" w:customStyle="true">
    <w:name w:val="xl74"/>
    <w:basedOn w:val="Normal"/>
    <w:rsid w:val="009F2572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true" w:after="100" w:afterAutospacing="true"/>
    </w:pPr>
  </w:style>
  <w:style w:type="paragraph" w:styleId="xl75" w:customStyle="true">
    <w:name w:val="xl75"/>
    <w:basedOn w:val="Normal"/>
    <w:rsid w:val="009F2572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true" w:after="100" w:afterAutospacing="true"/>
    </w:pPr>
    <w:rPr>
      <w:b/>
      <w:bCs/>
    </w:rPr>
  </w:style>
  <w:style w:type="paragraph" w:styleId="xl76" w:customStyle="true">
    <w:name w:val="xl76"/>
    <w:basedOn w:val="Normal"/>
    <w:rsid w:val="009F2572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9D9D9"/>
      <w:spacing w:before="100" w:beforeAutospacing="true" w:after="100" w:afterAutospacing="true"/>
    </w:pPr>
  </w:style>
  <w:style w:type="paragraph" w:styleId="xl77" w:customStyle="true">
    <w:name w:val="xl77"/>
    <w:basedOn w:val="Normal"/>
    <w:rsid w:val="009F2572"/>
    <w:pPr>
      <w:spacing w:before="100" w:beforeAutospacing="true" w:after="100" w:afterAutospacing="true"/>
    </w:pPr>
    <w:rPr>
      <w:sz w:val="20"/>
      <w:szCs w:val="20"/>
    </w:rPr>
  </w:style>
  <w:style w:type="paragraph" w:styleId="xl78" w:customStyle="true">
    <w:name w:val="xl78"/>
    <w:basedOn w:val="Normal"/>
    <w:rsid w:val="009F2572"/>
    <w:pPr>
      <w:spacing w:before="100" w:beforeAutospacing="true" w:after="100" w:afterAutospacing="true"/>
    </w:pPr>
    <w:rPr>
      <w:sz w:val="20"/>
      <w:szCs w:val="20"/>
    </w:rPr>
  </w:style>
  <w:style w:type="paragraph" w:styleId="xl79" w:customStyle="true">
    <w:name w:val="xl79"/>
    <w:basedOn w:val="Normal"/>
    <w:rsid w:val="009F2572"/>
    <w:pPr>
      <w:spacing w:before="100" w:beforeAutospacing="true" w:after="100" w:afterAutospacing="true"/>
    </w:pPr>
    <w:rPr>
      <w:sz w:val="20"/>
      <w:szCs w:val="20"/>
    </w:rPr>
  </w:style>
  <w:style w:type="table" w:styleId="Reetkatablice">
    <w:name w:val="Table Grid"/>
    <w:basedOn w:val="Obinatablica"/>
    <w:uiPriority w:val="59"/>
    <w:rsid w:val="009F257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2E7B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7BDA"/>
    <w:rPr>
      <w:rFonts w:ascii="Times New Roman" w:hAnsi="Times New Roman" w:cs="Times New Roman"/>
      <w:sz w:val="24"/>
      <w:szCs w:val="23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7BDA"/>
    <w:rPr>
      <w:sz w:val="23"/>
      <w:szCs w:val="23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7BDA"/>
    <w:rPr>
      <w:rFonts w:ascii="Times New Roman" w:hAnsi="Times New Roman" w:cs="Times New Roman"/>
      <w:sz w:val="23"/>
      <w:szCs w:val="23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7BDA"/>
    <w:rPr>
      <w:rFonts w:ascii="Times New Roman" w:hAnsi="Times New Roman" w:cs="Times New Roman"/>
      <w:sz w:val="23"/>
      <w:szCs w:val="23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772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9864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6064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2019.</izvorni_sadrzaj>
    <derivirana_varijabla naziv="DomainObject.DatumDonosenjaOdluke_1">10.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St-116/2019</izvorni_sadrzaj>
    <derivirana_varijabla naziv="DomainObject.Predmet.OznakaBroj_1">St-116/2019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26.8.2019. spisu prileže 2 plava 
registratora - prijave tražbina</izvorni_sadrzaj>
    <derivirana_varijabla naziv="DomainObject.Predmet.PrimjedbaSuca_1">od dana 26.8.2019. spisu prileže 2 plava 
registratora - prijave tražbina</derivirana_varijabla>
  </DomainObject.Predmet.PrimjedbaSuca>
  <DomainObject.Predmet.ProtustrankaFormated>
    <izvorni_sadrzaj>  ULJANIK TESU d.d. PULA zastupanog po punomoćniku Vilijan Matošević; Vladimir Potnar</izvorni_sadrzaj>
    <derivirana_varijabla naziv="DomainObject.Predmet.ProtustrankaFormated_1">  ULJANIK TESU d.d. PULA zastupanog po punomoćniku Vilijan Matošević; Vladimir Potnar</derivirana_varijabla>
  </DomainObject.Predmet.ProtustrankaFormated>
  <DomainObject.Predmet.ProtustrankaFormatedOIB>
    <izvorni_sadrzaj>  ULJANIK TESU d.d. PULA, OIB 45119436874 zastupanog po punomoćniku Vilijan Matošević; Vladimir Potnar</izvorni_sadrzaj>
    <derivirana_varijabla naziv="DomainObject.Predmet.ProtustrankaFormatedOIB_1">  ULJANIK TESU d.d. PULA, OIB 45119436874 zastupanog po punomoćniku Vilijan Matošević; Vladimir Potnar</derivirana_varijabla>
  </DomainObject.Predmet.ProtustrankaFormatedOIB>
  <DomainObject.Predmet.ProtustrankaFormatedWithAdress>
    <izvorni_sadrzaj> ULJANIK TESU d.d. PULA, Flaciusova 1, 52100 Pula zastupanog po punomoćniku Vilijan Matošević; Vladimir Potnar</izvorni_sadrzaj>
    <derivirana_varijabla naziv="DomainObject.Predmet.ProtustrankaFormatedWithAdress_1"> ULJANIK TESU d.d. PULA, Flaciusova 1, 52100 Pula zastupanog po punomoćniku Vilijan Matošević; Vladimir Potnar</derivirana_varijabla>
  </DomainObject.Predmet.ProtustrankaFormatedWithAdress>
  <DomainObject.Predmet.ProtustrankaFormatedWithAdressOIB>
    <izvorni_sadrzaj> ULJANIK TESU d.d. PULA, OIB 45119436874, Flaciusova 1, 52100 Pula zastupanog po punomoćniku Vilijan Matošević; Vladimir Potnar</izvorni_sadrzaj>
    <derivirana_varijabla naziv="DomainObject.Predmet.ProtustrankaFormatedWithAdressOIB_1"> ULJANIK TESU d.d. PULA, OIB 45119436874, Flaciusova 1, 52100 Pula zastupanog po punomoćniku Vilijan Matošević; Vladimir Potnar</derivirana_varijabla>
  </DomainObject.Predmet.ProtustrankaFormatedWithAdressOIB>
  <DomainObject.Predmet.ProtustrankaWithAdress>
    <izvorni_sadrzaj>ULJANIK TESU d.d. PULA Flaciusova 1, 52100 Pula</izvorni_sadrzaj>
    <derivirana_varijabla naziv="DomainObject.Predmet.ProtustrankaWithAdress_1">ULJANIK TESU d.d. PULA Flaciusova 1, 52100 Pula</derivirana_varijabla>
  </DomainObject.Predmet.ProtustrankaWithAdress>
  <DomainObject.Predmet.ProtustrankaWithAdressOIB>
    <izvorni_sadrzaj>ULJANIK TESU d.d. PULA, OIB 45119436874, Flaciusova 1, 52100 Pula</izvorni_sadrzaj>
    <derivirana_varijabla naziv="DomainObject.Predmet.ProtustrankaWithAdressOIB_1">ULJANIK TESU d.d. PULA, OIB 45119436874, Flaciusova 1, 52100 Pula</derivirana_varijabla>
  </DomainObject.Predmet.ProtustrankaWithAdressOIB>
  <DomainObject.Predmet.ProtustrankaNazivFormated>
    <izvorni_sadrzaj>ULJANIK TESU d.d. PULA</izvorni_sadrzaj>
    <derivirana_varijabla naziv="DomainObject.Predmet.ProtustrankaNazivFormated_1">ULJANIK TESU d.d. PULA</derivirana_varijabla>
  </DomainObject.Predmet.ProtustrankaNazivFormated>
  <DomainObject.Predmet.ProtustrankaNazivFormatedOIB>
    <izvorni_sadrzaj>ULJANIK TESU d.d. PULA, OIB 45119436874</izvorni_sadrzaj>
    <derivirana_varijabla naziv="DomainObject.Predmet.ProtustrankaNazivFormatedOIB_1">ULJANIK TESU d.d. PULA, OIB 45119436874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3860408.02</izvorni_sadrzaj>
    <derivirana_varijabla naziv="DomainObject.Predmet.TrenutnaVrijednost_1">3860408.02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d.d. PULA zastupanog po punomoćniku Vilijan Matošević; Vladimir Potnar</item>
    </izvorni_sadrzaj>
    <derivirana_varijabla naziv="DomainObject.Predmet.ProtuStrankaListFormated_1">
      <item>ULJANIK TESU d.d. PULA zastupanog po punomoćniku Vilijan Matošević; Vladimir Potnar</item>
    </derivirana_varijabla>
  </DomainObject.Predmet.ProtuStrankaListFormated>
  <DomainObject.Predmet.ProtuStrankaListFormatedOIB>
    <izvorni_sadrzaj>
      <item>ULJANIK TESU d.d. PULA, OIB 45119436874 zastupanog po punomoćniku Vilijan Matošević; Vladimir Potnar</item>
    </izvorni_sadrzaj>
    <derivirana_varijabla naziv="DomainObject.Predmet.ProtuStrankaListFormatedOIB_1">
      <item>ULJANIK TESU d.d. PULA, OIB 45119436874 zastupanog po punomoćniku Vilijan Matošević; Vladimir Potnar</item>
    </derivirana_varijabla>
  </DomainObject.Predmet.ProtuStrankaListFormatedOIB>
  <DomainObject.Predmet.ProtuStrankaListFormatedWithAdress>
    <izvorni_sadrzaj>
      <item>ULJANIK TESU d.d. PULA, Flaciusova 1, 52100 Pula zastupanog po punomoćniku Vilijan Matošević; Vladimir Potnar</item>
    </izvorni_sadrzaj>
    <derivirana_varijabla naziv="DomainObject.Predmet.ProtuStrankaListFormatedWithAdress_1">
      <item>ULJANIK TESU d.d. PULA, Flaciusova 1, 52100 Pula zastupanog po punomoćniku Vilijan Matošević; Vladimir Potnar</item>
    </derivirana_varijabla>
  </DomainObject.Predmet.ProtuStrankaListFormatedWithAdress>
  <DomainObject.Predmet.ProtuStrankaListFormatedWithAdressOIB>
    <izvorni_sadrzaj>
      <item>ULJANIK TESU d.d. PULA, OIB 45119436874, Flaciusova 1, 52100 Pula zastupanog po punomoćniku Vilijan Matošević; Vladimir Potnar</item>
    </izvorni_sadrzaj>
    <derivirana_varijabla naziv="DomainObject.Predmet.ProtuStrankaListFormatedWithAdressOIB_1">
      <item>ULJANIK TESU d.d. PULA, OIB 45119436874, Flaciusova 1, 52100 Pula zastupanog po punomoćniku Vilijan Matošević; Vladimir Potnar</item>
    </derivirana_varijabla>
  </DomainObject.Predmet.ProtuStrankaListFormatedWithAdressOIB>
  <DomainObject.Predmet.ProtuStrankaListNazivFormated>
    <izvorni_sadrzaj>
      <item>ULJANIK TESU d.d. PULA</item>
    </izvorni_sadrzaj>
    <derivirana_varijabla naziv="DomainObject.Predmet.ProtuStrankaListNazivFormated_1">
      <item>ULJANIK TESU d.d. PULA</item>
    </derivirana_varijabla>
  </DomainObject.Predmet.ProtuStrankaListNazivFormated>
  <DomainObject.Predmet.ProtuStrankaListNazivFormatedOIB>
    <izvorni_sadrzaj>
      <item>ULJANIK TESU d.d. PULA, OIB 45119436874</item>
    </izvorni_sadrzaj>
    <derivirana_varijabla naziv="DomainObject.Predmet.ProtuStrankaListNazivFormatedOIB_1">
      <item>ULJANIK TESU d.d. PULA, OIB 45119436874</item>
    </derivirana_varijabla>
  </DomainObject.Predmet.ProtuStrankaListNazivFormatedOIB>
  <DomainObject.Predmet.OstaliListFormated>
    <izvorni_sadrzaj>
      <item>Vladimir Potnar punomoćnik sudionika u postupku ULJANIK TESU d.d. PULA</item>
      <item>Vilijan Matošević punomoćnik sudionika u postupku ULJANIK TESU d.d. PULA</item>
      <item>Marko Zagorac</item>
    </izvorni_sadrzaj>
    <derivirana_varijabla naziv="DomainObject.Predmet.OstaliListFormated_1">
      <item>Vladimir Potnar punomoćnik sudionika u postupku ULJANIK TESU d.d. PULA</item>
      <item>Vilijan Matošević punomoćnik sudionika u postupku ULJANIK TESU d.d. PULA</item>
      <item>Marko Zagorac</item>
    </derivirana_varijabla>
  </DomainObject.Predmet.OstaliListFormated>
  <DomainObject.Predmet.OstaliListFormatedOIB>
    <izvorni_sadrzaj>
      <item>Vladimir Potnar, OIB 78913250884 punomoćnik sudionika u postupku ULJANIK TESU d.d. PULA</item>
      <item>Vilijan Matošević, OIB 77107997505 punomoćnik sudionika u postupku ULJANIK TESU d.d. PULA</item>
      <item>Marko Zagorac, OIB 82182414496</item>
    </izvorni_sadrzaj>
    <derivirana_varijabla naziv="DomainObject.Predmet.OstaliListFormatedOIB_1">
      <item>Vladimir Potnar, OIB 78913250884 punomoćnik sudionika u postupku ULJANIK TESU d.d. PULA</item>
      <item>Vilijan Matošević, OIB 77107997505 punomoćnik sudionika u postupku ULJANIK TESU d.d. PULA</item>
      <item>Marko Zagorac, OIB 82182414496</item>
    </derivirana_varijabla>
  </DomainObject.Predmet.OstaliListFormatedOIB>
  <DomainObject.Predmet.OstaliListFormatedWithAdress>
    <izvorni_sadrzaj>
      <item>Vladimir Potnar, Stankovićeva Ulica 37, 52100 Pula punomoćnik sudionika u postupku ULJANIK TESU d.d. PULA</item>
      <item>Vilijan Matošević, Buonarrotijeva Ulica 1, 52100 Pula punomoćnik sudionika u postupku ULJANIK TESU d.d. PULA</item>
      <item>Marko Zagorac</item>
    </izvorni_sadrzaj>
    <derivirana_varijabla naziv="DomainObject.Predmet.OstaliListFormatedWithAdress_1">
      <item>Vladimir Potnar, Stankovićeva Ulica 37, 52100 Pula punomoćnik sudionika u postupku ULJANIK TESU d.d. PULA</item>
      <item>Vilijan Matošević, Buonarrotijeva Ulica 1, 52100 Pula punomoćnik sudionika u postupku ULJANIK TESU d.d. PULA</item>
      <item>Marko Zagorac</item>
    </derivirana_varijabla>
  </DomainObject.Predmet.OstaliListFormatedWithAdress>
  <DomainObject.Predmet.OstaliListFormatedWithAdressOIB>
    <izvorni_sadrzaj>
      <item>Vladimir Potnar, OIB 78913250884, Stankovićeva Ulica 37, 52100 Pula punomoćnik sudionika u postupku ULJANIK TESU d.d. PULA</item>
      <item>Vilijan Matošević, OIB 77107997505, Buonarrotijeva Ulica 1, 52100 Pula punomoćnik sudionika u postupku ULJANIK TESU d.d. PULA</item>
      <item>Marko Zagorac, OIB 82182414496</item>
    </izvorni_sadrzaj>
    <derivirana_varijabla naziv="DomainObject.Predmet.OstaliListFormatedWithAdressOIB_1">
      <item>Vladimir Potnar, OIB 78913250884, Stankovićeva Ulica 37, 52100 Pula punomoćnik sudionika u postupku ULJANIK TESU d.d. PULA</item>
      <item>Vilijan Matošević, OIB 77107997505, Buonarrotijeva Ulica 1, 52100 Pula punomoćnik sudionika u postupku ULJANIK TESU d.d. PULA</item>
      <item>Marko Zagorac, OIB 82182414496</item>
    </derivirana_varijabla>
  </DomainObject.Predmet.OstaliListFormatedWithAdressOIB>
  <DomainObject.Predmet.OstaliListNazivFormated>
    <izvorni_sadrzaj>
      <item>Vladimir Potnar</item>
      <item>Vilijan Matošević</item>
      <item>Marko Zagorac</item>
    </izvorni_sadrzaj>
    <derivirana_varijabla naziv="DomainObject.Predmet.OstaliListNazivFormated_1">
      <item>Vladimir Potnar</item>
      <item>Vilijan Matošević</item>
      <item>Marko Zagorac</item>
    </derivirana_varijabla>
  </DomainObject.Predmet.OstaliListNazivFormated>
  <DomainObject.Predmet.OstaliListNazivFormatedOIB>
    <izvorni_sadrzaj>
      <item>Vladimir Potnar, OIB 78913250884</item>
      <item>Vilijan Matošević, OIB 77107997505</item>
      <item>Marko Zagorac, OIB 82182414496</item>
    </izvorni_sadrzaj>
    <derivirana_varijabla naziv="DomainObject.Predmet.OstaliListNazivFormatedOIB_1">
      <item>Vladimir Potnar, OIB 78913250884</item>
      <item>Vilijan Matošević, OIB 77107997505</item>
      <item>Marko Zagorac, OIB 82182414496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d.d. PULA</izvorni_sadrzaj>
    <derivirana_varijabla naziv="DomainObject.Predmet.ProtustrankaIDrugi_1">ULJANIK TESU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d.d. PULA, OIB 45119436874, Flaciusova 1, 52100 Pula</izvorni_sadrzaj>
    <derivirana_varijabla naziv="DomainObject.Predmet.ProtustrankaIDrugiAdressOIB_1">ULJANIK TESU d.d. PULA, OIB 45119436874,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d.d. PULA</item>
      <item>Vladimir Potnar</item>
      <item>Vilijan Matošević</item>
      <item>Marko Zagorac</item>
    </izvorni_sadrzaj>
    <derivirana_varijabla naziv="DomainObject.Predmet.SudioniciListNaziv_1">
      <item>FINANCIJSKA AGENCIJA, RC RIJEKA, PODRUŽNICA PULA, PULA</item>
      <item>ULJANIK TESU d.d. PULA</item>
      <item>Vladimir Potnar</item>
      <item>Vilijan Matošević</item>
      <item>Marko Zagorac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d.d. PULA, OIB 45119436874, Flaciusova 1,52100 Pula</item>
      <item>Vladimir Potnar, OIB 78913250884, Stankovićeva Ulica 37,52100 Pula</item>
      <item>Vilijan Matošević, OIB 77107997505, Buonarrotijeva Ulica 1,52100 Pula</item>
      <item>Marko Zagorac, OIB 82182414496</item>
    </izvorni_sadrzaj>
    <derivirana_varijabla naziv="DomainObject.Predmet.SudioniciListAdressOIB_1">
      <item>FINANCIJSKA AGENCIJA, RC RIJEKA, PODRUŽNICA PULA, PULA, OIB 85821130368, Ulica grada Vukovara 70,10000 Zagreb</item>
      <item>ULJANIK TESU d.d. PULA, OIB 45119436874, Flaciusova 1,52100 Pula</item>
      <item>Vladimir Potnar, OIB 78913250884, Stankovićeva Ulica 37,52100 Pula</item>
      <item>Vilijan Matošević, OIB 77107997505, Buonarrotijeva Ulica 1,52100 Pula</item>
      <item>Marko Zagorac, OIB 82182414496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45119436874</item>
      <item>, OIB 78913250884</item>
      <item>, OIB 77107997505</item>
      <item>, OIB 82182414496</item>
    </izvorni_sadrzaj>
    <derivirana_varijabla naziv="DomainObject.Predmet.SudioniciListNazivOIB_1">
      <item>, OIB 85821130368</item>
      <item>, OIB 45119436874</item>
      <item>, OIB 78913250884</item>
      <item>, OIB 77107997505</item>
      <item>, OIB 82182414496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Put Bože Felkera 33, 51000 Rijeka</item>
    </izvorni_sadrzaj>
    <derivirana_varijabla naziv="DomainObject.Predmet.StecajniUpraviteljiListAddressOIB_1">
      <item>Boris Debelić, OIB 14888255196, Put Bože Felkera 33,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rujna 2019.</izvorni_sadrzaj>
    <derivirana_varijabla naziv="DomainObject.Predmet.DatumZadnjeOdrzaneSudskeRadnje_1">10. rujna 2019.</derivirana_varijabla>
  </DomainObject.Predmet.DatumZadnjeOdrzaneSudskeRadnje>
  <DomainObject.PredzadnjaOdlukaIzPredmeta.DatumDonosenjaOdluke>
    <izvorni_sadrzaj>10. rujna 2019.</izvorni_sadrzaj>
    <derivirana_varijabla naziv="DomainObject.PredzadnjaOdlukaIzPredmeta.DatumDonosenjaOdluke_1">10. rujna 2019.</derivirana_varijabla>
  </DomainObject.PredzadnjaOdlukaIzPredmeta.DatumDonosenjaOdluke>
  <DomainObject.PredzadnjaOdlukaIzPredmeta.Oznaka>
    <izvorni_sadrzaj>St-116/2019-47</izvorni_sadrzaj>
    <derivirana_varijabla naziv="DomainObject.PredzadnjaOdlukaIzPredmeta.Oznaka_1">St-116/2019-47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08DA6F-F92D-499E-9EEC-E0FF8FF48E2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9</properties:Pages>
  <properties:Words>2636</properties:Words>
  <properties:Characters>13324</properties:Characters>
  <properties:Lines>1622</properties:Lines>
  <properties:Paragraphs>1436</properties:Paragraphs>
  <properties:TotalTime>83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14831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2019-09-04T10:14:00Z</dcterms:created>
  <dc:creator>Tijana Licul</dc:creator>
  <cp:lastModifiedBy>Sanja Prodan</cp:lastModifiedBy>
  <cp:lastPrinted>2019-09-10T08:54:00Z</cp:lastPrinted>
  <dcterms:modified xmlns:xsi="http://www.w3.org/2001/XMLSchema-instance" xsi:type="dcterms:W3CDTF">2019-09-10T08:54:00Z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Ostalo (st11619, uljanik TESU.docx)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9</vt:i4>
  </prop:property>
</prop:Properties>
</file>