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9004" w14:paraId="c0c9004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B219D" w:rsidP="009B219D" w:rsidR="009B219D">
      <w:pPr>
        <w:jc w:val="right"/>
      </w:pP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 w:rsidR="000D62AC">
        <w:t>1</w:t>
      </w:r>
      <w:r w:rsidR="0030624C">
        <w:t>155</w:t>
      </w:r>
      <w:proofErr w:type="spellEnd"/>
      <w:r>
        <w:t>/</w:t>
      </w:r>
      <w:proofErr w:type="spellStart"/>
      <w:r>
        <w:t>201</w:t>
      </w:r>
      <w:r w:rsidR="00E95F03">
        <w:t>8</w:t>
      </w:r>
      <w:proofErr w:type="spellEnd"/>
    </w:p>
    <w:p w:rsidRDefault="009B219D" w:rsidP="009B219D" w:rsidR="009B219D">
      <w:pPr>
        <w:jc w:val="center"/>
      </w:pPr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A669D1" w:rsidP="00A669D1" w:rsidR="00A669D1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proofErr w:type="spellStart"/>
      <w:r w:rsidR="0030624C">
        <w:t>EUROANODIZACIJA</w:t>
      </w:r>
      <w:proofErr w:type="spellEnd"/>
      <w:r>
        <w:t xml:space="preserve"> d.o.o., </w:t>
      </w:r>
      <w:proofErr w:type="spellStart"/>
      <w:r w:rsidR="0030624C">
        <w:t>10431</w:t>
      </w:r>
      <w:proofErr w:type="spellEnd"/>
      <w:r w:rsidR="0030624C">
        <w:t xml:space="preserve"> </w:t>
      </w:r>
      <w:proofErr w:type="spellStart"/>
      <w:r w:rsidR="0030624C">
        <w:t>Novak</w:t>
      </w:r>
      <w:r w:rsidR="00706D32">
        <w:t>i</w:t>
      </w:r>
      <w:proofErr w:type="spellEnd"/>
      <w:r w:rsidR="0030624C">
        <w:t>, Zagrebačka 1.</w:t>
      </w:r>
      <w:r>
        <w:t xml:space="preserve"> </w:t>
      </w:r>
      <w:proofErr w:type="spellStart"/>
      <w:r>
        <w:t>OIB</w:t>
      </w:r>
      <w:proofErr w:type="spellEnd"/>
      <w:r>
        <w:t xml:space="preserve"> </w:t>
      </w:r>
      <w:proofErr w:type="spellStart"/>
      <w:r w:rsidR="00706D32">
        <w:t>58180094655</w:t>
      </w:r>
      <w:proofErr w:type="spellEnd"/>
      <w:r>
        <w:t xml:space="preserve">, radi otvaranja </w:t>
      </w:r>
      <w:proofErr w:type="spellStart"/>
      <w:r>
        <w:t>predstečajnog</w:t>
      </w:r>
      <w:proofErr w:type="spellEnd"/>
      <w:r>
        <w:t xml:space="preserve"> postupka,  </w:t>
      </w:r>
      <w:r w:rsidRPr="007A3302">
        <w:t xml:space="preserve">dana </w:t>
      </w:r>
      <w:proofErr w:type="spellStart"/>
      <w:r w:rsidR="00120134">
        <w:t>7.lipnja</w:t>
      </w:r>
      <w:proofErr w:type="spellEnd"/>
      <w:r w:rsidRPr="007A3302"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F9766F" w:rsidP="002B53C3" w:rsidR="002439DE">
      <w:pPr>
        <w:ind w:firstLine="708"/>
        <w:jc w:val="both"/>
      </w:pPr>
      <w:r>
        <w:t xml:space="preserve">Temeljem članka </w:t>
      </w:r>
      <w:proofErr w:type="spellStart"/>
      <w:r>
        <w:t>91</w:t>
      </w:r>
      <w:proofErr w:type="spellEnd"/>
      <w:r>
        <w:t>. stavak 3. Stečajnog zakona (N.N.br.71/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 </w:t>
      </w:r>
      <w:r w:rsidR="008F4B04">
        <w:t>p</w:t>
      </w:r>
      <w:r w:rsidR="002C4C13">
        <w:t xml:space="preserve">oziva se povjerenik Ana Marija </w:t>
      </w:r>
      <w:proofErr w:type="spellStart"/>
      <w:r w:rsidR="002C4C13">
        <w:t>Međimurec</w:t>
      </w:r>
      <w:proofErr w:type="spellEnd"/>
      <w:r w:rsidR="002C4C13">
        <w:t xml:space="preserve">, Zagreb, Ilica </w:t>
      </w:r>
      <w:proofErr w:type="spellStart"/>
      <w:r w:rsidR="002C4C13">
        <w:t>104</w:t>
      </w:r>
      <w:proofErr w:type="spellEnd"/>
      <w:r w:rsidR="002C4C13">
        <w:t xml:space="preserve">., </w:t>
      </w:r>
      <w:proofErr w:type="spellStart"/>
      <w:r w:rsidR="002C4C13">
        <w:t>OIB</w:t>
      </w:r>
      <w:proofErr w:type="spellEnd"/>
      <w:r w:rsidR="002C4C13">
        <w:t xml:space="preserve"> </w:t>
      </w:r>
      <w:proofErr w:type="spellStart"/>
      <w:r w:rsidR="002C4C13">
        <w:t>86890331310</w:t>
      </w:r>
      <w:proofErr w:type="spellEnd"/>
      <w:r w:rsidR="002C4C13">
        <w:t>, u roku od 3 dana</w:t>
      </w:r>
      <w:r w:rsidR="002B53C3">
        <w:t>,</w:t>
      </w:r>
      <w:r w:rsidR="002C4C13">
        <w:t xml:space="preserve"> očitovati se </w:t>
      </w:r>
      <w:r w:rsidR="008F4B04">
        <w:t xml:space="preserve">o razlozima </w:t>
      </w:r>
      <w:r w:rsidR="002B53C3">
        <w:t xml:space="preserve">neobavljanja dužnosti povjerenika propisanih člankom </w:t>
      </w:r>
      <w:proofErr w:type="spellStart"/>
      <w:r w:rsidR="002B53C3">
        <w:t>24</w:t>
      </w:r>
      <w:proofErr w:type="spellEnd"/>
      <w:r w:rsidR="002B53C3">
        <w:t xml:space="preserve">. </w:t>
      </w:r>
      <w:proofErr w:type="spellStart"/>
      <w:r w:rsidR="002B53C3">
        <w:t>SZ</w:t>
      </w:r>
      <w:proofErr w:type="spellEnd"/>
      <w:r w:rsidR="002B53C3">
        <w:t xml:space="preserve">-a, u ovom </w:t>
      </w:r>
      <w:proofErr w:type="spellStart"/>
      <w:r w:rsidR="002B53C3">
        <w:t>predstečajnom</w:t>
      </w:r>
      <w:proofErr w:type="spellEnd"/>
      <w:r w:rsidR="002B53C3">
        <w:t xml:space="preserve"> postupku, a što proizlazi iz e-mail-ova dužnika upućenih sud koji se povjereniku dostavljaju u prilogu. </w:t>
      </w:r>
    </w:p>
    <w:p w:rsidRDefault="00834FBF" w:rsidP="001D7C1D" w:rsidR="00834FBF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120134">
        <w:t>7.lipnja</w:t>
      </w:r>
      <w:proofErr w:type="spellEnd"/>
      <w:r w:rsidR="007A14CA">
        <w:t xml:space="preserve"> </w:t>
      </w:r>
      <w:proofErr w:type="spellStart"/>
      <w:r>
        <w:t>201</w:t>
      </w:r>
      <w:r w:rsidR="00A669D1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A02A1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FD24B4" w:rsidP="001D7C1D" w:rsidR="00FD24B4"/>
    <w:p w:rsidRDefault="00873C16" w:rsidP="001D7C1D" w:rsidR="00873C16"/>
    <w:p w:rsidRDefault="00A02A1D" w:rsidP="00A02A1D" w:rsidR="00A02A1D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02A1D" w:rsidP="00422EE0" w:rsidR="00A02A1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3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20134"/>
    <w:rsid w:val="00122EF2"/>
    <w:rsid w:val="00142CB2"/>
    <w:rsid w:val="00153D80"/>
    <w:rsid w:val="0018613F"/>
    <w:rsid w:val="001B2AD1"/>
    <w:rsid w:val="001D12F9"/>
    <w:rsid w:val="001D7C1D"/>
    <w:rsid w:val="00201F56"/>
    <w:rsid w:val="00220063"/>
    <w:rsid w:val="002439DE"/>
    <w:rsid w:val="002473A8"/>
    <w:rsid w:val="0026387C"/>
    <w:rsid w:val="0027248F"/>
    <w:rsid w:val="002841E8"/>
    <w:rsid w:val="002B53C3"/>
    <w:rsid w:val="002C1B18"/>
    <w:rsid w:val="002C4A56"/>
    <w:rsid w:val="002C4C13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8F4B04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02A1D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11E16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46250"/>
    <w:rsid w:val="00F651FE"/>
    <w:rsid w:val="00F70A23"/>
    <w:rsid w:val="00F753F1"/>
    <w:rsid w:val="00F82AFE"/>
    <w:rsid w:val="00F906F5"/>
    <w:rsid w:val="00F9766F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163</properties:Words>
  <properties:Characters>818</properties:Characters>
  <properties:Lines>34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2018-06-07T09:43:00Z</dcterms:created>
  <dc:creator>nribaric</dc:creator>
  <cp:lastModifiedBy>Valentina Delač</cp:lastModifiedBy>
  <cp:lastPrinted>2018-06-07T09:44:00Z</cp:lastPrinted>
  <dcterms:modified xmlns:xsi="http://www.w3.org/2001/XMLSchema-instance" xsi:type="dcterms:W3CDTF">2018-06-07T09:44:00Z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Zaključak očitovanje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