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db00" w14:paraId="187db00" w:rsidRDefault="00D85177" w:rsidP="00D85177" w:rsidR="00D85177" w:rsidRPr="00D8517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85177">
        <w:rPr>
          <w:rFonts w:cs="Times New Roman" w:eastAsia="Times New Roman"/>
          <w:lang w:eastAsia="hr-HR"/>
        </w:rPr>
        <w:t xml:space="preserve">    </w:t>
      </w:r>
      <w:r w:rsidRPr="00D85177">
        <w:rPr>
          <w:rFonts w:cs="Times New Roman" w:eastAsia="Times New Roman"/>
          <w:b w:val="false"/>
          <w:lang w:eastAsia="hr-HR"/>
        </w:rPr>
        <w:t>REPUBLIKA HRVATSKA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 xml:space="preserve"> TRGOVAČKI SUD U ZAGREBU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 xml:space="preserve">         STALNA SLUŽBA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Karlovac, Ljudevita Šestića 4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U  I M E   R E P U B L I K E   H R V A T S K E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  <w:t>R J E Š E N J E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KAPIS d.o.o. Zagreb, Ivane Brlić Mažuranić 15, OIB: 82882279337, kojeg zastupa punomoćnik Tomislav Dumenčić, odvjetnik u Zagrebu, Lopašićeva 14, dana 17. ožujka 2016. godine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r i j e š i o   j e</w:t>
      </w: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Obustavlja se skraćeni stečajni postupak nad dužnikom KAPIS d.o.o. Zagreb, Ivane Brlić Mažuranić 15, OIB: 82882279337.</w:t>
      </w:r>
    </w:p>
    <w:p w:rsidRDefault="00D85177" w:rsidP="00D85177" w:rsidR="00D85177" w:rsidRPr="00D8517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Obrazloženje</w:t>
      </w: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  <w:t>Financijska agencija je temeljem odredbe čl. 429. st. 1. Stečajnog zakona ( Narodne novine broj 71/15, dalje:SZ) dana 18. siječnja 2016. godine podnijela zahtjev za provedbu skraćenog stečajnog postupka nad dužnikom KAPIS d.o.o. Zagreb, Ivane Brlić Mažuranić 15, OIB: 82882279337.</w:t>
      </w: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  <w:t xml:space="preserve">Sud je oglasom od 25. siječnja 2016.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  <w:t>Podneskom od 14. ožujka 2016. godine dužnik je dostavio potvrdu FINA-e od 11. ožujka 2016. godine iz koje je vidljivo da dužnik nema nepodmirenih osnova za plaćanje evidentiranih u Očevidniku redoslijeda osnova za plaćanje.</w:t>
      </w: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lastRenderedPageBreak/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ab/>
      </w: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U Karlovcu 17. ožujka 2016. godine</w:t>
      </w:r>
    </w:p>
    <w:p w:rsidRDefault="00D85177" w:rsidP="00D85177" w:rsidR="00D85177" w:rsidRPr="00D851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 xml:space="preserve">           Stečajni sudac:</w:t>
      </w:r>
    </w:p>
    <w:p w:rsidRDefault="00D85177" w:rsidP="00D85177" w:rsidR="00D85177" w:rsidRPr="00D8517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 xml:space="preserve">       Jadranka Mađeruh</w:t>
      </w:r>
    </w:p>
    <w:p w:rsidRDefault="00D85177" w:rsidP="00D85177" w:rsidR="00D85177" w:rsidRPr="00D8517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UPUTA O PRAVNOM LIJEKU:</w:t>
      </w:r>
    </w:p>
    <w:p w:rsidRDefault="00D85177" w:rsidP="00D85177" w:rsidR="00D85177" w:rsidRPr="00D8517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D85177" w:rsidP="00D85177" w:rsidR="00D85177" w:rsidRPr="00D8517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Dna:</w:t>
      </w:r>
    </w:p>
    <w:p w:rsidRDefault="00D85177" w:rsidP="00D85177" w:rsidR="00D85177" w:rsidRPr="00D85177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Podnositelju zahtjeva</w:t>
      </w:r>
    </w:p>
    <w:p w:rsidRDefault="00D85177" w:rsidP="00D85177" w:rsidR="00D85177" w:rsidRPr="00D85177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dužniku po punomoćniku</w:t>
      </w:r>
    </w:p>
    <w:p w:rsidRDefault="00D85177" w:rsidP="00D85177" w:rsidR="00D85177" w:rsidRPr="00D85177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e-oglasna ploča suda</w:t>
      </w:r>
    </w:p>
    <w:p w:rsidRDefault="00D85177" w:rsidP="00D85177" w:rsidR="00D85177" w:rsidRPr="00D85177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85177">
        <w:rPr>
          <w:rFonts w:cs="Times New Roman" w:eastAsia="Times New Roman"/>
          <w:lang w:eastAsia="hr-HR"/>
        </w:rPr>
        <w:t>spis</w:t>
      </w:r>
    </w:p>
    <w:p w:rsidRDefault="00D85177" w:rsidP="00D85177" w:rsidR="00D85177" w:rsidRPr="00D85177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82632"/>
      <w:docPartObj>
        <w:docPartGallery w:val="Page Numbers (Top of Page)"/>
        <w:docPartUnique/>
      </w:docPartObj>
    </w:sdtPr>
    <w:sdtContent>
      <w:p w:rsidRDefault="00D85177" w:rsidR="00D851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85177" w:rsidR="008333A9">
    <w:pPr>
      <w:pStyle w:val="Zaglavlje"/>
    </w:pPr>
    <w:r>
      <w:t>1 St-524/16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17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3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St-524/2016-9</izvorni_sadrzaj>
    <derivirana_varijabla naziv="DomainObject.Oznaka_1">St-524/2016-9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KAPIS d.o.o. zastupanog po punomoćniku Džema Ibraimov; Tomislav Dumenčić</izvorni_sadrzaj>
    <derivirana_varijabla naziv="DomainObject.Predmet.ProtustrankaFormated_1">  KAPIS d.o.o. zastupanog po punomoćniku Džema Ibraimov; Tomislav Dumenčić</derivirana_varijabla>
  </DomainObject.Predmet.ProtustrankaFormated>
  <DomainObject.Predmet.ProtustrankaFormatedOIB>
    <izvorni_sadrzaj>  KAPIS d.o.o., OIB 82882279337 zastupanog po punomoćniku Džema Ibraimov; Tomislav Dumenčić</izvorni_sadrzaj>
    <derivirana_varijabla naziv="DomainObject.Predmet.ProtustrankaFormatedOIB_1">  KAPIS d.o.o., OIB 82882279337 zastupanog po punomoćniku Džema Ibraimov; Tomislav Dumenčić</derivirana_varijabla>
  </DomainObject.Predmet.ProtustrankaFormatedOIB>
  <DomainObject.Predmet.ProtustrankaFormatedWithAdress>
    <izvorni_sadrzaj> KAPIS d.o.o., Ivane Brlić Mažuranić 15, 10000 Zagreb zastupanog po punomoćniku Džema Ibraimov; Tomislav Dumenčić</izvorni_sadrzaj>
    <derivirana_varijabla naziv="DomainObject.Predmet.ProtustrankaFormatedWithAdress_1"> KAPIS d.o.o., Ivane Brlić Mažuranić 15, 10000 Zagreb zastupanog po punomoćniku Džema Ibraimov; Tomislav Dumenčić</derivirana_varijabla>
  </DomainObject.Predmet.ProtustrankaFormatedWithAdress>
  <DomainObject.Predmet.ProtustrankaFormatedWithAdressOIB>
    <izvorni_sadrzaj> KAPIS d.o.o., OIB 82882279337, Ivane Brlić Mažuranić 15, 10000 Zagreb zastupanog po punomoćniku Džema Ibraimov; Tomislav Dumenčić</izvorni_sadrzaj>
    <derivirana_varijabla naziv="DomainObject.Predmet.ProtustrankaFormatedWithAdressOIB_1"> KAPIS d.o.o., OIB 82882279337, Ivane Brlić Mažuranić 15, 10000 Zagreb zastupanog po punomoćniku Džema Ibraimov; Tomislav Dumenčić</derivirana_varijabla>
  </DomainObject.Predmet.ProtustrankaFormatedWithAdressOIB>
  <DomainObject.Predmet.ProtustrankaWithAdress>
    <izvorni_sadrzaj>KAPIS d.o.o. Ivane Brlić Mažuranić 15, 10000 Zagreb</izvorni_sadrzaj>
    <derivirana_varijabla naziv="DomainObject.Predmet.ProtustrankaWithAdress_1">KAPIS d.o.o. Ivane Brlić Mažuranić 15, 10000 Zagreb</derivirana_varijabla>
  </DomainObject.Predmet.ProtustrankaWithAdress>
  <DomainObject.Predmet.ProtustrankaWithAdressOIB>
    <izvorni_sadrzaj>KAPIS d.o.o., OIB 82882279337, Ivane Brlić Mažuranić 15, 10000 Zagreb</izvorni_sadrzaj>
    <derivirana_varijabla naziv="DomainObject.Predmet.ProtustrankaWithAdressOIB_1">KAPIS d.o.o., OIB 82882279337, Ivane Brlić Mažuranić 15, 10000 Zagreb</derivirana_varijabla>
  </DomainObject.Predmet.ProtustrankaWithAdressOIB>
  <DomainObject.Predmet.ProtustrankaNazivFormated>
    <izvorni_sadrzaj>KAPIS d.o.o.</izvorni_sadrzaj>
    <derivirana_varijabla naziv="DomainObject.Predmet.ProtustrankaNazivFormated_1">KAPIS d.o.o.</derivirana_varijabla>
  </DomainObject.Predmet.ProtustrankaNazivFormated>
  <DomainObject.Predmet.ProtustrankaNazivFormatedOIB>
    <izvorni_sadrzaj>KAPIS d.o.o., OIB 82882279337</izvorni_sadrzaj>
    <derivirana_varijabla naziv="DomainObject.Predmet.ProtustrankaNazivFormatedOIB_1">KAPIS d.o.o., OIB 82882279337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KAPIS d.o.o. zastupanog po punomoćniku Džema Ibraimov; Tomislav Dumenčić</item>
    </izvorni_sadrzaj>
    <derivirana_varijabla naziv="DomainObject.Predmet.ProtuStrankaListFormated_1">
      <item>KAPIS d.o.o. zastupanog po punomoćniku Džema Ibraimov; Tomislav Dumenčić</item>
    </derivirana_varijabla>
  </DomainObject.Predmet.ProtuStrankaListFormated>
  <DomainObject.Predmet.ProtuStrankaListFormatedOIB>
    <izvorni_sadrzaj>
      <item>KAPIS d.o.o., OIB 82882279337 zastupanog po punomoćniku Džema Ibraimov; Tomislav Dumenčić</item>
    </izvorni_sadrzaj>
    <derivirana_varijabla naziv="DomainObject.Predmet.ProtuStrankaListFormatedOIB_1">
      <item>KAPIS d.o.o., OIB 82882279337 zastupanog po punomoćniku Džema Ibraimov; Tomislav Dumenčić</item>
    </derivirana_varijabla>
  </DomainObject.Predmet.ProtuStrankaListFormatedOIB>
  <DomainObject.Predmet.ProtuStrankaListFormatedWithAdress>
    <izvorni_sadrzaj>
      <item>KAPIS d.o.o., Ivane Brlić Mažuranić 15, 10000 Zagreb zastupanog po punomoćniku Džema Ibraimov; Tomislav Dumenčić</item>
    </izvorni_sadrzaj>
    <derivirana_varijabla naziv="DomainObject.Predmet.ProtuStrankaListFormatedWithAdress_1">
      <item>KAPIS d.o.o., Ivane Brlić Mažuranić 15, 10000 Zagreb zastupanog po punomoćniku Džema Ibraimov; Tomislav Dumenčić</item>
    </derivirana_varijabla>
  </DomainObject.Predmet.ProtuStrankaListFormatedWithAdress>
  <DomainObject.Predmet.ProtuStrankaListFormatedWithAdressOIB>
    <izvorni_sadrzaj>
      <item>KAPIS d.o.o., OIB 82882279337, Ivane Brlić Mažuranić 15, 10000 Zagreb zastupanog po punomoćniku Džema Ibraimov; Tomislav Dumenčić</item>
    </izvorni_sadrzaj>
    <derivirana_varijabla naziv="DomainObject.Predmet.ProtuStrankaListFormatedWithAdressOIB_1">
      <item>KAPIS d.o.o., OIB 82882279337, Ivane Brlić Mažuranić 15, 10000 Zagreb zastupanog po punomoćniku Džema Ibraimov; Tomislav Dumenčić</item>
    </derivirana_varijabla>
  </DomainObject.Predmet.ProtuStrankaListFormatedWithAdressOIB>
  <DomainObject.Predmet.ProtuStrankaListNazivFormated>
    <izvorni_sadrzaj>
      <item>KAPIS d.o.o.</item>
    </izvorni_sadrzaj>
    <derivirana_varijabla naziv="DomainObject.Predmet.ProtuStrankaListNazivFormated_1">
      <item>KAPIS d.o.o.</item>
    </derivirana_varijabla>
  </DomainObject.Predmet.ProtuStrankaListNazivFormated>
  <DomainObject.Predmet.ProtuStrankaListNazivFormatedOIB>
    <izvorni_sadrzaj>
      <item>KAPIS d.o.o., OIB 82882279337</item>
    </izvorni_sadrzaj>
    <derivirana_varijabla naziv="DomainObject.Predmet.ProtuStrankaListNazivFormatedOIB_1">
      <item>KAPIS d.o.o., OIB 82882279337</item>
    </derivirana_varijabla>
  </DomainObject.Predmet.ProtuStrankaListNazivFormatedOIB>
  <DomainObject.Predmet.OstaliListFormated>
    <izvorni_sadrzaj>
      <item>Džema Ibraimov punomoćnik sudionika u postupku KAPIS d.o.o.</item>
      <item>Tomislav Dumenčić punomoćnik sudionika u postupku KAPIS d.o.o.</item>
    </izvorni_sadrzaj>
    <derivirana_varijabla naziv="DomainObject.Predmet.OstaliListFormated_1">
      <item>Džema Ibraimov punomoćnik sudionika u postupku KAPIS d.o.o.</item>
      <item>Tomislav Dumenčić punomoćnik sudionika u postupku KAPIS d.o.o.</item>
    </derivirana_varijabla>
  </DomainObject.Predmet.OstaliListFormated>
  <DomainObject.Predmet.OstaliListFormatedOIB>
    <izvorni_sadrzaj>
      <item>Džema Ibraimov, OIB 83273543893 punomoćnik sudionika u postupku KAPIS d.o.o.</item>
      <item>Tomislav Dumenčić, OIB 27487405236 punomoćnik sudionika u postupku KAPIS d.o.o.</item>
    </izvorni_sadrzaj>
    <derivirana_varijabla naziv="DomainObject.Predmet.OstaliListFormatedOIB_1">
      <item>Džema Ibraimov, OIB 83273543893 punomoćnik sudionika u postupku KAPIS d.o.o.</item>
      <item>Tomislav Dumenčić, OIB 27487405236 punomoćnik sudionika u postupku KAPIS d.o.o.</item>
    </derivirana_varijabla>
  </DomainObject.Predmet.OstaliListFormatedOIB>
  <DomainObject.Predmet.OstaliListFormatedWithAdress>
    <izvorni_sadrzaj>
      <item>Džema Ibraimov, Zrenjaninski Put 094e, Beograd punomoćnik sudionika u postupku KAPIS d.o.o.</item>
      <item>Tomislav Dumenčić, Lopašićeva ulica 14, 10000 Zagreb punomoćnik sudionika u postupku KAPIS d.o.o.</item>
    </izvorni_sadrzaj>
    <derivirana_varijabla naziv="DomainObject.Predmet.OstaliListFormatedWithAdress_1">
      <item>Džema Ibraimov, Zrenjaninski Put 094e, Beograd punomoćnik sudionika u postupku KAPIS d.o.o.</item>
      <item>Tomislav Dumenčić, Lopašićeva ulica 14, 10000 Zagreb punomoćnik sudionika u postupku KAPIS d.o.o.</item>
    </derivirana_varijabla>
  </DomainObject.Predmet.OstaliListFormatedWithAdress>
  <DomainObject.Predmet.OstaliListFormatedWithAdressOIB>
    <izvorni_sadrzaj>
      <item>Džema Ibraimov, OIB 83273543893, Zrenjaninski Put 094e, Beograd punomoćnik sudionika u postupku KAPIS d.o.o.</item>
      <item>Tomislav Dumenčić, OIB 27487405236, Lopašićeva ulica 14, 10000 Zagreb punomoćnik sudionika u postupku KAPIS d.o.o.</item>
    </izvorni_sadrzaj>
    <derivirana_varijabla naziv="DomainObject.Predmet.OstaliListFormatedWithAdressOIB_1">
      <item>Džema Ibraimov, OIB 83273543893, Zrenjaninski Put 094e, Beograd punomoćnik sudionika u postupku KAPIS d.o.o.</item>
      <item>Tomislav Dumenčić, OIB 27487405236, Lopašićeva ulica 14, 10000 Zagreb punomoćnik sudionika u postupku KAPIS d.o.o.</item>
    </derivirana_varijabla>
  </DomainObject.Predmet.OstaliListFormatedWithAdressOIB>
  <DomainObject.Predmet.OstaliListNazivFormated>
    <izvorni_sadrzaj>
      <item>Džema Ibraimov</item>
      <item>Tomislav Dumenčić</item>
    </izvorni_sadrzaj>
    <derivirana_varijabla naziv="DomainObject.Predmet.OstaliListNazivFormated_1">
      <item>Džema Ibraimov</item>
      <item>Tomislav Dumenčić</item>
    </derivirana_varijabla>
  </DomainObject.Predmet.OstaliListNazivFormated>
  <DomainObject.Predmet.OstaliListNazivFormatedOIB>
    <izvorni_sadrzaj>
      <item>Džema Ibraimov, OIB 83273543893</item>
      <item>Tomislav Dumenčić, OIB 27487405236</item>
    </izvorni_sadrzaj>
    <derivirana_varijabla naziv="DomainObject.Predmet.OstaliListNazivFormatedOIB_1">
      <item>Džema Ibraimov, OIB 83273543893</item>
      <item>Tomislav Dumenčić,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St-524/2016-9</izvorni_sadrzaj>
    <derivirana_varijabla naziv="DomainObject.PoslovniBrojDokumenta_1">St-524/2016-9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KAPIS d.o.o.</izvorni_sadrzaj>
    <derivirana_varijabla naziv="DomainObject.Predmet.ProtustrankaIDrugi_1">KAPIS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KAPIS d.o.o., OIB 82882279337, Ivane Brlić Mažuranić 15, 10000 Zagreb</izvorni_sadrzaj>
    <derivirana_varijabla naziv="DomainObject.Predmet.ProtustrankaIDrugiAdressOIB_1">KAPIS d.o.o., OIB 82882279337, Ivane Brlić Mažuranić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KAPIS d.o.o.</item>
      <item>Džema Ibraimov</item>
      <item>Tomislav Dumenčić</item>
    </izvorni_sadrzaj>
    <derivirana_varijabla naziv="DomainObject.Predmet.SudioniciListNaziv_1">
      <item>FINA Regionalni centar Zagreb</item>
      <item>KAPIS d.o.o.</item>
      <item>Džema Ibraimov</item>
      <item>Tomislav Dumenčić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KAPIS d.o.o., OIB 82882279337, Ivane Brlić Mažuranić 15,10000 Zagreb</item>
      <item>Džema Ibraimov, OIB 83273543893, Zrenjaninski Put 094e,Beograd</item>
      <item>Tomislav Dumenčić, OIB 27487405236, Lopašićeva ulica 14,10000 Zagreb</item>
    </izvorni_sadrzaj>
    <derivirana_varijabla naziv="DomainObject.Predmet.SudioniciListAdressOIB_1">
      <item>FINA Regionalni centar Zagreb, OIB 85821130368, Trg svibanjskih žrtava 1995. br. 1,10000 Zagreb</item>
      <item>KAPIS d.o.o., OIB 82882279337, Ivane Brlić Mažuranić 15,10000 Zagreb</item>
      <item>Džema Ibraimov, OIB 83273543893, Zrenjaninski Put 094e,Beograd</item>
      <item>Tomislav Dumenčić, OIB 27487405236, Lopašićeva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70012-90D3-4F49-877C-BB7035C74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1878</properties:Characters>
  <properties:Lines>71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2016-03-17T09:31:00Z</cp:lastPrinted>
  <dcterms:modified xmlns:xsi="http://www.w3.org/2001/XMLSchema-instance" xsi:type="dcterms:W3CDTF">2016-03-17T09:31:00Z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St-524/2016-9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