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346a" w14:paraId="11d34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22C64">
        <w:t xml:space="preserve"> pod poslovnim brojem St-4074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F424E">
        <w:t xml:space="preserve">12. siječnja 2016. godine 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22C64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5AE5">
        <w:t xml:space="preserve"> </w:t>
      </w:r>
      <w:r w:rsidR="00F22C64" w:rsidRPr="00F22C64">
        <w:t>RAMA-ZAGREB d.o.o. - u likvidaciji OIB: 69314369069 MBS: 080335116 iz Zagreba, Bernarda Vukasa 35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22C64">
        <w:t xml:space="preserve">2.421.965,54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D186E">
        <w:t xml:space="preserve">12. siječnja 2016.godine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C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87959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24E"/>
    <w:rsid w:val="005F4627"/>
    <w:rsid w:val="0060060B"/>
    <w:rsid w:val="00627F6A"/>
    <w:rsid w:val="00657B8E"/>
    <w:rsid w:val="006D186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22C6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St-4074/2015</izvorni_sadrzaj>
    <derivirana_varijabla naziv="DomainObject.Predmet.OznakaBroj_1">St-4074/2015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RAMA-ZAGREB d.o.o. - u likvidaciji</izvorni_sadrzaj>
    <derivirana_varijabla naziv="DomainObject.Predmet.ProtustrankaFormated_1">  RAMA-ZAGREB d.o.o. - u likvidaciji</derivirana_varijabla>
  </DomainObject.Predmet.ProtustrankaFormated>
  <DomainObject.Predmet.ProtustrankaFormatedOIB>
    <izvorni_sadrzaj>  RAMA-ZAGREB d.o.o. - u likvidaciji, OIB 69314369069</izvorni_sadrzaj>
    <derivirana_varijabla naziv="DomainObject.Predmet.ProtustrankaFormatedOIB_1">  RAMA-ZAGREB d.o.o. - u likvidaciji, OIB 69314369069</derivirana_varijabla>
  </DomainObject.Predmet.ProtustrankaFormatedOIB>
  <DomainObject.Predmet.ProtustrankaFormatedWithAdress>
    <izvorni_sadrzaj> RAMA-ZAGREB d.o.o. - u likvidaciji, Bernarda Vukasa 35, 10000 Zagreb</izvorni_sadrzaj>
    <derivirana_varijabla naziv="DomainObject.Predmet.ProtustrankaFormatedWithAdress_1"> RAMA-ZAGREB d.o.o. - u likvidaciji, Bernarda Vukasa 35, 10000 Zagreb</derivirana_varijabla>
  </DomainObject.Predmet.ProtustrankaFormatedWithAdress>
  <DomainObject.Predmet.ProtustrankaFormatedWithAdressOIB>
    <izvorni_sadrzaj> RAMA-ZAGREB d.o.o. - u likvidaciji, OIB 69314369069, Bernarda Vukasa 35, 10000 Zagreb</izvorni_sadrzaj>
    <derivirana_varijabla naziv="DomainObject.Predmet.ProtustrankaFormatedWithAdressOIB_1"> RAMA-ZAGREB d.o.o. - u likvidaciji, OIB 69314369069, Bernarda Vukasa 35, 10000 Zagreb</derivirana_varijabla>
  </DomainObject.Predmet.ProtustrankaFormatedWithAdressOIB>
  <DomainObject.Predmet.ProtustrankaWithAdress>
    <izvorni_sadrzaj>RAMA-ZAGREB d.o.o. - u likvidaciji Bernarda Vukasa 35, 10000 Zagreb</izvorni_sadrzaj>
    <derivirana_varijabla naziv="DomainObject.Predmet.ProtustrankaWithAdress_1">RAMA-ZAGREB d.o.o. - u likvidaciji Bernarda Vukasa 35, 10000 Zagreb</derivirana_varijabla>
  </DomainObject.Predmet.ProtustrankaWithAdress>
  <DomainObject.Predmet.ProtustrankaWithAdressOIB>
    <izvorni_sadrzaj>RAMA-ZAGREB d.o.o. - u likvidaciji, OIB 69314369069, Bernarda Vukasa 35, 10000 Zagreb</izvorni_sadrzaj>
    <derivirana_varijabla naziv="DomainObject.Predmet.ProtustrankaWithAdressOIB_1">RAMA-ZAGREB d.o.o. - u likvidaciji, OIB 69314369069, Bernarda Vukasa 35, 10000 Zagreb</derivirana_varijabla>
  </DomainObject.Predmet.ProtustrankaWithAdressOIB>
  <DomainObject.Predmet.ProtustrankaNazivFormated>
    <izvorni_sadrzaj>RAMA-ZAGREB d.o.o. - u likvidaciji</izvorni_sadrzaj>
    <derivirana_varijabla naziv="DomainObject.Predmet.ProtustrankaNazivFormated_1">RAMA-ZAGREB d.o.o. - u likvidaciji</derivirana_varijabla>
  </DomainObject.Predmet.ProtustrankaNazivFormated>
  <DomainObject.Predmet.ProtustrankaNazivFormatedOIB>
    <izvorni_sadrzaj>RAMA-ZAGREB d.o.o. - u likvidaciji, OIB 69314369069</izvorni_sadrzaj>
    <derivirana_varijabla naziv="DomainObject.Predmet.ProtustrankaNazivFormatedOIB_1">RAMA-ZAGREB d.o.o. - u likvidaciji, OIB 69314369069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RAMA-ZAGREB d.o.o. - u likvidaciji</item>
    </izvorni_sadrzaj>
    <derivirana_varijabla naziv="DomainObject.Predmet.ProtuStrankaListFormated_1">
      <item>RAMA-ZAGREB d.o.o. - u likvidaciji</item>
    </derivirana_varijabla>
  </DomainObject.Predmet.ProtuStrankaListFormated>
  <DomainObject.Predmet.ProtuStrankaListFormatedOIB>
    <izvorni_sadrzaj>
      <item>RAMA-ZAGREB d.o.o. - u likvidaciji, OIB 69314369069</item>
    </izvorni_sadrzaj>
    <derivirana_varijabla naziv="DomainObject.Predmet.ProtuStrankaListFormatedOIB_1">
      <item>RAMA-ZAGREB d.o.o. - u likvidaciji, OIB 69314369069</item>
    </derivirana_varijabla>
  </DomainObject.Predmet.ProtuStrankaListFormatedOIB>
  <DomainObject.Predmet.ProtuStrankaListFormatedWithAdress>
    <izvorni_sadrzaj>
      <item>RAMA-ZAGREB d.o.o. - u likvidaciji, Bernarda Vukasa 35, 10000 Zagreb</item>
    </izvorni_sadrzaj>
    <derivirana_varijabla naziv="DomainObject.Predmet.ProtuStrankaListFormatedWithAdress_1">
      <item>RAMA-ZAGREB d.o.o. - u likvidaciji, Bernarda Vukasa 35, 10000 Zagreb</item>
    </derivirana_varijabla>
  </DomainObject.Predmet.ProtuStrankaListFormatedWithAdress>
  <DomainObject.Predmet.ProtuStrankaListFormatedWithAdressOIB>
    <izvorni_sadrzaj>
      <item>RAMA-ZAGREB d.o.o. - u likvidaciji, OIB 69314369069, Bernarda Vukasa 35, 10000 Zagreb</item>
    </izvorni_sadrzaj>
    <derivirana_varijabla naziv="DomainObject.Predmet.ProtuStrankaListFormatedWithAdressOIB_1">
      <item>RAMA-ZAGREB d.o.o. - u likvidaciji, OIB 69314369069, Bernarda Vukasa 35, 10000 Zagreb</item>
    </derivirana_varijabla>
  </DomainObject.Predmet.ProtuStrankaListFormatedWithAdressOIB>
  <DomainObject.Predmet.ProtuStrankaListNazivFormated>
    <izvorni_sadrzaj>
      <item>RAMA-ZAGREB d.o.o. - u likvidaciji</item>
    </izvorni_sadrzaj>
    <derivirana_varijabla naziv="DomainObject.Predmet.ProtuStrankaListNazivFormated_1">
      <item>RAMA-ZAGREB d.o.o. - u likvidaciji</item>
    </derivirana_varijabla>
  </DomainObject.Predmet.ProtuStrankaListNazivFormated>
  <DomainObject.Predmet.ProtuStrankaListNazivFormatedOIB>
    <izvorni_sadrzaj>
      <item>RAMA-ZAGREB d.o.o. - u likvidaciji, OIB 69314369069</item>
    </izvorni_sadrzaj>
    <derivirana_varijabla naziv="DomainObject.Predmet.ProtuStrankaListNazivFormatedOIB_1">
      <item>RAMA-ZAGREB d.o.o. - u likvidaciji, OIB 69314369069</item>
    </derivirana_varijabla>
  </DomainObject.Predmet.ProtuStrankaListNazivFormatedOIB>
  <DomainObject.Predmet.OstaliListFormated>
    <izvorni_sadrzaj>
      <item>Krunoslav Filipović</item>
    </izvorni_sadrzaj>
    <derivirana_varijabla naziv="DomainObject.Predmet.OstaliListFormated_1">
      <item>Krunoslav Filipović</item>
    </derivirana_varijabla>
  </DomainObject.Predmet.OstaliListFormated>
  <DomainObject.Predmet.OstaliListFormatedOIB>
    <izvorni_sadrzaj>
      <item>Krunoslav Filipović, OIB 47568817755</item>
    </izvorni_sadrzaj>
    <derivirana_varijabla naziv="DomainObject.Predmet.OstaliListFormatedOIB_1">
      <item>Krunoslav Filipović, OIB 47568817755</item>
    </derivirana_varijabla>
  </DomainObject.Predmet.OstaliListFormatedOIB>
  <DomainObject.Predmet.OstaliListFormatedWithAdress>
    <izvorni_sadrzaj>
      <item>Krunoslav Filipović, Augusta Šenoe 9, 10430 Samobor</item>
    </izvorni_sadrzaj>
    <derivirana_varijabla naziv="DomainObject.Predmet.OstaliListFormatedWithAdress_1">
      <item>Krunoslav Filipović, Augusta Šenoe 9, 10430 Samobor</item>
    </derivirana_varijabla>
  </DomainObject.Predmet.OstaliListFormatedWithAdress>
  <DomainObject.Predmet.OstaliListFormatedWithAdressOIB>
    <izvorni_sadrzaj>
      <item>Krunoslav Filipović, OIB 47568817755, Augusta Šenoe 9, 10430 Samobor</item>
    </izvorni_sadrzaj>
    <derivirana_varijabla naziv="DomainObject.Predmet.OstaliListFormatedWithAdressOIB_1">
      <item>Krunoslav Filipović, OIB 47568817755, Augusta Šenoe 9, 10430 Samobor</item>
    </derivirana_varijabla>
  </DomainObject.Predmet.OstaliListFormatedWithAdressOIB>
  <DomainObject.Predmet.OstaliListNazivFormated>
    <izvorni_sadrzaj>
      <item>Krunoslav Filipović</item>
    </izvorni_sadrzaj>
    <derivirana_varijabla naziv="DomainObject.Predmet.OstaliListNazivFormated_1">
      <item>Krunoslav Filipović</item>
    </derivirana_varijabla>
  </DomainObject.Predmet.OstaliListNazivFormated>
  <DomainObject.Predmet.OstaliListNazivFormatedOIB>
    <izvorni_sadrzaj>
      <item>Krunoslav Filipović, OIB 47568817755</item>
    </izvorni_sadrzaj>
    <derivirana_varijabla naziv="DomainObject.Predmet.OstaliListNazivFormatedOIB_1">
      <item>Krunoslav Filipović, OIB 47568817755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RAMA-ZAGREB d.o.o. - u likvidaciji</izvorni_sadrzaj>
    <derivirana_varijabla naziv="DomainObject.Predmet.ProtustrankaIDrugi_1">RAMA-ZAGREB d.o.o. -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RAMA-ZAGREB d.o.o. - u likvidaciji, OIB 69314369069, Bernarda Vukasa 35, 10000 Zagreb</izvorni_sadrzaj>
    <derivirana_varijabla naziv="DomainObject.Predmet.ProtustrankaIDrugiAdressOIB_1">RAMA-ZAGREB d.o.o. - u likvidaciji, OIB 69314369069, Bernarda Vukasa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RAMA-ZAGREB d.o.o. - u likvidaciji</item>
      <item>Krunoslav Filipović</item>
    </izvorni_sadrzaj>
    <derivirana_varijabla naziv="DomainObject.Predmet.SudioniciListNaziv_1">
      <item>FINA Regionalni centar Zagreb</item>
      <item>RAMA-ZAGREB d.o.o. - u likvidaciji</item>
      <item>Krunoslav Filipović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RAMA-ZAGREB d.o.o. - u likvidaciji, OIB 69314369069, Bernarda Vukasa 35,10000 Zagreb</item>
      <item>Krunoslav Filipović, OIB 47568817755, Augusta Šenoe 9,10430 Samobor</item>
    </izvorni_sadrzaj>
    <derivirana_varijabla naziv="DomainObject.Predmet.SudioniciListAdressOIB_1">
      <item>FINA Regionalni centar Zagreb, OIB 85821130368, Trg svibanjskih žrtava 1995. br 1,10000 Zagreb</item>
      <item>RAMA-ZAGREB d.o.o. - u likvidaciji, OIB 69314369069, Bernarda Vukasa 35,10000 Zagreb</item>
      <item>Krunoslav Filipović, OIB 47568817755, Augusta Šenoe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69314369069</item>
      <item>, OIB 47568817755</item>
    </izvorni_sadrzaj>
    <derivirana_varijabla naziv="DomainObject.Predmet.SudioniciListNazivOIB_1">
      <item>, OIB 85821130368</item>
      <item>, OIB 69314369069</item>
      <item>, OIB 47568817755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2015-11-17T06:26:00Z</dcterms:created>
  <dc:creator>ilukac</dc:creator>
  <cp:lastModifiedBy>Mirjana Gašparić</cp:lastModifiedBy>
  <cp:lastPrinted>2015-11-17T06:26:00Z</cp:lastPrinted>
  <dcterms:modified xmlns:xsi="http://www.w3.org/2001/XMLSchema-instance" xsi:type="dcterms:W3CDTF">2016-01-12T14:00:00Z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