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aea08" w14:paraId="58aea08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A541A8">
        <w:t>242/17-3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A541A8">
        <w:t xml:space="preserve"> MARIJAN NEKRETNINE d.o.o. Sesvete, Zagrebačka 36, OIB: 05597612616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RC </w:t>
      </w:r>
      <w:r w:rsidR="00460C7C">
        <w:t>Zagreb</w:t>
      </w:r>
      <w:r w:rsidR="003642D1">
        <w:t>,</w:t>
      </w:r>
      <w:r w:rsidR="004A0D7B">
        <w:t xml:space="preserve"> Podružnica </w:t>
      </w:r>
      <w:r w:rsidR="00A541A8">
        <w:t>Zagreb</w:t>
      </w:r>
      <w:r w:rsidR="008B3244">
        <w:t xml:space="preserve">, </w:t>
      </w:r>
      <w:r w:rsidR="00A541A8">
        <w:t>Trg svibanjskih žrtava 1995. 1</w:t>
      </w:r>
      <w:r w:rsidR="009152D1">
        <w:t>, OIB: 85821130368</w:t>
      </w:r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2F05FA">
        <w:t>4</w:t>
      </w:r>
      <w:r w:rsidR="003B50C7">
        <w:t>.</w:t>
      </w:r>
      <w:r w:rsidR="00934B4D">
        <w:t xml:space="preserve"> </w:t>
      </w:r>
      <w:r w:rsidR="002F05FA">
        <w:t>studenog</w:t>
      </w:r>
      <w:r w:rsidR="0055704E">
        <w:t xml:space="preserve"> 2016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2F05FA">
        <w:t>15</w:t>
      </w:r>
      <w:r w:rsidR="00224AFF">
        <w:t xml:space="preserve">. </w:t>
      </w:r>
      <w:r w:rsidR="002F05FA">
        <w:t>veljače</w:t>
      </w:r>
      <w:r w:rsidR="00701580">
        <w:t xml:space="preserve"> 201</w:t>
      </w:r>
      <w:r w:rsidR="002F05FA">
        <w:t>7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2F05FA">
        <w:rPr>
          <w:bCs/>
        </w:rPr>
        <w:t xml:space="preserve"> </w:t>
      </w:r>
      <w:r w:rsidR="002F05FA">
        <w:t>MARIJAN NEKRETNINE d.o.o. Sesvete, Zagrebačka 36, OIB: 05597612616</w:t>
      </w:r>
      <w:r w:rsidR="003642D1">
        <w:t>,</w:t>
      </w:r>
      <w:r w:rsidR="0030412B">
        <w:t xml:space="preserve"> od</w:t>
      </w:r>
      <w:r w:rsidR="00B12DB1">
        <w:t xml:space="preserve"> </w:t>
      </w:r>
      <w:r w:rsidR="002F05FA">
        <w:t xml:space="preserve">19.842.165,70 </w:t>
      </w:r>
      <w:r>
        <w:t>kn</w:t>
      </w:r>
      <w:r w:rsidR="0055704E">
        <w:t xml:space="preserve">, na dan </w:t>
      </w:r>
      <w:r w:rsidR="002F05FA">
        <w:t>30</w:t>
      </w:r>
      <w:r w:rsidR="001129F3">
        <w:t>.</w:t>
      </w:r>
      <w:r w:rsidR="00F66487">
        <w:t xml:space="preserve"> </w:t>
      </w:r>
      <w:r w:rsidR="00A92029">
        <w:t>lipnja</w:t>
      </w:r>
      <w:r w:rsidR="00B712E0">
        <w:t xml:space="preserve"> 201</w:t>
      </w:r>
      <w:r w:rsidR="0055704E">
        <w:t>6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D923CB">
        <w:t>direktor</w:t>
      </w:r>
      <w:r w:rsidR="00CB2F44">
        <w:t xml:space="preserve"> </w:t>
      </w:r>
      <w:r w:rsidR="004C2067">
        <w:t>dužnik</w:t>
      </w:r>
      <w:r w:rsidR="00CB2F44">
        <w:t>a</w:t>
      </w:r>
      <w:r w:rsidR="008F2D99">
        <w:t xml:space="preserve"> </w:t>
      </w:r>
      <w:r w:rsidR="00B852C4">
        <w:t>Marijan Šarić, Sesvete, Rudolfa Ivankovića 22, OIB: 55988219690</w:t>
      </w:r>
      <w:r w:rsidR="00CB2F4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B852C4">
        <w:t>242</w:t>
      </w:r>
      <w:r w:rsidR="000C26C6">
        <w:t>-1</w:t>
      </w:r>
      <w:r w:rsidR="00B852C4">
        <w:t>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B852C4">
        <w:t>15</w:t>
      </w:r>
      <w:r w:rsidR="0054259D">
        <w:t xml:space="preserve">. </w:t>
      </w:r>
      <w:r w:rsidR="00B852C4">
        <w:t>veljače</w:t>
      </w:r>
      <w:r w:rsidR="00701580">
        <w:t xml:space="preserve"> 201</w:t>
      </w:r>
      <w:r w:rsidR="00B852C4">
        <w:t>7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B852C4">
        <w:t>5.4.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65B35"/>
    <w:rsid w:val="00070FDD"/>
    <w:rsid w:val="00072B13"/>
    <w:rsid w:val="00074136"/>
    <w:rsid w:val="00077C9D"/>
    <w:rsid w:val="0008182A"/>
    <w:rsid w:val="00081835"/>
    <w:rsid w:val="00082BAA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A14"/>
    <w:rsid w:val="000E5C8C"/>
    <w:rsid w:val="000E762A"/>
    <w:rsid w:val="000F61EA"/>
    <w:rsid w:val="00100FBD"/>
    <w:rsid w:val="00102060"/>
    <w:rsid w:val="001129F3"/>
    <w:rsid w:val="00115D53"/>
    <w:rsid w:val="00121F99"/>
    <w:rsid w:val="0013031E"/>
    <w:rsid w:val="00135AF9"/>
    <w:rsid w:val="001437B2"/>
    <w:rsid w:val="00155B37"/>
    <w:rsid w:val="001563C8"/>
    <w:rsid w:val="001617F7"/>
    <w:rsid w:val="00170FE2"/>
    <w:rsid w:val="00173149"/>
    <w:rsid w:val="00173F18"/>
    <w:rsid w:val="0017425F"/>
    <w:rsid w:val="00177EC7"/>
    <w:rsid w:val="00181891"/>
    <w:rsid w:val="001824AC"/>
    <w:rsid w:val="001831BF"/>
    <w:rsid w:val="00184C39"/>
    <w:rsid w:val="00192BF7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A01"/>
    <w:rsid w:val="00280920"/>
    <w:rsid w:val="00282D61"/>
    <w:rsid w:val="00283A49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C4C2C"/>
    <w:rsid w:val="002D2320"/>
    <w:rsid w:val="002D2610"/>
    <w:rsid w:val="002D39E8"/>
    <w:rsid w:val="002D5CDF"/>
    <w:rsid w:val="002D7681"/>
    <w:rsid w:val="002E460F"/>
    <w:rsid w:val="002E4C48"/>
    <w:rsid w:val="002F05FA"/>
    <w:rsid w:val="002F2C24"/>
    <w:rsid w:val="002F4AAF"/>
    <w:rsid w:val="002F66FE"/>
    <w:rsid w:val="0030412B"/>
    <w:rsid w:val="003113FB"/>
    <w:rsid w:val="00315300"/>
    <w:rsid w:val="003161B8"/>
    <w:rsid w:val="00316539"/>
    <w:rsid w:val="00316816"/>
    <w:rsid w:val="00317905"/>
    <w:rsid w:val="00320C64"/>
    <w:rsid w:val="00324791"/>
    <w:rsid w:val="003262B7"/>
    <w:rsid w:val="00327125"/>
    <w:rsid w:val="003276D7"/>
    <w:rsid w:val="003317FC"/>
    <w:rsid w:val="00331D2D"/>
    <w:rsid w:val="003337A6"/>
    <w:rsid w:val="00342079"/>
    <w:rsid w:val="003445D8"/>
    <w:rsid w:val="00345284"/>
    <w:rsid w:val="00352ACF"/>
    <w:rsid w:val="0035423A"/>
    <w:rsid w:val="003612A7"/>
    <w:rsid w:val="003642D1"/>
    <w:rsid w:val="003754A8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42C7"/>
    <w:rsid w:val="003A56C0"/>
    <w:rsid w:val="003A610E"/>
    <w:rsid w:val="003B1D81"/>
    <w:rsid w:val="003B3F48"/>
    <w:rsid w:val="003B50C7"/>
    <w:rsid w:val="003B55AA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25DB6"/>
    <w:rsid w:val="00432394"/>
    <w:rsid w:val="00434DBE"/>
    <w:rsid w:val="004351D0"/>
    <w:rsid w:val="00435A4A"/>
    <w:rsid w:val="004360C6"/>
    <w:rsid w:val="00436570"/>
    <w:rsid w:val="00443F69"/>
    <w:rsid w:val="004505DC"/>
    <w:rsid w:val="00452C14"/>
    <w:rsid w:val="00455A84"/>
    <w:rsid w:val="00455BB6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450C"/>
    <w:rsid w:val="004D5A26"/>
    <w:rsid w:val="004E0AA8"/>
    <w:rsid w:val="004E1973"/>
    <w:rsid w:val="004E466C"/>
    <w:rsid w:val="004F0A76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367"/>
    <w:rsid w:val="00534964"/>
    <w:rsid w:val="00534D0B"/>
    <w:rsid w:val="0053545A"/>
    <w:rsid w:val="005376F1"/>
    <w:rsid w:val="0054259D"/>
    <w:rsid w:val="00542BC7"/>
    <w:rsid w:val="005437AE"/>
    <w:rsid w:val="005458B5"/>
    <w:rsid w:val="00546761"/>
    <w:rsid w:val="00550133"/>
    <w:rsid w:val="00554CD6"/>
    <w:rsid w:val="00556098"/>
    <w:rsid w:val="0055704E"/>
    <w:rsid w:val="00557D10"/>
    <w:rsid w:val="00566B4D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38FB"/>
    <w:rsid w:val="005D7EC1"/>
    <w:rsid w:val="005E039C"/>
    <w:rsid w:val="005E0617"/>
    <w:rsid w:val="005E0CFB"/>
    <w:rsid w:val="005E4E2D"/>
    <w:rsid w:val="005E55B1"/>
    <w:rsid w:val="005F0FF5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281"/>
    <w:rsid w:val="00647B9C"/>
    <w:rsid w:val="00651CA0"/>
    <w:rsid w:val="00652724"/>
    <w:rsid w:val="00657972"/>
    <w:rsid w:val="00660A83"/>
    <w:rsid w:val="00666402"/>
    <w:rsid w:val="00671A36"/>
    <w:rsid w:val="006839BB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D73E5"/>
    <w:rsid w:val="006E0BC9"/>
    <w:rsid w:val="006F41E6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46820"/>
    <w:rsid w:val="00757506"/>
    <w:rsid w:val="00761353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4FE1"/>
    <w:rsid w:val="007A5699"/>
    <w:rsid w:val="007B0E12"/>
    <w:rsid w:val="007C4465"/>
    <w:rsid w:val="007D20F9"/>
    <w:rsid w:val="007D7923"/>
    <w:rsid w:val="007E0B78"/>
    <w:rsid w:val="007E4A8F"/>
    <w:rsid w:val="007E7376"/>
    <w:rsid w:val="007F1224"/>
    <w:rsid w:val="007F1C41"/>
    <w:rsid w:val="007F4FF1"/>
    <w:rsid w:val="007F7293"/>
    <w:rsid w:val="008023F7"/>
    <w:rsid w:val="00803679"/>
    <w:rsid w:val="008058D0"/>
    <w:rsid w:val="00817C66"/>
    <w:rsid w:val="00823A3B"/>
    <w:rsid w:val="008248A3"/>
    <w:rsid w:val="00827D10"/>
    <w:rsid w:val="008326E5"/>
    <w:rsid w:val="00834BE0"/>
    <w:rsid w:val="00835DF6"/>
    <w:rsid w:val="00836CE2"/>
    <w:rsid w:val="0084069A"/>
    <w:rsid w:val="00842FBB"/>
    <w:rsid w:val="0084517F"/>
    <w:rsid w:val="0084695D"/>
    <w:rsid w:val="0085039F"/>
    <w:rsid w:val="0085324B"/>
    <w:rsid w:val="00855A65"/>
    <w:rsid w:val="0085704E"/>
    <w:rsid w:val="00860129"/>
    <w:rsid w:val="00862C5D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6BB0"/>
    <w:rsid w:val="008C7029"/>
    <w:rsid w:val="008D5C6F"/>
    <w:rsid w:val="008E5D67"/>
    <w:rsid w:val="008F11E1"/>
    <w:rsid w:val="008F2D99"/>
    <w:rsid w:val="008F4657"/>
    <w:rsid w:val="008F578B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30B0A"/>
    <w:rsid w:val="00932CC2"/>
    <w:rsid w:val="0093382C"/>
    <w:rsid w:val="00934B4D"/>
    <w:rsid w:val="00936874"/>
    <w:rsid w:val="00937840"/>
    <w:rsid w:val="00940DEE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73F89"/>
    <w:rsid w:val="00980AD8"/>
    <w:rsid w:val="00980E4D"/>
    <w:rsid w:val="0098599D"/>
    <w:rsid w:val="00985E41"/>
    <w:rsid w:val="009915DC"/>
    <w:rsid w:val="0099520A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431A"/>
    <w:rsid w:val="009C670C"/>
    <w:rsid w:val="009D76B5"/>
    <w:rsid w:val="009E1A29"/>
    <w:rsid w:val="009E1DD7"/>
    <w:rsid w:val="009E25BF"/>
    <w:rsid w:val="009E5D6D"/>
    <w:rsid w:val="009F2CDB"/>
    <w:rsid w:val="009F7705"/>
    <w:rsid w:val="00A05290"/>
    <w:rsid w:val="00A061DF"/>
    <w:rsid w:val="00A07CA2"/>
    <w:rsid w:val="00A214C9"/>
    <w:rsid w:val="00A214CF"/>
    <w:rsid w:val="00A221FC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41A8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92029"/>
    <w:rsid w:val="00AA4429"/>
    <w:rsid w:val="00AA6B6E"/>
    <w:rsid w:val="00AA6DB7"/>
    <w:rsid w:val="00AA7368"/>
    <w:rsid w:val="00AB0239"/>
    <w:rsid w:val="00AB39F5"/>
    <w:rsid w:val="00AB7B53"/>
    <w:rsid w:val="00AC2C5D"/>
    <w:rsid w:val="00AD4EB0"/>
    <w:rsid w:val="00AE0059"/>
    <w:rsid w:val="00AE7330"/>
    <w:rsid w:val="00B0523C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51A4"/>
    <w:rsid w:val="00B67389"/>
    <w:rsid w:val="00B712E0"/>
    <w:rsid w:val="00B80C44"/>
    <w:rsid w:val="00B82540"/>
    <w:rsid w:val="00B83922"/>
    <w:rsid w:val="00B852C4"/>
    <w:rsid w:val="00B86000"/>
    <w:rsid w:val="00B87F4C"/>
    <w:rsid w:val="00B95B20"/>
    <w:rsid w:val="00BA0BC4"/>
    <w:rsid w:val="00BB4073"/>
    <w:rsid w:val="00BB6EC4"/>
    <w:rsid w:val="00BC29DC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630"/>
    <w:rsid w:val="00CB2F44"/>
    <w:rsid w:val="00CD5CEB"/>
    <w:rsid w:val="00CE0EE4"/>
    <w:rsid w:val="00CE75DC"/>
    <w:rsid w:val="00CF63EE"/>
    <w:rsid w:val="00D036E8"/>
    <w:rsid w:val="00D111CD"/>
    <w:rsid w:val="00D114C2"/>
    <w:rsid w:val="00D12B08"/>
    <w:rsid w:val="00D12FA9"/>
    <w:rsid w:val="00D17484"/>
    <w:rsid w:val="00D212DB"/>
    <w:rsid w:val="00D22236"/>
    <w:rsid w:val="00D23251"/>
    <w:rsid w:val="00D24D2F"/>
    <w:rsid w:val="00D251D3"/>
    <w:rsid w:val="00D255C7"/>
    <w:rsid w:val="00D43DCA"/>
    <w:rsid w:val="00D46879"/>
    <w:rsid w:val="00D505FE"/>
    <w:rsid w:val="00D51044"/>
    <w:rsid w:val="00D532D4"/>
    <w:rsid w:val="00D564AB"/>
    <w:rsid w:val="00D578ED"/>
    <w:rsid w:val="00D6325D"/>
    <w:rsid w:val="00D64021"/>
    <w:rsid w:val="00D64FB6"/>
    <w:rsid w:val="00D7150E"/>
    <w:rsid w:val="00D745AC"/>
    <w:rsid w:val="00D76141"/>
    <w:rsid w:val="00D77DE6"/>
    <w:rsid w:val="00D77EA4"/>
    <w:rsid w:val="00D923CB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4EAE"/>
    <w:rsid w:val="00DE5F69"/>
    <w:rsid w:val="00DF1B6C"/>
    <w:rsid w:val="00DF27FA"/>
    <w:rsid w:val="00E178F1"/>
    <w:rsid w:val="00E23AF8"/>
    <w:rsid w:val="00E331D7"/>
    <w:rsid w:val="00E36634"/>
    <w:rsid w:val="00E46B5A"/>
    <w:rsid w:val="00E511BC"/>
    <w:rsid w:val="00E53A37"/>
    <w:rsid w:val="00E60C19"/>
    <w:rsid w:val="00E84F36"/>
    <w:rsid w:val="00E96356"/>
    <w:rsid w:val="00EA028A"/>
    <w:rsid w:val="00EA42CB"/>
    <w:rsid w:val="00EB07C5"/>
    <w:rsid w:val="00EB29BD"/>
    <w:rsid w:val="00EB35D4"/>
    <w:rsid w:val="00EC0019"/>
    <w:rsid w:val="00EC4053"/>
    <w:rsid w:val="00EC443F"/>
    <w:rsid w:val="00EC72CA"/>
    <w:rsid w:val="00EC758B"/>
    <w:rsid w:val="00ED2628"/>
    <w:rsid w:val="00ED4C16"/>
    <w:rsid w:val="00EE6D12"/>
    <w:rsid w:val="00EF4C02"/>
    <w:rsid w:val="00F02A50"/>
    <w:rsid w:val="00F040DB"/>
    <w:rsid w:val="00F0464A"/>
    <w:rsid w:val="00F05356"/>
    <w:rsid w:val="00F05766"/>
    <w:rsid w:val="00F074FD"/>
    <w:rsid w:val="00F118D8"/>
    <w:rsid w:val="00F132F7"/>
    <w:rsid w:val="00F2165F"/>
    <w:rsid w:val="00F30CA7"/>
    <w:rsid w:val="00F30D1C"/>
    <w:rsid w:val="00F336A0"/>
    <w:rsid w:val="00F339F8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931F3"/>
    <w:rsid w:val="00FA0005"/>
    <w:rsid w:val="00FA3A1C"/>
    <w:rsid w:val="00FB1C1E"/>
    <w:rsid w:val="00FB578E"/>
    <w:rsid w:val="00FB62C1"/>
    <w:rsid w:val="00FB6A09"/>
    <w:rsid w:val="00FC20D3"/>
    <w:rsid w:val="00FE0CCA"/>
    <w:rsid w:val="00FE6B15"/>
    <w:rsid w:val="00FF1EC2"/>
    <w:rsid w:val="00FF52F7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046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46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46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46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46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046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46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46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46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46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St-242/2017</izvorni_sadrzaj>
    <derivirana_varijabla naziv="DomainObject.Predmet.OznakaBroj_1">St-242/2017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MARIJAN NEKRETNINE d.o.o.</izvorni_sadrzaj>
    <derivirana_varijabla naziv="DomainObject.Predmet.ProtustrankaFormated_1">  MARIJAN NEKRETNINE d.o.o.</derivirana_varijabla>
  </DomainObject.Predmet.ProtustrankaFormated>
  <DomainObject.Predmet.ProtustrankaFormatedOIB>
    <izvorni_sadrzaj>  MARIJAN NEKRETNINE d.o.o., OIB 05597612616</izvorni_sadrzaj>
    <derivirana_varijabla naziv="DomainObject.Predmet.ProtustrankaFormatedOIB_1">  MARIJAN NEKRETNINE d.o.o., OIB 05597612616</derivirana_varijabla>
  </DomainObject.Predmet.ProtustrankaFormatedOIB>
  <DomainObject.Predmet.ProtustrankaFormatedWithAdress>
    <izvorni_sadrzaj> MARIJAN NEKRETNINE d.o.o., Zagrebačka 36, 10360 Sesvete</izvorni_sadrzaj>
    <derivirana_varijabla naziv="DomainObject.Predmet.ProtustrankaFormatedWithAdress_1"> MARIJAN NEKRETNINE d.o.o., Zagrebačka 36, 10360 Sesvete</derivirana_varijabla>
  </DomainObject.Predmet.ProtustrankaFormatedWithAdress>
  <DomainObject.Predmet.ProtustrankaFormatedWithAdressOIB>
    <izvorni_sadrzaj> MARIJAN NEKRETNINE d.o.o., OIB 05597612616, Zagrebačka 36, 10360 Sesvete</izvorni_sadrzaj>
    <derivirana_varijabla naziv="DomainObject.Predmet.ProtustrankaFormatedWithAdressOIB_1"> MARIJAN NEKRETNINE d.o.o., OIB 05597612616, Zagrebačka 36, 10360 Sesvete</derivirana_varijabla>
  </DomainObject.Predmet.ProtustrankaFormatedWithAdressOIB>
  <DomainObject.Predmet.ProtustrankaWithAdress>
    <izvorni_sadrzaj>MARIJAN NEKRETNINE d.o.o. Zagrebačka 36, 10360 Sesvete</izvorni_sadrzaj>
    <derivirana_varijabla naziv="DomainObject.Predmet.ProtustrankaWithAdress_1">MARIJAN NEKRETNINE d.o.o. Zagrebačka 36, 10360 Sesvete</derivirana_varijabla>
  </DomainObject.Predmet.ProtustrankaWithAdress>
  <DomainObject.Predmet.ProtustrankaWithAdressOIB>
    <izvorni_sadrzaj>MARIJAN NEKRETNINE d.o.o., OIB 05597612616, Zagrebačka 36, 10360 Sesvete</izvorni_sadrzaj>
    <derivirana_varijabla naziv="DomainObject.Predmet.ProtustrankaWithAdressOIB_1">MARIJAN NEKRETNINE d.o.o., OIB 05597612616, Zagrebačka 36, 10360 Sesvete</derivirana_varijabla>
  </DomainObject.Predmet.ProtustrankaWithAdressOIB>
  <DomainObject.Predmet.ProtustrankaNazivFormated>
    <izvorni_sadrzaj>MARIJAN NEKRETNINE d.o.o.</izvorni_sadrzaj>
    <derivirana_varijabla naziv="DomainObject.Predmet.ProtustrankaNazivFormated_1">MARIJAN NEKRETNINE d.o.o.</derivirana_varijabla>
  </DomainObject.Predmet.ProtustrankaNazivFormated>
  <DomainObject.Predmet.ProtustrankaNazivFormatedOIB>
    <izvorni_sadrzaj>MARIJAN NEKRETNINE d.o.o., OIB 05597612616</izvorni_sadrzaj>
    <derivirana_varijabla naziv="DomainObject.Predmet.ProtustrankaNazivFormatedOIB_1">MARIJAN NEKRETNINE d.o.o., OIB 05597612616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MARIJAN NEKRETNINE d.o.o.</item>
    </izvorni_sadrzaj>
    <derivirana_varijabla naziv="DomainObject.Predmet.ProtuStrankaListFormated_1">
      <item>MARIJAN NEKRETNINE d.o.o.</item>
    </derivirana_varijabla>
  </DomainObject.Predmet.ProtuStrankaListFormated>
  <DomainObject.Predmet.ProtuStrankaListFormatedOIB>
    <izvorni_sadrzaj>
      <item>MARIJAN NEKRETNINE d.o.o., OIB 05597612616</item>
    </izvorni_sadrzaj>
    <derivirana_varijabla naziv="DomainObject.Predmet.ProtuStrankaListFormatedOIB_1">
      <item>MARIJAN NEKRETNINE d.o.o., OIB 05597612616</item>
    </derivirana_varijabla>
  </DomainObject.Predmet.ProtuStrankaListFormatedOIB>
  <DomainObject.Predmet.ProtuStrankaListFormatedWithAdress>
    <izvorni_sadrzaj>
      <item>MARIJAN NEKRETNINE d.o.o., Zagrebačka 36, 10360 Sesvete</item>
    </izvorni_sadrzaj>
    <derivirana_varijabla naziv="DomainObject.Predmet.ProtuStrankaListFormatedWithAdress_1">
      <item>MARIJAN NEKRETNINE d.o.o., Zagrebačka 36, 10360 Sesvete</item>
    </derivirana_varijabla>
  </DomainObject.Predmet.ProtuStrankaListFormatedWithAdress>
  <DomainObject.Predmet.ProtuStrankaListFormatedWithAdressOIB>
    <izvorni_sadrzaj>
      <item>MARIJAN NEKRETNINE d.o.o., OIB 05597612616, Zagrebačka 36, 10360 Sesvete</item>
    </izvorni_sadrzaj>
    <derivirana_varijabla naziv="DomainObject.Predmet.ProtuStrankaListFormatedWithAdressOIB_1">
      <item>MARIJAN NEKRETNINE d.o.o., OIB 05597612616, Zagrebačka 36, 10360 Sesvete</item>
    </derivirana_varijabla>
  </DomainObject.Predmet.ProtuStrankaListFormatedWithAdressOIB>
  <DomainObject.Predmet.ProtuStrankaListNazivFormated>
    <izvorni_sadrzaj>
      <item>MARIJAN NEKRETNINE d.o.o.</item>
    </izvorni_sadrzaj>
    <derivirana_varijabla naziv="DomainObject.Predmet.ProtuStrankaListNazivFormated_1">
      <item>MARIJAN NEKRETNINE d.o.o.</item>
    </derivirana_varijabla>
  </DomainObject.Predmet.ProtuStrankaListNazivFormated>
  <DomainObject.Predmet.ProtuStrankaListNazivFormatedOIB>
    <izvorni_sadrzaj>
      <item>MARIJAN NEKRETNINE d.o.o., OIB 05597612616</item>
    </izvorni_sadrzaj>
    <derivirana_varijabla naziv="DomainObject.Predmet.ProtuStrankaListNazivFormatedOIB_1">
      <item>MARIJAN NEKRETNINE d.o.o., OIB 05597612616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MARIJAN NEKRETNINE d.o.o.</izvorni_sadrzaj>
    <derivirana_varijabla naziv="DomainObject.Predmet.ProtustrankaIDrugi_1">MARIJAN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MARIJAN NEKRETNINE d.o.o., OIB 05597612616, Zagrebačka 36, 10360 Sesvete</izvorni_sadrzaj>
    <derivirana_varijabla naziv="DomainObject.Predmet.ProtustrankaIDrugiAdressOIB_1">MARIJAN NEKRETNINE d.o.o., OIB 05597612616, Zagrebačka 36,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MARIJAN NEKRETNINE d.o.o.</item>
      <item>FINA Regionalni centar Zagreb</item>
    </izvorni_sadrzaj>
    <derivirana_varijabla naziv="DomainObject.Predmet.SudioniciListNaziv_1">
      <item>MARIJAN NEKRETNINE d.o.o.</item>
      <item>FINA Regionalni centar Zagreb</item>
    </derivirana_varijabla>
  </DomainObject.Predmet.SudioniciListNaziv>
  <DomainObject.Predmet.SudioniciListAdressOIB>
    <izvorni_sadrzaj>
      <item>MARIJAN NEKRETNINE d.o.o., OIB 05597612616, Zagrebačka 36,10360 Sesvete</item>
      <item>FINA Regionalni centar Zagreb, OIB 85821130368, TRG SVIBANJSKIH ŽRTAVA 1995. 1,10000 Zagreb</item>
    </izvorni_sadrzaj>
    <derivirana_varijabla naziv="DomainObject.Predmet.SudioniciListAdressOIB_1">
      <item>MARIJAN NEKRETNINE d.o.o., OIB 05597612616, Zagrebačka 36,10360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05597612616</item>
      <item>, OIB 85821130368</item>
    </izvorni_sadrzaj>
    <derivirana_varijabla naziv="DomainObject.Predmet.SudioniciListNazivOIB_1">
      <item>, OIB 05597612616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1897</properties:Characters>
  <properties:Lines>54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2017-02-15T08:18:00Z</dcterms:created>
  <dc:creator>Korisnik</dc:creator>
  <cp:lastModifiedBy>Sanda Gučić</cp:lastModifiedBy>
  <cp:lastPrinted>2016-10-26T12:14:00Z</cp:lastPrinted>
  <dcterms:modified xmlns:xsi="http://www.w3.org/2001/XMLSchema-instance" xsi:type="dcterms:W3CDTF">2017-02-15T12:26:00Z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