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6bd9" w14:paraId="d036bd9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14684">
        <w:t>2</w:t>
      </w:r>
      <w:r w:rsidR="00F032B2">
        <w:t>9</w:t>
      </w:r>
      <w:r w:rsidR="00A577B6">
        <w:t>3</w:t>
      </w:r>
      <w:r w:rsidR="00F032B2">
        <w:t>0</w:t>
      </w:r>
      <w:r w:rsidRPr="00151FF0">
        <w:t>/1</w:t>
      </w:r>
      <w:r w:rsidR="00414684">
        <w:t>6</w:t>
      </w:r>
      <w:r w:rsidRPr="00151FF0">
        <w:t>-</w:t>
      </w:r>
      <w:r w:rsidR="009502E3">
        <w:t>2</w:t>
      </w:r>
      <w:r w:rsidR="00F032B2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032B2" w:rsidR="008D4802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AB0F3B">
        <w:t>HOTEL d.o.o. za proizvodnju, ugostiteljstvo, trgovinu i usluge, Vinkovci, Rudina Kunjevci 7, MBS 030117723, OIB 29909695341</w:t>
      </w:r>
      <w:r w:rsidRPr="00450C50">
        <w:t xml:space="preserve">, dana </w:t>
      </w:r>
      <w:r>
        <w:t>7. ožujka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9054AB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9054AB">
        <w:t xml:space="preserve">Ivici </w:t>
      </w:r>
      <w:r w:rsidR="00F032B2">
        <w:t>Magić, Dugo Selo, Zagrebačka 167</w:t>
      </w:r>
      <w:r w:rsidR="00F032B2" w:rsidRPr="00465059">
        <w:t xml:space="preserve">, OIB </w:t>
      </w:r>
      <w:r w:rsidR="00F032B2">
        <w:t>59894340859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9054AB" w:rsidRPr="009054AB">
        <w:t>HOTEL d.o.o. za proizvodnju, ugostiteljstvo, trgovinu i usluge, Vinkovci, Rudina Kunjevci 7, MBS 030117723, OIB 29909695341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7C1387" w:rsidP="007C1387" w:rsidR="007C1387">
      <w:pPr>
        <w:pStyle w:val="Tijeloteksta"/>
        <w:ind w:left="1065"/>
      </w:pPr>
    </w:p>
    <w:p w:rsidRDefault="00E26734" w:rsidP="0007507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07507E">
        <w:t xml:space="preserve">iz </w:t>
      </w:r>
      <w:r w:rsidR="0007507E" w:rsidRPr="00285077">
        <w:t>Fond</w:t>
      </w:r>
      <w:r w:rsidR="0007507E">
        <w:t>a</w:t>
      </w:r>
      <w:r w:rsidR="0007507E" w:rsidRPr="00285077">
        <w:t xml:space="preserve"> za namirenje troškova stečajnog postupka</w:t>
      </w:r>
      <w:r w:rsidR="0007507E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9531E8">
        <w:t>2</w:t>
      </w:r>
      <w:r w:rsidR="009054AB">
        <w:t>5236</w:t>
      </w:r>
      <w:r w:rsidR="0007507E">
        <w:t>0000321109842</w:t>
      </w:r>
      <w:r w:rsidR="00D51D7D">
        <w:t xml:space="preserve"> kod </w:t>
      </w:r>
      <w:r w:rsidR="009531E8">
        <w:t>ZAGREBAČ</w:t>
      </w:r>
      <w:r w:rsidR="0069081D">
        <w:t>KE</w:t>
      </w:r>
      <w:r w:rsidR="00BC068F">
        <w:t xml:space="preserve"> BANK</w:t>
      </w:r>
      <w:r w:rsidR="0069081D">
        <w:t>E</w:t>
      </w:r>
      <w:r w:rsidR="00D51D7D">
        <w:t xml:space="preserve"> 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F3B44">
        <w:t>2</w:t>
      </w:r>
      <w:r w:rsidR="007C1387">
        <w:t>9</w:t>
      </w:r>
      <w:r w:rsidR="00782F39">
        <w:t>3</w:t>
      </w:r>
      <w:r w:rsidR="007C1387">
        <w:t>0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C1387">
        <w:t>9</w:t>
      </w:r>
      <w:r w:rsidR="009B0F1B">
        <w:t xml:space="preserve"> od </w:t>
      </w:r>
      <w:r w:rsidR="00AF3B44">
        <w:t>1</w:t>
      </w:r>
      <w:r w:rsidR="007C1387">
        <w:t>9</w:t>
      </w:r>
      <w:r w:rsidR="009B0F1B">
        <w:t>.</w:t>
      </w:r>
      <w:r w:rsidR="007C1387">
        <w:t>0</w:t>
      </w:r>
      <w:r w:rsidR="00782F39">
        <w:t>1</w:t>
      </w:r>
      <w:r w:rsidR="009B0F1B">
        <w:t>.20</w:t>
      </w:r>
      <w:r w:rsidR="00FE5A6E">
        <w:t>1</w:t>
      </w:r>
      <w:r w:rsidR="007C1387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7C1387">
        <w:t>Ivica Magić iz Dugog Sela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9C3FAE">
        <w:t>6</w:t>
      </w:r>
      <w:r w:rsidR="00D23353">
        <w:t>.</w:t>
      </w:r>
      <w:r w:rsidR="009C3FAE">
        <w:t>03</w:t>
      </w:r>
      <w:r w:rsidR="00D23353">
        <w:t>.201</w:t>
      </w:r>
      <w:r w:rsidR="009C3FAE">
        <w:t>7</w:t>
      </w:r>
      <w:r w:rsidR="00D23353">
        <w:t xml:space="preserve">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C3FAE">
        <w:t>7</w:t>
      </w:r>
      <w:r w:rsidRPr="008D4802">
        <w:t xml:space="preserve">. </w:t>
      </w:r>
      <w:r w:rsidR="009C3FAE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51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032B2" w:rsidRPr="00F032B2">
      <w:t>14 St-2930/16-21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146D4E"/>
    <w:multiLevelType w:val="hybridMultilevel"/>
    <w:tmpl w:val="3198F3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07E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451DD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38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4AB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3FAE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032B2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1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1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1D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1D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1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1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1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1D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d.o.o. za proizvodnju, ugostiteljstvo, trgovinu i usluge</izvorni_sadrzaj>
    <derivirana_varijabla naziv="DomainObject.Predmet.ProtustrankaFormated_1">  HOTEL d.o.o. za proizvodnju, ugostiteljstvo, trgovinu i usluge</derivirana_varijabla>
  </DomainObject.Predmet.ProtustrankaFormated>
  <DomainObject.Predmet.ProtustrankaFormatedOIB>
    <izvorni_sadrzaj>  HOTEL d.o.o. za proizvodnju, ugostiteljstvo, trgovinu i usluge, OIB 29909695341</izvorni_sadrzaj>
    <derivirana_varijabla naziv="DomainObject.Predmet.ProtustrankaFormatedOIB_1">  HOTEL d.o.o. za proizvodnju, ugostiteljstvo, trgovinu i usluge, OIB 29909695341</derivirana_varijabla>
  </DomainObject.Predmet.ProtustrankaFormatedOIB>
  <DomainObject.Predmet.ProtustrankaFormatedWithAdress>
    <izvorni_sadrzaj> HOTEL d.o.o. za proizvodnju, ugostiteljstvo, trgovinu i usluge, Rudina Kunjevci 7, 32100 Vinkovci</izvorni_sadrzaj>
    <derivirana_varijabla naziv="DomainObject.Predmet.ProtustrankaFormatedWithAdress_1"> HOTEL d.o.o. za proizvodnju, ugostiteljstvo, trgovinu i usluge, Rudina Kunjevci 7, 32100 Vinkovci</derivirana_varijabla>
  </DomainObject.Predmet.ProtustrankaFormatedWithAdress>
  <DomainObject.Predmet.ProtustrankaFormatedWithAdressOIB>
    <izvorni_sadrzaj> HOTEL d.o.o. za proizvodnju, ugostiteljstvo, trgovinu i usluge, OIB 29909695341, Rudina Kunjevci 7, 32100 Vinkovci</izvorni_sadrzaj>
    <derivirana_varijabla naziv="DomainObject.Predmet.ProtustrankaFormatedWithAdressOIB_1"> HOTEL d.o.o. za proizvodnju, ugostiteljstvo, trgovinu i usluge, OIB 29909695341, Rudina Kunjevci 7, 32100 Vinkovci</derivirana_varijabla>
  </DomainObject.Predmet.ProtustrankaFormatedWithAdressOIB>
  <DomainObject.Predmet.ProtustrankaWithAdress>
    <izvorni_sadrzaj>HOTEL d.o.o. za proizvodnju, ugostiteljstvo, trgovinu i usluge Rudina Kunjevci 7, 32100 Vinkovci</izvorni_sadrzaj>
    <derivirana_varijabla naziv="DomainObject.Predmet.ProtustrankaWithAdress_1">HOTEL d.o.o. za proizvodnju, ugostiteljstvo, trgovinu i usluge Rudina Kunjevci 7, 32100 Vinkovci</derivirana_varijabla>
  </DomainObject.Predmet.ProtustrankaWithAdress>
  <DomainObject.Predmet.ProtustrankaWithAdressOIB>
    <izvorni_sadrzaj>HOTEL d.o.o. za proizvodnju, ugostiteljstvo, trgovinu i usluge, OIB 29909695341, Rudina Kunjevci 7, 32100 Vinkovci</izvorni_sadrzaj>
    <derivirana_varijabla naziv="DomainObject.Predmet.ProtustrankaWithAdressOIB_1">HOTEL d.o.o. za proizvodnju, ugostiteljstvo, trgovinu i usluge, OIB 29909695341, Rudina Kunjevci 7, 32100 Vinkovci</derivirana_varijabla>
  </DomainObject.Predmet.ProtustrankaWithAdressOIB>
  <DomainObject.Predmet.ProtustrankaNazivFormated>
    <izvorni_sadrzaj>HOTEL d.o.o. za proizvodnju, ugostiteljstvo, trgovinu i usluge</izvorni_sadrzaj>
    <derivirana_varijabla naziv="DomainObject.Predmet.ProtustrankaNazivFormated_1">HOTEL d.o.o. za proizvodnju, ugostiteljstvo, trgovinu i usluge</derivirana_varijabla>
  </DomainObject.Predmet.ProtustrankaNazivFormated>
  <DomainObject.Predmet.ProtustrankaNazivFormatedOIB>
    <izvorni_sadrzaj>HOTEL d.o.o. za proizvodnju, ugostiteljstvo, trgovinu i usluge, OIB 29909695341</izvorni_sadrzaj>
    <derivirana_varijabla naziv="DomainObject.Predmet.ProtustrankaNazivFormatedOIB_1">HOTEL d.o.o. za proizvodnju, ugostiteljstvo, trgovinu i usluge, OIB 29909695341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HOTEL d.o.o. za proizvodnju, ugostiteljstvo, trgovinu i usluge</item>
    </izvorni_sadrzaj>
    <derivirana_varijabla naziv="DomainObject.Predmet.ProtuStrankaListFormated_1">
      <item>HOTEL d.o.o. za proizvodnju, ugostiteljstvo, trgovinu i usluge</item>
    </derivirana_varijabla>
  </DomainObject.Predmet.ProtuStrankaListFormated>
  <DomainObject.Predmet.ProtuStrankaListFormatedOIB>
    <izvorni_sadrzaj>
      <item>HOTEL d.o.o. za proizvodnju, ugostiteljstvo, trgovinu i usluge, OIB 29909695341</item>
    </izvorni_sadrzaj>
    <derivirana_varijabla naziv="DomainObject.Predmet.ProtuStrankaListFormatedOIB_1">
      <item>HOTEL d.o.o. za proizvodnju, ugostiteljstvo, trgovinu i usluge, OIB 29909695341</item>
    </derivirana_varijabla>
  </DomainObject.Predmet.ProtuStrankaListFormatedOIB>
  <DomainObject.Predmet.ProtuStrankaListFormatedWithAdress>
    <izvorni_sadrzaj>
      <item>HOTEL d.o.o. za proizvodnju, ugostiteljstvo, trgovinu i usluge, Rudina Kunjevci 7, 32100 Vinkovci</item>
    </izvorni_sadrzaj>
    <derivirana_varijabla naziv="DomainObject.Predmet.ProtuStrankaListFormatedWithAdress_1">
      <item>HOTEL d.o.o. za proizvodnju, ugostiteljstvo, trgovinu i usluge, Rudina Kunjevci 7, 32100 Vinkovci</item>
    </derivirana_varijabla>
  </DomainObject.Predmet.ProtuStrankaListFormatedWithAdress>
  <DomainObject.Predmet.ProtuStrankaListFormatedWithAdressOIB>
    <izvorni_sadrzaj>
      <item>HOTEL d.o.o. za proizvodnju, ugostiteljstvo, trgovinu i usluge, OIB 29909695341, Rudina Kunjevci 7, 32100 Vinkovci</item>
    </izvorni_sadrzaj>
    <derivirana_varijabla naziv="DomainObject.Predmet.ProtuStrankaListFormatedWithAdressOIB_1">
      <item>HOTEL d.o.o. za proizvodnju, ugostiteljstvo, trgovinu i usluge, OIB 29909695341, Rudina Kunjevci 7, 32100 Vinkovci</item>
    </derivirana_varijabla>
  </DomainObject.Predmet.ProtuStrankaListFormatedWithAdressOIB>
  <DomainObject.Predmet.ProtuStrankaListNazivFormated>
    <izvorni_sadrzaj>
      <item>HOTEL d.o.o. za proizvodnju, ugostiteljstvo, trgovinu i usluge</item>
    </izvorni_sadrzaj>
    <derivirana_varijabla naziv="DomainObject.Predmet.ProtuStrankaListNazivFormated_1">
      <item>HOTEL d.o.o. za proizvodnju, ugostiteljstvo, trgovinu i usluge</item>
    </derivirana_varijabla>
  </DomainObject.Predmet.ProtuStrankaListNazivFormated>
  <DomainObject.Predmet.ProtuStrankaListNazivFormatedOIB>
    <izvorni_sadrzaj>
      <item>HOTEL d.o.o. za proizvodnju, ugostiteljstvo, trgovinu i usluge, OIB 29909695341</item>
    </izvorni_sadrzaj>
    <derivirana_varijabla naziv="DomainObject.Predmet.ProtuStrankaListNazivFormatedOIB_1">
      <item>HOTEL d.o.o. za proizvodnju, ugostiteljstvo, trgovinu i usluge, OIB 29909695341</item>
    </derivirana_varijabla>
  </DomainObject.Predmet.ProtuStrankaListNazivFormatedOIB>
  <DomainObject.Predmet.OstaliListFormated>
    <izvorni_sadrzaj>
      <item>ŽDO GUO Vukovar</item>
      <item>Ivica Magić</item>
      <item>Silvana Perković</item>
    </izvorni_sadrzaj>
    <derivirana_varijabla naziv="DomainObject.Predmet.OstaliListFormated_1">
      <item>ŽDO GUO Vukovar</item>
      <item>Ivica Magić</item>
      <item>Silvana Perković</item>
    </derivirana_varijabla>
  </DomainObject.Predmet.OstaliListFormated>
  <DomainObject.Predmet.OstaliListFormatedOIB>
    <izvorni_sadrzaj>
      <item>ŽDO GUO Vukovar</item>
      <item>Ivica Magić, OIB 59894340859</item>
      <item>Silvana Perković, OIB 62709456795</item>
    </izvorni_sadrzaj>
    <derivirana_varijabla naziv="DomainObject.Predmet.OstaliListFormatedOIB_1">
      <item>ŽDO GUO Vukovar</item>
      <item>Ivica Magić, OIB 59894340859</item>
      <item>Silvana Perković, OIB 62709456795</item>
    </derivirana_varijabla>
  </DomainObject.Predmet.OstaliListFormatedOIB>
  <DomainObject.Predmet.OstaliListFormatedWithAdress>
    <izvorni_sadrzaj>
      <item>ŽDO GUO Vukovar</item>
      <item>Ivica Magić, Zagrebačka 167, 10370 Dugo Selo</item>
      <item>Silvana Perković, Trpinjska cesta 319, 32000 Vukovar</item>
    </izvorni_sadrzaj>
    <derivirana_varijabla naziv="DomainObject.Predmet.OstaliListFormatedWithAdress_1">
      <item>ŽDO GUO Vukovar</item>
      <item>Ivica Magić, Zagrebačka 167, 10370 Dugo Selo</item>
      <item>Silvana Perković, Trpinjska cesta 319, 32000 Vukovar</item>
    </derivirana_varijabla>
  </DomainObject.Predmet.OstaliListFormatedWithAdress>
  <DomainObject.Predmet.OstaliListFormatedWithAdressOIB>
    <izvorni_sadrzaj>
      <item>ŽDO GUO Vukovar</item>
      <item>Ivica Magić, OIB 59894340859, Zagrebačka 167, 10370 Dugo Selo</item>
      <item>Silvana Perković, OIB 62709456795, Trpinjska cesta 319, 32000 Vukovar</item>
    </izvorni_sadrzaj>
    <derivirana_varijabla naziv="DomainObject.Predmet.OstaliListFormatedWithAdressOIB_1">
      <item>ŽDO GUO Vukovar</item>
      <item>Ivica Magić, OIB 59894340859, Zagrebačka 167, 10370 Dugo Selo</item>
      <item>Silvana Perković, OIB 62709456795, Trpinjska cesta 319, 32000 Vukovar</item>
    </derivirana_varijabla>
  </DomainObject.Predmet.OstaliListFormatedWithAdressOIB>
  <DomainObject.Predmet.OstaliListNazivFormated>
    <izvorni_sadrzaj>
      <item>ŽDO GUO Vukovar</item>
      <item>Ivica Magić</item>
      <item>Silvana Perković</item>
    </izvorni_sadrzaj>
    <derivirana_varijabla naziv="DomainObject.Predmet.OstaliListNazivFormated_1">
      <item>ŽDO GUO Vukovar</item>
      <item>Ivica Magić</item>
      <item>Silvana Perković</item>
    </derivirana_varijabla>
  </DomainObject.Predmet.OstaliListNazivFormated>
  <DomainObject.Predmet.OstaliListNazivFormatedOIB>
    <izvorni_sadrzaj>
      <item>ŽDO GUO Vukovar</item>
      <item>Ivica Magić, OIB 59894340859</item>
      <item>Silvana Perković, OIB 62709456795</item>
    </izvorni_sadrzaj>
    <derivirana_varijabla naziv="DomainObject.Predmet.OstaliListNazivFormatedOIB_1">
      <item>ŽDO GUO Vukovar</item>
      <item>Ivica Magić, OIB 59894340859</item>
      <item>Silvana Perković, OIB 62709456795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HOTEL d.o.o. za proizvodnju, ugostiteljstvo, trgovinu i usluge</izvorni_sadrzaj>
    <derivirana_varijabla naziv="DomainObject.Predmet.ProtustrankaIDrugi_1">HOTEL d.o.o. za proizvodnju,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HOTEL d.o.o. za proizvodnju, ugostiteljstvo, trgovinu i usluge, OIB 29909695341, Rudina Kunjevci 7, 32100 Vinkovci</izvorni_sadrzaj>
    <derivirana_varijabla naziv="DomainObject.Predmet.ProtustrankaIDrugiAdressOIB_1">HOTEL d.o.o. za proizvodnju, ugostiteljstvo, trgovinu i usluge, OIB 29909695341, Rudina Kunjevci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St-2930/2016-16</izvorni_sadrzaj>
    <derivirana_varijabla naziv="DomainObject.Predmet.OdlukaRjesenje.Oznaka_1">St-2930/2016-16</derivirana_varijabla>
  </DomainObject.Predmet.OdlukaRjesenje.Oznaka>
  <DomainObject.Predmet.SudioniciListNaziv>
    <izvorni_sadrzaj>
      <item>FINA RC OSIJEK</item>
      <item>HOTEL d.o.o. za proizvodnju, ugostiteljstvo, trgovinu i usluge</item>
      <item>ŽDO GUO Vukovar</item>
      <item>Ivica Magić</item>
      <item>Silvana Perković</item>
    </izvorni_sadrzaj>
    <derivirana_varijabla naziv="DomainObject.Predmet.SudioniciListNaziv_1">
      <item>FINA RC OSIJEK</item>
      <item>HOTEL d.o.o. za proizvodnju, ugostiteljstvo, trgovinu i usluge</item>
      <item>ŽDO GUO Vukovar</item>
      <item>Ivica Magić</item>
      <item>Silvana Perković</item>
    </derivirana_varijabla>
  </DomainObject.Predmet.SudioniciListNaziv>
  <DomainObject.Predmet.SudioniciListAdressOIB>
    <izvorni_sadrzaj>
      <item>FINA RC OSIJEK, OIB 85821130368</item>
      <item>HOTEL d.o.o. za proizvodnju, ugostiteljstvo, trgovinu i usluge, OIB 29909695341, Rudina Kunjevci 7,32100 Vinkovci</item>
      <item>ŽDO GUO Vukovar</item>
      <item>Ivica Magić, OIB 59894340859, Zagrebačka 167,10370 Dugo Selo</item>
      <item>Silvana Perković, OIB 62709456795, Trpinjska cesta 319,32000 Vukovar</item>
    </izvorni_sadrzaj>
    <derivirana_varijabla naziv="DomainObject.Predmet.SudioniciListAdressOIB_1">
      <item>FINA RC OSIJEK, OIB 85821130368</item>
      <item>HOTEL d.o.o. za proizvodnju, ugostiteljstvo, trgovinu i usluge, OIB 29909695341, Rudina Kunjevci 7,32100 Vinkovci</item>
      <item>ŽDO GUO Vukovar</item>
      <item>Ivica Magić, OIB 59894340859, Zagrebačka 167,10370 Dugo Selo</item>
      <item>Silvana Perković, OIB 62709456795, Trpinjska cesta 319,32000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29909695341</item>
      <item>, OIB null</item>
      <item>, OIB 59894340859</item>
      <item>, OIB 62709456795</item>
    </izvorni_sadrzaj>
    <derivirana_varijabla naziv="DomainObject.Predmet.SudioniciListNazivOIB_1">
      <item>, OIB 85821130368</item>
      <item>, OIB 29909695341</item>
      <item>, OIB null</item>
      <item>, OIB 59894340859</item>
      <item>, OIB 62709456795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2428</properties:Characters>
  <properties:Lines>73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2017-03-07T12:39:00Z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