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fef5" w14:paraId="3b0fef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0688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St-8544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1200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120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2004" w:rsidRPr="00712004">
        <w:rPr>
          <w:rFonts w:cs="Times New Roman" w:eastAsia="Times New Roman" w:hAnsi="Times New Roman" w:ascii="Times New Roman"/>
          <w:sz w:val="24"/>
          <w:szCs w:val="24"/>
          <w:lang w:eastAsia="hr-HR"/>
        </w:rPr>
        <w:t>I.L.M. j.d.o.o. za usluge i trgovinu</w:t>
      </w:r>
      <w:r w:rsidR="00A0688D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II. Kanalski put 14/A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0688D">
        <w:rPr>
          <w:rFonts w:cs="Times New Roman" w:eastAsia="Times New Roman" w:hAnsi="Times New Roman" w:ascii="Times New Roman"/>
          <w:sz w:val="24"/>
          <w:szCs w:val="24"/>
          <w:lang w:eastAsia="hr-HR"/>
        </w:rPr>
        <w:t>080907517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0688D" w:rsidRPr="00A0688D">
        <w:rPr>
          <w:rFonts w:cs="Times New Roman" w:eastAsia="Times New Roman" w:hAnsi="Times New Roman" w:ascii="Times New Roman"/>
          <w:sz w:val="24"/>
          <w:szCs w:val="24"/>
          <w:lang w:eastAsia="hr-HR"/>
        </w:rPr>
        <w:t>77738384029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688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2004" w:rsidRPr="00712004">
        <w:rPr>
          <w:rFonts w:cs="Times New Roman" w:eastAsia="Times New Roman" w:hAnsi="Times New Roman" w:ascii="Times New Roman"/>
          <w:sz w:val="24"/>
          <w:szCs w:val="24"/>
          <w:lang w:eastAsia="hr-HR"/>
        </w:rPr>
        <w:t>I.L.M. j.d.o.o. za usluge i trgovinu, Zagreb, II. Kanalski put 14/A, MBS: 080907517, OIB: 77738384029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71200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A6C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Neven Pavišić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A6C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Sesvete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6CD3">
        <w:rPr>
          <w:rFonts w:cs="Times New Roman" w:eastAsia="Times New Roman" w:hAnsi="Times New Roman" w:ascii="Times New Roman"/>
          <w:sz w:val="24"/>
          <w:szCs w:val="24"/>
          <w:lang w:eastAsia="hr-HR"/>
        </w:rPr>
        <w:t>Prva prigorska 21a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A6CD3">
        <w:rPr>
          <w:rFonts w:cs="Times New Roman" w:eastAsia="Times New Roman" w:hAnsi="Times New Roman" w:ascii="Times New Roman"/>
          <w:sz w:val="24"/>
          <w:szCs w:val="24"/>
          <w:lang w:eastAsia="hr-HR"/>
        </w:rPr>
        <w:t>13342388025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2004" w:rsidRPr="00712004">
        <w:rPr>
          <w:rFonts w:cs="Times New Roman" w:hAnsi="Times New Roman" w:ascii="Times New Roman"/>
          <w:sz w:val="24"/>
          <w:szCs w:val="24"/>
        </w:rPr>
        <w:t>I.L.M. j.d.o.o. za usluge i trgovinu, Zagreb, II. Kanalski put 14/A, MBS: 080907517, OIB: 77738384029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B1D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16</w:t>
      </w:r>
      <w:r w:rsidR="00825F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77D0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22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12004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srpnja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3AC" w:rsidP="00BA36F5" w:rsidR="00BB73AC">
      <w:pPr>
        <w:spacing w:lineRule="auto" w:line="240" w:after="0"/>
      </w:pPr>
      <w:r>
        <w:separator/>
      </w:r>
    </w:p>
  </w:endnote>
  <w:endnote w:id="0" w:type="continuationSeparator">
    <w:p w:rsidRDefault="00BB73AC" w:rsidP="00BA36F5" w:rsidR="00BB73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3AC" w:rsidP="00BA36F5" w:rsidR="00BB73AC">
      <w:pPr>
        <w:spacing w:lineRule="auto" w:line="240" w:after="0"/>
      </w:pPr>
      <w:r>
        <w:separator/>
      </w:r>
    </w:p>
  </w:footnote>
  <w:footnote w:id="0" w:type="continuationSeparator">
    <w:p w:rsidRDefault="00BB73AC" w:rsidP="00BA36F5" w:rsidR="00BB73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B073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12004">
      <w:rPr>
        <w:rFonts w:cs="Times New Roman" w:hAnsi="Times New Roman" w:ascii="Times New Roman"/>
        <w:sz w:val="24"/>
        <w:szCs w:val="24"/>
      </w:rPr>
      <w:tab/>
      <w:t>24. St-8544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4FF8"/>
    <w:rsid w:val="000B0735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608A1"/>
    <w:rsid w:val="0028717D"/>
    <w:rsid w:val="002B1DD8"/>
    <w:rsid w:val="002B5FFE"/>
    <w:rsid w:val="002D5756"/>
    <w:rsid w:val="00342C52"/>
    <w:rsid w:val="003442E0"/>
    <w:rsid w:val="00393011"/>
    <w:rsid w:val="003A1F20"/>
    <w:rsid w:val="003C0253"/>
    <w:rsid w:val="003D0A19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5D3F11"/>
    <w:rsid w:val="00604F51"/>
    <w:rsid w:val="00614847"/>
    <w:rsid w:val="00660329"/>
    <w:rsid w:val="0067789F"/>
    <w:rsid w:val="006A7C4C"/>
    <w:rsid w:val="0070453A"/>
    <w:rsid w:val="00712004"/>
    <w:rsid w:val="00717D7B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D1D56"/>
    <w:rsid w:val="009F4F5F"/>
    <w:rsid w:val="009F7260"/>
    <w:rsid w:val="00A0688D"/>
    <w:rsid w:val="00A15DB0"/>
    <w:rsid w:val="00A1792A"/>
    <w:rsid w:val="00A25718"/>
    <w:rsid w:val="00A340D8"/>
    <w:rsid w:val="00A3609A"/>
    <w:rsid w:val="00A362F8"/>
    <w:rsid w:val="00A60064"/>
    <w:rsid w:val="00A640CD"/>
    <w:rsid w:val="00A7445F"/>
    <w:rsid w:val="00A8656E"/>
    <w:rsid w:val="00AE482B"/>
    <w:rsid w:val="00AE5B6E"/>
    <w:rsid w:val="00B228D8"/>
    <w:rsid w:val="00B61965"/>
    <w:rsid w:val="00B621A2"/>
    <w:rsid w:val="00BA36F5"/>
    <w:rsid w:val="00BB73AC"/>
    <w:rsid w:val="00BE3395"/>
    <w:rsid w:val="00BF0F60"/>
    <w:rsid w:val="00C537FD"/>
    <w:rsid w:val="00C64D92"/>
    <w:rsid w:val="00C7209C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6639B"/>
    <w:rsid w:val="00E737E4"/>
    <w:rsid w:val="00E77D0C"/>
    <w:rsid w:val="00E87F27"/>
    <w:rsid w:val="00EA6CD3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B0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7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B07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B07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B07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B0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7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B07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B07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B07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8544</izvorni_sadrzaj>
    <derivirana_varijabla naziv="DomainObject.Predmet.Broj_1">8544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St-8544/2015</izvorni_sadrzaj>
    <derivirana_varijabla naziv="DomainObject.Predmet.OznakaBroj_1">St-8544/2015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I.L.M. j.d.o.o. za usluge i trgovinu</izvorni_sadrzaj>
    <derivirana_varijabla naziv="DomainObject.Predmet.ProtustrankaFormated_1">  I.L.M. j.d.o.o. za usluge i trgovinu</derivirana_varijabla>
  </DomainObject.Predmet.ProtustrankaFormated>
  <DomainObject.Predmet.ProtustrankaFormatedOIB>
    <izvorni_sadrzaj>  I.L.M. j.d.o.o. za usluge i trgovinu, OIB 77738384029</izvorni_sadrzaj>
    <derivirana_varijabla naziv="DomainObject.Predmet.ProtustrankaFormatedOIB_1">  I.L.M. j.d.o.o. za usluge i trgovinu, OIB 77738384029</derivirana_varijabla>
  </DomainObject.Predmet.ProtustrankaFormatedOIB>
  <DomainObject.Predmet.ProtustrankaFormatedWithAdress>
    <izvorni_sadrzaj> I.L.M. j.d.o.o. za usluge i trgovinu, II. Kanalski put 14/A, 10000 Zagreb</izvorni_sadrzaj>
    <derivirana_varijabla naziv="DomainObject.Predmet.ProtustrankaFormatedWithAdress_1"> I.L.M. j.d.o.o. za usluge i trgovinu, II. Kanalski put 14/A, 10000 Zagreb</derivirana_varijabla>
  </DomainObject.Predmet.ProtustrankaFormatedWithAdress>
  <DomainObject.Predmet.ProtustrankaFormatedWithAdressOIB>
    <izvorni_sadrzaj> I.L.M. j.d.o.o. za usluge i trgovinu, OIB 77738384029, II. Kanalski put 14/A, 10000 Zagreb</izvorni_sadrzaj>
    <derivirana_varijabla naziv="DomainObject.Predmet.ProtustrankaFormatedWithAdressOIB_1"> I.L.M. j.d.o.o. za usluge i trgovinu, OIB 77738384029, II. Kanalski put 14/A, 10000 Zagreb</derivirana_varijabla>
  </DomainObject.Predmet.ProtustrankaFormatedWithAdressOIB>
  <DomainObject.Predmet.ProtustrankaWithAdress>
    <izvorni_sadrzaj>I.L.M. j.d.o.o. za usluge i trgovinu II. Kanalski put 14/A, 10000 Zagreb</izvorni_sadrzaj>
    <derivirana_varijabla naziv="DomainObject.Predmet.ProtustrankaWithAdress_1">I.L.M. j.d.o.o. za usluge i trgovinu II. Kanalski put 14/A, 10000 Zagreb</derivirana_varijabla>
  </DomainObject.Predmet.ProtustrankaWithAdress>
  <DomainObject.Predmet.ProtustrankaWithAdressOIB>
    <izvorni_sadrzaj>I.L.M. j.d.o.o. za usluge i trgovinu, OIB 77738384029, II. Kanalski put 14/A, 10000 Zagreb</izvorni_sadrzaj>
    <derivirana_varijabla naziv="DomainObject.Predmet.ProtustrankaWithAdressOIB_1">I.L.M. j.d.o.o. za usluge i trgovinu, OIB 77738384029, II. Kanalski put 14/A, 10000 Zagreb</derivirana_varijabla>
  </DomainObject.Predmet.ProtustrankaWithAdressOIB>
  <DomainObject.Predmet.ProtustrankaNazivFormated>
    <izvorni_sadrzaj>I.L.M. j.d.o.o. za usluge i trgovinu</izvorni_sadrzaj>
    <derivirana_varijabla naziv="DomainObject.Predmet.ProtustrankaNazivFormated_1">I.L.M. j.d.o.o. za usluge i trgovinu</derivirana_varijabla>
  </DomainObject.Predmet.ProtustrankaNazivFormated>
  <DomainObject.Predmet.ProtustrankaNazivFormatedOIB>
    <izvorni_sadrzaj>I.L.M. j.d.o.o. za usluge i trgovinu, OIB 77738384029</izvorni_sadrzaj>
    <derivirana_varijabla naziv="DomainObject.Predmet.ProtustrankaNazivFormatedOIB_1">I.L.M. j.d.o.o. za usluge i trgovinu, OIB 77738384029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I.L.M. j.d.o.o. za usluge i trgovinu</item>
    </izvorni_sadrzaj>
    <derivirana_varijabla naziv="DomainObject.Predmet.ProtuStrankaListFormated_1">
      <item>I.L.M. j.d.o.o. za usluge i trgovinu</item>
    </derivirana_varijabla>
  </DomainObject.Predmet.ProtuStrankaListFormated>
  <DomainObject.Predmet.ProtuStrankaListFormatedOIB>
    <izvorni_sadrzaj>
      <item>I.L.M. j.d.o.o. za usluge i trgovinu, OIB 77738384029</item>
    </izvorni_sadrzaj>
    <derivirana_varijabla naziv="DomainObject.Predmet.ProtuStrankaListFormatedOIB_1">
      <item>I.L.M. j.d.o.o. za usluge i trgovinu, OIB 77738384029</item>
    </derivirana_varijabla>
  </DomainObject.Predmet.ProtuStrankaListFormatedOIB>
  <DomainObject.Predmet.ProtuStrankaListFormatedWithAdress>
    <izvorni_sadrzaj>
      <item>I.L.M. j.d.o.o. za usluge i trgovinu, II. Kanalski put 14/A, 10000 Zagreb</item>
    </izvorni_sadrzaj>
    <derivirana_varijabla naziv="DomainObject.Predmet.ProtuStrankaListFormatedWithAdress_1">
      <item>I.L.M. j.d.o.o. za usluge i trgovinu, II. Kanalski put 14/A, 10000 Zagreb</item>
    </derivirana_varijabla>
  </DomainObject.Predmet.ProtuStrankaListFormatedWithAdress>
  <DomainObject.Predmet.ProtuStrankaListFormatedWithAdressOIB>
    <izvorni_sadrzaj>
      <item>I.L.M. j.d.o.o. za usluge i trgovinu, OIB 77738384029, II. Kanalski put 14/A, 10000 Zagreb</item>
    </izvorni_sadrzaj>
    <derivirana_varijabla naziv="DomainObject.Predmet.ProtuStrankaListFormatedWithAdressOIB_1">
      <item>I.L.M. j.d.o.o. za usluge i trgovinu, OIB 77738384029, II. Kanalski put 14/A, 10000 Zagreb</item>
    </derivirana_varijabla>
  </DomainObject.Predmet.ProtuStrankaListFormatedWithAdressOIB>
  <DomainObject.Predmet.ProtuStrankaListNazivFormated>
    <izvorni_sadrzaj>
      <item>I.L.M. j.d.o.o. za usluge i trgovinu</item>
    </izvorni_sadrzaj>
    <derivirana_varijabla naziv="DomainObject.Predmet.ProtuStrankaListNazivFormated_1">
      <item>I.L.M. j.d.o.o. za usluge i trgovinu</item>
    </derivirana_varijabla>
  </DomainObject.Predmet.ProtuStrankaListNazivFormated>
  <DomainObject.Predmet.ProtuStrankaListNazivFormatedOIB>
    <izvorni_sadrzaj>
      <item>I.L.M. j.d.o.o. za usluge i trgovinu, OIB 77738384029</item>
    </izvorni_sadrzaj>
    <derivirana_varijabla naziv="DomainObject.Predmet.ProtuStrankaListNazivFormatedOIB_1">
      <item>I.L.M. j.d.o.o. za usluge i trgovinu, OIB 77738384029</item>
    </derivirana_varijabla>
  </DomainObject.Predmet.ProtuStrankaListNazivFormatedOIB>
  <DomainObject.Predmet.OstaliListFormated>
    <izvorni_sadrzaj>
      <item>Marijo Kozić</item>
    </izvorni_sadrzaj>
    <derivirana_varijabla naziv="DomainObject.Predmet.OstaliListFormated_1">
      <item>Marijo Kozić</item>
    </derivirana_varijabla>
  </DomainObject.Predmet.OstaliListFormated>
  <DomainObject.Predmet.OstaliListFormatedOIB>
    <izvorni_sadrzaj>
      <item>Marijo Kozić, OIB 19722719710</item>
    </izvorni_sadrzaj>
    <derivirana_varijabla naziv="DomainObject.Predmet.OstaliListFormatedOIB_1">
      <item>Marijo Kozić, OIB 19722719710</item>
    </derivirana_varijabla>
  </DomainObject.Predmet.OstaliListFormatedOIB>
  <DomainObject.Predmet.OstaliListFormatedWithAdress>
    <izvorni_sadrzaj>
      <item>Marijo Kozić, II. Kanalski put 14 A, 10000 Zagreb</item>
    </izvorni_sadrzaj>
    <derivirana_varijabla naziv="DomainObject.Predmet.OstaliListFormatedWithAdress_1">
      <item>Marijo Kozić, II. Kanalski put 14 A, 10000 Zagreb</item>
    </derivirana_varijabla>
  </DomainObject.Predmet.OstaliListFormatedWithAdress>
  <DomainObject.Predmet.OstaliListFormatedWithAdressOIB>
    <izvorni_sadrzaj>
      <item>Marijo Kozić, OIB 19722719710, II. Kanalski put 14 A, 10000 Zagreb</item>
    </izvorni_sadrzaj>
    <derivirana_varijabla naziv="DomainObject.Predmet.OstaliListFormatedWithAdressOIB_1">
      <item>Marijo Kozić, OIB 19722719710, II. Kanalski put 14 A, 10000 Zagreb</item>
    </derivirana_varijabla>
  </DomainObject.Predmet.OstaliListFormatedWithAdressOIB>
  <DomainObject.Predmet.OstaliListNazivFormated>
    <izvorni_sadrzaj>
      <item>Marijo Kozić</item>
    </izvorni_sadrzaj>
    <derivirana_varijabla naziv="DomainObject.Predmet.OstaliListNazivFormated_1">
      <item>Marijo Kozić</item>
    </derivirana_varijabla>
  </DomainObject.Predmet.OstaliListNazivFormated>
  <DomainObject.Predmet.OstaliListNazivFormatedOIB>
    <izvorni_sadrzaj>
      <item>Marijo Kozić, OIB 19722719710</item>
    </izvorni_sadrzaj>
    <derivirana_varijabla naziv="DomainObject.Predmet.OstaliListNazivFormatedOIB_1">
      <item>Marijo Kozić, OIB 19722719710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I.L.M. j.d.o.o. za usluge i trgovinu</izvorni_sadrzaj>
    <derivirana_varijabla naziv="DomainObject.Predmet.ProtustrankaIDrugi_1">I.L.M.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I.L.M. j.d.o.o. za usluge i trgovinu, OIB 77738384029, II. Kanalski put 14/A, 10000 Zagreb</izvorni_sadrzaj>
    <derivirana_varijabla naziv="DomainObject.Predmet.ProtustrankaIDrugiAdressOIB_1">I.L.M. j.d.o.o. za usluge i trgovinu, OIB 77738384029, II. Kanalski put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I.L.M. j.d.o.o. za usluge i trgovinu</item>
      <item>Marijo Kozić</item>
    </izvorni_sadrzaj>
    <derivirana_varijabla naziv="DomainObject.Predmet.SudioniciListNaziv_1">
      <item>FINA Regionalni centar Zagreb</item>
      <item>I.L.M. j.d.o.o. za usluge i trgovinu</item>
      <item>Marijo Kozić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I.L.M. j.d.o.o. za usluge i trgovinu, OIB 77738384029, II. Kanalski put 14/A,10000 Zagreb</item>
      <item>Marijo Kozić, OIB 19722719710, II. Kanalski put 14 A,10000 Zagreb</item>
    </izvorni_sadrzaj>
    <derivirana_varijabla naziv="DomainObject.Predmet.SudioniciListAdressOIB_1">
      <item>FINA Regionalni centar Zagreb, OIB 85821130368, Trg svibanjskih žrtava 1995. br. 1,10000 Zagreb</item>
      <item>I.L.M. j.d.o.o. za usluge i trgovinu, OIB 77738384029, II. Kanalski put 14/A,10000 Zagreb</item>
      <item>Marijo Kozić, OIB 19722719710, II. Kanalski put 14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77738384029</item>
      <item>, OIB 19722719710</item>
    </izvorni_sadrzaj>
    <derivirana_varijabla naziv="DomainObject.Predmet.SudioniciListNazivOIB_1">
      <item>, OIB 85821130368</item>
      <item>, OIB 77738384029</item>
      <item>, OIB 19722719710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2813</properties:Characters>
  <properties:Lines>79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2016-07-15T07:05:00Z</dcterms:created>
  <dc:creator>Ivan Turčić</dc:creator>
  <cp:lastModifiedBy>Lovro Tomičić</cp:lastModifiedBy>
  <dcterms:modified xmlns:xsi="http://www.w3.org/2001/XMLSchema-instance" xsi:type="dcterms:W3CDTF">2016-07-15T07:15:00Z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