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ba9e9" w14:paraId="2fba9e9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50193">
        <w:t>2</w:t>
      </w:r>
      <w:r w:rsidR="000E15DB">
        <w:t>8</w:t>
      </w:r>
      <w:r w:rsidR="00410AAF">
        <w:t>72</w:t>
      </w:r>
      <w:r w:rsidR="0062166A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50193">
        <w:t>2</w:t>
      </w:r>
      <w:r w:rsidR="000E15DB">
        <w:t>8</w:t>
      </w:r>
      <w:r w:rsidR="00410AAF">
        <w:t>72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786DB5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10AAF">
        <w:t>NIVES PROJEKTI d.o.o., OIB 49466219643, Zagreb, Ulica grada Vukovara 269.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10AAF">
        <w:t>2.374.797,15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786DB5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57DAD"/>
    <w:rsid w:val="000B3EF2"/>
    <w:rsid w:val="000E15DB"/>
    <w:rsid w:val="000E66B2"/>
    <w:rsid w:val="000F71A5"/>
    <w:rsid w:val="00101281"/>
    <w:rsid w:val="00194DE9"/>
    <w:rsid w:val="00215918"/>
    <w:rsid w:val="002644B1"/>
    <w:rsid w:val="002E7A51"/>
    <w:rsid w:val="00332636"/>
    <w:rsid w:val="003A1D14"/>
    <w:rsid w:val="00410AAF"/>
    <w:rsid w:val="004B4B7E"/>
    <w:rsid w:val="00524D3D"/>
    <w:rsid w:val="0057447D"/>
    <w:rsid w:val="006156D0"/>
    <w:rsid w:val="0062166A"/>
    <w:rsid w:val="0064498B"/>
    <w:rsid w:val="00726015"/>
    <w:rsid w:val="00786DB5"/>
    <w:rsid w:val="007D6D1C"/>
    <w:rsid w:val="00893908"/>
    <w:rsid w:val="008C31DE"/>
    <w:rsid w:val="009A248B"/>
    <w:rsid w:val="009D391A"/>
    <w:rsid w:val="00AF31FC"/>
    <w:rsid w:val="00B00AAF"/>
    <w:rsid w:val="00B111F2"/>
    <w:rsid w:val="00BC1743"/>
    <w:rsid w:val="00C445F4"/>
    <w:rsid w:val="00D660C0"/>
    <w:rsid w:val="00D970B2"/>
    <w:rsid w:val="00EB6112"/>
    <w:rsid w:val="00F50193"/>
    <w:rsid w:val="00F90EE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9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9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9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9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93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9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9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9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9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2872</izvorni_sadrzaj>
    <derivirana_varijabla naziv="DomainObject.Predmet.Broj_1">2872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St-2872/2015</izvorni_sadrzaj>
    <derivirana_varijabla naziv="DomainObject.Predmet.OznakaBroj_1">St-2872/2015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NIVES PROJEKTI d.o.o. zastupanog po punomoćniku Mladen Đuričić</izvorni_sadrzaj>
    <derivirana_varijabla naziv="DomainObject.Predmet.ProtustrankaFormated_1">  NIVES PROJEKTI d.o.o. zastupanog po punomoćniku Mladen Đuričić</derivirana_varijabla>
  </DomainObject.Predmet.ProtustrankaFormated>
  <DomainObject.Predmet.ProtustrankaFormatedOIB>
    <izvorni_sadrzaj>  NIVES PROJEKTI d.o.o., OIB 49466219643 zastupanog po punomoćniku Mladen Đuričić</izvorni_sadrzaj>
    <derivirana_varijabla naziv="DomainObject.Predmet.ProtustrankaFormatedOIB_1">  NIVES PROJEKTI d.o.o., OIB 49466219643 zastupanog po punomoćniku Mladen Đuričić</derivirana_varijabla>
  </DomainObject.Predmet.ProtustrankaFormatedOIB>
  <DomainObject.Predmet.ProtustrankaFormatedWithAdress>
    <izvorni_sadrzaj> NIVES PROJEKTI d.o.o., Ulica grada Vukovara 269, 10000 Zagreb zastupanog po punomoćniku Mladen Đuričić</izvorni_sadrzaj>
    <derivirana_varijabla naziv="DomainObject.Predmet.ProtustrankaFormatedWithAdress_1"> NIVES PROJEKTI d.o.o., Ulica grada Vukovara 269, 10000 Zagreb zastupanog po punomoćniku Mladen Đuričić</derivirana_varijabla>
  </DomainObject.Predmet.ProtustrankaFormatedWithAdress>
  <DomainObject.Predmet.ProtustrankaFormatedWithAdressOIB>
    <izvorni_sadrzaj> NIVES PROJEKTI d.o.o., OIB 49466219643, Ulica grada Vukovara 269, 10000 Zagreb zastupanog po punomoćniku Mladen Đuričić</izvorni_sadrzaj>
    <derivirana_varijabla naziv="DomainObject.Predmet.ProtustrankaFormatedWithAdressOIB_1"> NIVES PROJEKTI d.o.o., OIB 49466219643, Ulica grada Vukovara 269, 10000 Zagreb zastupanog po punomoćniku Mladen Đuričić</derivirana_varijabla>
  </DomainObject.Predmet.ProtustrankaFormatedWithAdressOIB>
  <DomainObject.Predmet.ProtustrankaWithAdress>
    <izvorni_sadrzaj>NIVES PROJEKTI d.o.o. Ulica grada Vukovara 269, 10000 Zagreb</izvorni_sadrzaj>
    <derivirana_varijabla naziv="DomainObject.Predmet.ProtustrankaWithAdress_1">NIVES PROJEKTI d.o.o. Ulica grada Vukovara 269, 10000 Zagreb</derivirana_varijabla>
  </DomainObject.Predmet.ProtustrankaWithAdress>
  <DomainObject.Predmet.ProtustrankaWithAdressOIB>
    <izvorni_sadrzaj>NIVES PROJEKTI d.o.o., OIB 49466219643, Ulica grada Vukovara 269, 10000 Zagreb</izvorni_sadrzaj>
    <derivirana_varijabla naziv="DomainObject.Predmet.ProtustrankaWithAdressOIB_1">NIVES PROJEKTI d.o.o., OIB 49466219643, Ulica grada Vukovara 269, 10000 Zagreb</derivirana_varijabla>
  </DomainObject.Predmet.ProtustrankaWithAdressOIB>
  <DomainObject.Predmet.ProtustrankaNazivFormated>
    <izvorni_sadrzaj>NIVES PROJEKTI d.o.o.</izvorni_sadrzaj>
    <derivirana_varijabla naziv="DomainObject.Predmet.ProtustrankaNazivFormated_1">NIVES PROJEKTI d.o.o.</derivirana_varijabla>
  </DomainObject.Predmet.ProtustrankaNazivFormated>
  <DomainObject.Predmet.ProtustrankaNazivFormatedOIB>
    <izvorni_sadrzaj>NIVES PROJEKTI d.o.o., OIB 49466219643</izvorni_sadrzaj>
    <derivirana_varijabla naziv="DomainObject.Predmet.ProtustrankaNazivFormatedOIB_1">NIVES PROJEKTI d.o.o., OIB 49466219643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NIVES PROJEKTI d.o.o. zastupanog po punomoćniku Mladen Đuričić</item>
    </izvorni_sadrzaj>
    <derivirana_varijabla naziv="DomainObject.Predmet.ProtuStrankaListFormated_1">
      <item>NIVES PROJEKTI d.o.o. zastupanog po punomoćniku Mladen Đuričić</item>
    </derivirana_varijabla>
  </DomainObject.Predmet.ProtuStrankaListFormated>
  <DomainObject.Predmet.ProtuStrankaListFormatedOIB>
    <izvorni_sadrzaj>
      <item>NIVES PROJEKTI d.o.o., OIB 49466219643 zastupanog po punomoćniku Mladen Đuričić</item>
    </izvorni_sadrzaj>
    <derivirana_varijabla naziv="DomainObject.Predmet.ProtuStrankaListFormatedOIB_1">
      <item>NIVES PROJEKTI d.o.o., OIB 49466219643 zastupanog po punomoćniku Mladen Đuričić</item>
    </derivirana_varijabla>
  </DomainObject.Predmet.ProtuStrankaListFormatedOIB>
  <DomainObject.Predmet.ProtuStrankaListFormatedWithAdress>
    <izvorni_sadrzaj>
      <item>NIVES PROJEKTI d.o.o., Ulica grada Vukovara 269, 10000 Zagreb zastupanog po punomoćniku Mladen Đuričić</item>
    </izvorni_sadrzaj>
    <derivirana_varijabla naziv="DomainObject.Predmet.ProtuStrankaListFormatedWithAdress_1">
      <item>NIVES PROJEKTI d.o.o., Ulica grada Vukovara 269, 10000 Zagreb zastupanog po punomoćniku Mladen Đuričić</item>
    </derivirana_varijabla>
  </DomainObject.Predmet.ProtuStrankaListFormatedWithAdress>
  <DomainObject.Predmet.ProtuStrankaListFormatedWithAdressOIB>
    <izvorni_sadrzaj>
      <item>NIVES PROJEKTI d.o.o., OIB 49466219643, Ulica grada Vukovara 269, 10000 Zagreb zastupanog po punomoćniku Mladen Đuričić</item>
    </izvorni_sadrzaj>
    <derivirana_varijabla naziv="DomainObject.Predmet.ProtuStrankaListFormatedWithAdressOIB_1">
      <item>NIVES PROJEKTI d.o.o., OIB 49466219643, Ulica grada Vukovara 269, 10000 Zagreb zastupanog po punomoćniku Mladen Đuričić</item>
    </derivirana_varijabla>
  </DomainObject.Predmet.ProtuStrankaListFormatedWithAdressOIB>
  <DomainObject.Predmet.ProtuStrankaListNazivFormated>
    <izvorni_sadrzaj>
      <item>NIVES PROJEKTI d.o.o.</item>
    </izvorni_sadrzaj>
    <derivirana_varijabla naziv="DomainObject.Predmet.ProtuStrankaListNazivFormated_1">
      <item>NIVES PROJEKTI d.o.o.</item>
    </derivirana_varijabla>
  </DomainObject.Predmet.ProtuStrankaListNazivFormated>
  <DomainObject.Predmet.ProtuStrankaListNazivFormatedOIB>
    <izvorni_sadrzaj>
      <item>NIVES PROJEKTI d.o.o., OIB 49466219643</item>
    </izvorni_sadrzaj>
    <derivirana_varijabla naziv="DomainObject.Predmet.ProtuStrankaListNazivFormatedOIB_1">
      <item>NIVES PROJEKTI d.o.o., OIB 49466219643</item>
    </derivirana_varijabla>
  </DomainObject.Predmet.ProtuStrankaListNazivFormatedOIB>
  <DomainObject.Predmet.OstaliListFormated>
    <izvorni_sadrzaj>
      <item>Mladen Đuričić punomoćnik sudionika u postupku NIVES PROJEKTI d.o.o.</item>
    </izvorni_sadrzaj>
    <derivirana_varijabla naziv="DomainObject.Predmet.OstaliListFormated_1">
      <item>Mladen Đuričić punomoćnik sudionika u postupku NIVES PROJEKTI d.o.o.</item>
    </derivirana_varijabla>
  </DomainObject.Predmet.OstaliListFormated>
  <DomainObject.Predmet.OstaliListFormatedOIB>
    <izvorni_sadrzaj>
      <item>Mladen Đuričić, OIB 57009167042 punomoćnik sudionika u postupku NIVES PROJEKTI d.o.o.</item>
    </izvorni_sadrzaj>
    <derivirana_varijabla naziv="DomainObject.Predmet.OstaliListFormatedOIB_1">
      <item>Mladen Đuričić, OIB 57009167042 punomoćnik sudionika u postupku NIVES PROJEKTI d.o.o.</item>
    </derivirana_varijabla>
  </DomainObject.Predmet.OstaliListFormatedOIB>
  <DomainObject.Predmet.OstaliListFormatedWithAdress>
    <izvorni_sadrzaj>
      <item>Mladen Đuričić, I. Mažuranića 112, 43231 Ivanska punomoćnik sudionika u postupku NIVES PROJEKTI d.o.o.</item>
    </izvorni_sadrzaj>
    <derivirana_varijabla naziv="DomainObject.Predmet.OstaliListFormatedWithAdress_1">
      <item>Mladen Đuričić, I. Mažuranića 112, 43231 Ivanska punomoćnik sudionika u postupku NIVES PROJEKTI d.o.o.</item>
    </derivirana_varijabla>
  </DomainObject.Predmet.OstaliListFormatedWithAdress>
  <DomainObject.Predmet.OstaliListFormatedWithAdressOIB>
    <izvorni_sadrzaj>
      <item>Mladen Đuričić, OIB 57009167042, I. Mažuranića 112, 43231 Ivanska punomoćnik sudionika u postupku NIVES PROJEKTI d.o.o.</item>
    </izvorni_sadrzaj>
    <derivirana_varijabla naziv="DomainObject.Predmet.OstaliListFormatedWithAdressOIB_1">
      <item>Mladen Đuričić, OIB 57009167042, I. Mažuranića 112, 43231 Ivanska punomoćnik sudionika u postupku NIVES PROJEKTI d.o.o.</item>
    </derivirana_varijabla>
  </DomainObject.Predmet.OstaliListFormatedWithAdressOIB>
  <DomainObject.Predmet.OstaliListNazivFormated>
    <izvorni_sadrzaj>
      <item>Mladen Đuričić</item>
    </izvorni_sadrzaj>
    <derivirana_varijabla naziv="DomainObject.Predmet.OstaliListNazivFormated_1">
      <item>Mladen Đuričić</item>
    </derivirana_varijabla>
  </DomainObject.Predmet.OstaliListNazivFormated>
  <DomainObject.Predmet.OstaliListNazivFormatedOIB>
    <izvorni_sadrzaj>
      <item>Mladen Đuričić, OIB 57009167042</item>
    </izvorni_sadrzaj>
    <derivirana_varijabla naziv="DomainObject.Predmet.OstaliListNazivFormatedOIB_1">
      <item>Mladen Đuričić, OIB 57009167042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NIVES PROJEKTI d.o.o.</izvorni_sadrzaj>
    <derivirana_varijabla naziv="DomainObject.Predmet.ProtustrankaIDrugi_1">NIVES PROJEKTI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NIVES PROJEKTI d.o.o., OIB 49466219643, Ulica grada Vukovara 269, 10000 Zagreb</izvorni_sadrzaj>
    <derivirana_varijabla naziv="DomainObject.Predmet.ProtustrankaIDrugiAdressOIB_1">NIVES PROJEKTI d.o.o., OIB 49466219643, Ulica grada Vukovara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NIVES PROJEKTI d.o.o.</item>
      <item>Mladen Đuričić</item>
    </izvorni_sadrzaj>
    <derivirana_varijabla naziv="DomainObject.Predmet.SudioniciListNaziv_1">
      <item>FINA Regionalni centar Zagreb</item>
      <item>NIVES PROJEKTI d.o.o.</item>
      <item>Mladen Đuričić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NIVES PROJEKTI d.o.o., OIB 49466219643, Ulica grada Vukovara 269,10000 Zagreb</item>
      <item>Mladen Đuričić, OIB 57009167042, I. Mažuranića 112,43231 Ivanska</item>
    </izvorni_sadrzaj>
    <derivirana_varijabla naziv="DomainObject.Predmet.SudioniciListAdressOIB_1">
      <item>FINA Regionalni centar Zagreb, OIB 85821130368, Trg svibanjskih žrtava 1995. 1,10000 Zagreb</item>
      <item>NIVES PROJEKTI d.o.o., OIB 49466219643, Ulica grada Vukovara 269,10000 Zagreb</item>
      <item>Mladen Đuričić, OIB 57009167042, I. Mažuranića 112,43231 Ivanska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49466219643</item>
      <item>, OIB 57009167042</item>
    </izvorni_sadrzaj>
    <derivirana_varijabla naziv="DomainObject.Predmet.SudioniciListNazivOIB_1">
      <item>, OIB 85821130368</item>
      <item>, OIB 49466219643</item>
      <item>, OIB 57009167042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1336</properties:Characters>
  <properties:Lines>48</properties:Lines>
  <properties:Paragraphs>17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2016-01-15T09:43:00Z</cp:lastPrinted>
  <dcterms:modified xmlns:xsi="http://www.w3.org/2001/XMLSchema-instance" xsi:type="dcterms:W3CDTF">2016-01-15T09:43:00Z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