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6cd0810" w14:paraId="6cd0810"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D30350">
        <w:rPr>
          <w:lang w:val="pt-BR"/>
        </w:rPr>
        <w:t>-97</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D950A8">
        <w:rPr>
          <w:lang w:val="pt-BR"/>
        </w:rPr>
        <w:t>13</w:t>
      </w:r>
      <w:r w:rsidRPr="00672D48">
        <w:rPr>
          <w:lang w:val="pt-BR"/>
        </w:rPr>
        <w:t>.</w:t>
      </w:r>
      <w:r w:rsidR="00D950A8">
        <w:rPr>
          <w:lang w:val="pt-BR"/>
        </w:rPr>
        <w:t xml:space="preserve"> listopada</w:t>
      </w:r>
      <w:r w:rsidRPr="00672D48">
        <w:rPr>
          <w:lang w:val="pt-BR"/>
        </w:rPr>
        <w:t xml:space="preserve">  201</w:t>
      </w:r>
      <w:r>
        <w:rPr>
          <w:lang w:val="pt-BR"/>
        </w:rPr>
        <w:t>6</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D950A8">
        <w:t>treća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D950A8">
        <w:t>160</w:t>
      </w:r>
      <w:r w:rsidR="00D868F2">
        <w:t>.</w:t>
      </w:r>
      <w:r w:rsidR="00D950A8">
        <w:t>000</w:t>
      </w:r>
      <w:r w:rsidR="00D868F2">
        <w:t>,00</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A27C69">
        <w:rPr>
          <w:b/>
        </w:rPr>
        <w:t>1</w:t>
      </w:r>
      <w:r w:rsidR="00D950A8">
        <w:rPr>
          <w:b/>
        </w:rPr>
        <w:t>7</w:t>
      </w:r>
      <w:r w:rsidR="002426F8" w:rsidRPr="000528A8">
        <w:rPr>
          <w:b/>
        </w:rPr>
        <w:t>.</w:t>
      </w:r>
      <w:r w:rsidR="00D950A8">
        <w:rPr>
          <w:b/>
        </w:rPr>
        <w:t xml:space="preserve"> studenoga</w:t>
      </w:r>
      <w:r w:rsidR="00B977E1" w:rsidRPr="000528A8">
        <w:rPr>
          <w:b/>
        </w:rPr>
        <w:t xml:space="preserve"> </w:t>
      </w:r>
      <w:r w:rsidR="00900636" w:rsidRPr="000528A8">
        <w:rPr>
          <w:b/>
        </w:rPr>
        <w:t>201</w:t>
      </w:r>
      <w:r w:rsidR="00392662">
        <w:rPr>
          <w:b/>
        </w:rPr>
        <w:t>6</w:t>
      </w:r>
      <w:r w:rsidR="00900636" w:rsidRPr="000528A8">
        <w:rPr>
          <w:b/>
        </w:rPr>
        <w:t>.</w:t>
      </w:r>
      <w:r w:rsidRPr="000528A8">
        <w:rPr>
          <w:b/>
        </w:rPr>
        <w:t xml:space="preserve"> u </w:t>
      </w:r>
      <w:r w:rsidR="00D950A8">
        <w:rPr>
          <w:b/>
        </w:rPr>
        <w:t>09,30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D950A8">
        <w:t>1</w:t>
      </w:r>
      <w:r w:rsidR="00A46257">
        <w:t>3</w:t>
      </w:r>
      <w:r w:rsidR="00F151F1" w:rsidRPr="000528A8">
        <w:t>.</w:t>
      </w:r>
      <w:r w:rsidR="00D950A8">
        <w:t xml:space="preserve"> listopada</w:t>
      </w:r>
      <w:r w:rsidR="001A1120" w:rsidRPr="000528A8">
        <w:t xml:space="preserve"> </w:t>
      </w:r>
      <w:r w:rsidR="00DC7D12" w:rsidRPr="000528A8">
        <w:t>201</w:t>
      </w:r>
      <w:r w:rsidR="00DC48E4">
        <w:t>6</w:t>
      </w:r>
      <w:r w:rsidR="001A1120" w:rsidRPr="000528A8">
        <w:t>.</w:t>
      </w:r>
    </w:p>
    <w:p w:rsidRDefault="00A84C1A" w:rsidP="00E91121" w:rsidR="00EA5E93">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EA5E93">
        <w:rPr>
          <w:rFonts w:hAnsi="Times New Roman" w:ascii="Times New Roman"/>
          <w:b w:val="false"/>
          <w:color w:val="auto"/>
          <w:szCs w:val="24"/>
        </w:rPr>
        <w:t>Stečajni sudac:</w:t>
      </w:r>
    </w:p>
    <w:p w:rsidRDefault="00EA5E93" w:rsidP="00E91121" w:rsidR="00EA5E9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A5E93" w:rsidP="00E91121" w:rsidR="00EA5E93">
      <w:pPr>
        <w:pStyle w:val="Podnaslov"/>
        <w:ind w:firstLine="720" w:left="4320"/>
        <w:rPr>
          <w:rFonts w:hAnsi="Times New Roman" w:ascii="Times New Roman"/>
          <w:b w:val="false"/>
          <w:color w:val="auto"/>
          <w:szCs w:val="24"/>
        </w:rPr>
      </w:pPr>
    </w:p>
    <w:p w:rsidRDefault="00EA5E93" w:rsidP="00E91121" w:rsidR="00EA5E9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A5E93" w:rsidP="00E91121" w:rsidR="00EA5E9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528A8" w:rsidP="00EA5E93" w:rsidR="000528A8" w:rsidRPr="000528A8">
      <w:pPr>
        <w:pStyle w:val="Podnaslov"/>
        <w:ind w:firstLine="708" w:left="4956"/>
      </w:pPr>
    </w:p>
    <w:p w:rsidRDefault="000528A8" w:rsidP="00974456" w:rsidR="000528A8">
      <w:pPr>
        <w:jc w:val="both"/>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D30350" w:rsidP="001A1120" w:rsidR="00D30350"/>
    <w:p w:rsidRDefault="00D30350" w:rsidP="001A1120" w:rsidR="00D30350"/>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EA5E93">
      <w:rPr>
        <w:rStyle w:val="Brojstranice"/>
        <w:noProof/>
      </w:rPr>
      <w:t>3</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D3E10"/>
    <w:rsid w:val="000E77FF"/>
    <w:rsid w:val="000F00A7"/>
    <w:rsid w:val="00105DED"/>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2048C5"/>
    <w:rsid w:val="00222021"/>
    <w:rsid w:val="00223552"/>
    <w:rsid w:val="0023216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5250C"/>
    <w:rsid w:val="004560D9"/>
    <w:rsid w:val="004B0809"/>
    <w:rsid w:val="004C5C6C"/>
    <w:rsid w:val="004D73BC"/>
    <w:rsid w:val="004D7CF5"/>
    <w:rsid w:val="004F434E"/>
    <w:rsid w:val="00513852"/>
    <w:rsid w:val="00515969"/>
    <w:rsid w:val="00526D62"/>
    <w:rsid w:val="005318A9"/>
    <w:rsid w:val="00573FDC"/>
    <w:rsid w:val="005869F1"/>
    <w:rsid w:val="00592CB5"/>
    <w:rsid w:val="005C2EB1"/>
    <w:rsid w:val="005D56F9"/>
    <w:rsid w:val="005F5633"/>
    <w:rsid w:val="006034DE"/>
    <w:rsid w:val="0061272E"/>
    <w:rsid w:val="00620B7F"/>
    <w:rsid w:val="00621277"/>
    <w:rsid w:val="00622282"/>
    <w:rsid w:val="00633709"/>
    <w:rsid w:val="00633B10"/>
    <w:rsid w:val="00645508"/>
    <w:rsid w:val="00652C42"/>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65ED3"/>
    <w:rsid w:val="00A75A37"/>
    <w:rsid w:val="00A806E8"/>
    <w:rsid w:val="00A84C1A"/>
    <w:rsid w:val="00A96786"/>
    <w:rsid w:val="00AE263A"/>
    <w:rsid w:val="00AE28C7"/>
    <w:rsid w:val="00AE3DBF"/>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4201"/>
    <w:rsid w:val="00E60422"/>
    <w:rsid w:val="00E66974"/>
    <w:rsid w:val="00E919CC"/>
    <w:rsid w:val="00EA2380"/>
    <w:rsid w:val="00EA5E93"/>
    <w:rsid w:val="00EB0E50"/>
    <w:rsid w:val="00EC0FC1"/>
    <w:rsid w:val="00EC396C"/>
    <w:rsid w:val="00EC7AF6"/>
    <w:rsid w:val="00EE6472"/>
    <w:rsid w:val="00F07951"/>
    <w:rsid w:val="00F11FE0"/>
    <w:rsid w:val="00F1365A"/>
    <w:rsid w:val="00F151F1"/>
    <w:rsid w:val="00F2024C"/>
    <w:rsid w:val="00F234D3"/>
    <w:rsid w:val="00F607C4"/>
    <w:rsid w:val="00F63AC4"/>
    <w:rsid w:val="00F82CEF"/>
    <w:rsid w:val="00F868C9"/>
    <w:rsid w:val="00F86E5D"/>
    <w:rsid w:val="00F92F05"/>
    <w:rsid w:val="00FA7D65"/>
    <w:rsid w:val="00FB4140"/>
    <w:rsid w:val="00FC10F8"/>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EA5E93"/>
    <w:rPr>
      <w:color w:val="808080"/>
      <w:bdr w:space="0" w:sz="0" w:color="auto" w:val="none"/>
      <w:shd w:fill="auto" w:color="auto" w:val="clear"/>
    </w:rPr>
  </w:style>
  <w:style w:customStyle="true" w:styleId="eSPISCCParagraphDefaultFont" w:type="character">
    <w:name w:val="eSPIS_CC_Paragraph Default Font"/>
    <w:basedOn w:val="Zadanifontodlomka"/>
    <w:rsid w:val="00EA5E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5E93"/>
    <w:rPr>
      <w:bdr w:space="0" w:sz="0" w:color="auto" w:val="none"/>
      <w:shd w:fill="FFFFCC" w:color="auto" w:val="clear"/>
      <w:lang w:val="hr-HR"/>
    </w:rPr>
  </w:style>
  <w:style w:customStyle="true" w:styleId="PozadinaSvijetloCrvena" w:type="character">
    <w:name w:val="Pozadina_SvijetloCrvena"/>
    <w:basedOn w:val="eSPISCCParagraphDefaultFont"/>
    <w:rsid w:val="00EA5E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5E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EA5E93"/>
    <w:rPr>
      <w:color w:val="808080"/>
      <w:bdr w:color="auto" w:space="0" w:sz="0" w:val="none"/>
      <w:shd w:color="auto" w:fill="auto" w:val="clear"/>
    </w:rPr>
  </w:style>
  <w:style w:customStyle="1" w:styleId="eSPISCCParagraphDefaultFont" w:type="character">
    <w:name w:val="eSPIS_CC_Paragraph Default Font"/>
    <w:basedOn w:val="Zadanifontodlomka"/>
    <w:rsid w:val="00EA5E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5E93"/>
    <w:rPr>
      <w:bdr w:color="auto" w:space="0" w:sz="0" w:val="none"/>
      <w:shd w:color="auto" w:fill="FFFFCC" w:val="clear"/>
      <w:lang w:val="hr-HR"/>
    </w:rPr>
  </w:style>
  <w:style w:customStyle="1" w:styleId="PozadinaSvijetloCrvena" w:type="character">
    <w:name w:val="Pozadina_SvijetloCrvena"/>
    <w:basedOn w:val="eSPISCCParagraphDefaultFont"/>
    <w:rsid w:val="00EA5E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5E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DC8BA-A3F5-463C-9583-2D287AEA7A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1037</properties:Words>
  <properties:Characters>5732</properties:Characters>
  <properties:Lines>136</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2016-10-13T08:26:00Z</dcterms:created>
  <dc:creator>BISERKA CALIC</dc:creator>
  <cp:lastModifiedBy>Jadranka Zelić</cp:lastModifiedBy>
  <cp:lastPrinted>2016-10-13T08:26:00Z</cp:lastPrinted>
  <dcterms:modified xmlns:xsi="http://www.w3.org/2001/XMLSchema-instance" xsi:type="dcterms:W3CDTF">2016-10-13T08:52:00Z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