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e47c" w14:paraId="07de4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65E45" w:rsidP="00765E45" w:rsidR="00765E45" w:rsidRPr="00765E45">
      <w:pPr>
        <w:spacing w:after="0"/>
        <w:jc w:val="right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Poslovni broj: 3 St-107/2016-8</w:t>
      </w:r>
    </w:p>
    <w:p w:rsidRDefault="00765E45" w:rsidP="00765E45" w:rsidR="00765E45" w:rsidRPr="00765E4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65E45" w:rsidP="00765E45" w:rsidR="00765E45" w:rsidRPr="00765E4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65E45" w:rsidP="00765E45" w:rsidR="00765E45" w:rsidRPr="00765E4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65E45" w:rsidP="00765E45" w:rsidR="00765E45" w:rsidRPr="00765E45">
      <w:pPr>
        <w:spacing w:after="0"/>
        <w:ind w:firstLine="708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REPUBLIKA HRVATSKA</w:t>
      </w:r>
    </w:p>
    <w:p w:rsidRDefault="00765E45" w:rsidP="00765E45" w:rsidR="00765E45" w:rsidRPr="00765E45">
      <w:pPr>
        <w:spacing w:after="0"/>
        <w:ind w:firstLine="708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TRGOVAČKI SUD U ZADRU</w:t>
      </w:r>
    </w:p>
    <w:p w:rsidRDefault="00765E45" w:rsidP="00765E45" w:rsidR="00765E45" w:rsidRPr="00765E45">
      <w:pPr>
        <w:spacing w:after="0"/>
        <w:ind w:firstLine="708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Zadar, Dr. Franje Tuđmana 35.</w:t>
      </w:r>
    </w:p>
    <w:p w:rsidRDefault="00765E45" w:rsidP="00765E45" w:rsidR="00765E45" w:rsidRPr="00765E45">
      <w:pPr>
        <w:spacing w:after="0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ab/>
        <w:t>R E PU B L I K A   H R V A T S K A</w:t>
      </w:r>
      <w:r w:rsidRPr="00765E45">
        <w:rPr>
          <w:rFonts w:cs="Times New Roman" w:eastAsia="Times New Roman"/>
          <w:lang w:eastAsia="hr-HR"/>
        </w:rPr>
        <w:tab/>
      </w:r>
    </w:p>
    <w:p w:rsidRDefault="00765E45" w:rsidP="00765E45" w:rsidR="00765E45" w:rsidRPr="00765E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jc w:val="center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 xml:space="preserve">Z A K LJ U Č A K </w:t>
      </w:r>
    </w:p>
    <w:p w:rsidRDefault="00765E45" w:rsidP="00765E45" w:rsidR="00765E45" w:rsidRPr="00765E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jc w:val="both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ab/>
        <w:t xml:space="preserve">Trgovački sud u Zadru, OIB </w:t>
      </w:r>
      <w:r w:rsidRPr="00765E45">
        <w:rPr>
          <w:rFonts w:cs="Times New Roman" w:eastAsia="Times New Roman"/>
          <w:szCs w:val="20"/>
          <w:lang w:eastAsia="hr-HR"/>
        </w:rPr>
        <w:t xml:space="preserve">39670464653, </w:t>
      </w:r>
      <w:r w:rsidRPr="00765E45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DELFINI d.o.o., Zadar, </w:t>
      </w:r>
      <w:proofErr w:type="spellStart"/>
      <w:r w:rsidRPr="00765E45">
        <w:rPr>
          <w:rFonts w:cs="Times New Roman" w:eastAsia="Times New Roman"/>
          <w:lang w:eastAsia="hr-HR"/>
        </w:rPr>
        <w:t>Privlačka</w:t>
      </w:r>
      <w:proofErr w:type="spellEnd"/>
      <w:r w:rsidRPr="00765E45">
        <w:rPr>
          <w:rFonts w:cs="Times New Roman" w:eastAsia="Times New Roman"/>
          <w:lang w:eastAsia="hr-HR"/>
        </w:rPr>
        <w:t xml:space="preserve"> Ulica 32, OIB: 31512265333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65E45">
          <w:rPr>
            <w:rFonts w:cs="Times New Roman" w:eastAsia="Times New Roman"/>
            <w:lang w:eastAsia="hr-HR"/>
          </w:rPr>
          <w:t>11. st</w:t>
        </w:r>
      </w:smartTag>
      <w:r w:rsidRPr="00765E45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765E45" w:rsidP="00765E45" w:rsidR="00765E45" w:rsidRPr="00765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jc w:val="center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 xml:space="preserve">z a k </w:t>
      </w:r>
      <w:proofErr w:type="spellStart"/>
      <w:r w:rsidRPr="00765E45">
        <w:rPr>
          <w:rFonts w:cs="Times New Roman" w:eastAsia="Times New Roman"/>
          <w:lang w:eastAsia="hr-HR"/>
        </w:rPr>
        <w:t>lj</w:t>
      </w:r>
      <w:proofErr w:type="spellEnd"/>
      <w:r w:rsidRPr="00765E45">
        <w:rPr>
          <w:rFonts w:cs="Times New Roman" w:eastAsia="Times New Roman"/>
          <w:lang w:eastAsia="hr-HR"/>
        </w:rPr>
        <w:t xml:space="preserve"> u č i o  j e</w:t>
      </w:r>
    </w:p>
    <w:p w:rsidRDefault="00765E45" w:rsidP="00765E45" w:rsidR="00765E45" w:rsidRPr="00765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765E45">
        <w:rPr>
          <w:rFonts w:cs="Times New Roman" w:eastAsia="Times New Roman"/>
          <w:lang w:eastAsia="hr-HR"/>
        </w:rPr>
        <w:t>otpravka</w:t>
      </w:r>
      <w:proofErr w:type="spellEnd"/>
      <w:r w:rsidRPr="00765E45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2.913,55 kn koje je u Očevidniku redoslijeda osnova za plaćanje evidentirano na dan 1. rujna 2015. </w:t>
      </w:r>
    </w:p>
    <w:p w:rsidRDefault="00765E45" w:rsidP="00765E45" w:rsidR="00765E45" w:rsidRPr="00765E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jc w:val="center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U Zadru 30. lipnja 2016.</w:t>
      </w:r>
    </w:p>
    <w:p w:rsidRDefault="00765E45" w:rsidP="00765E45" w:rsidR="00765E45" w:rsidRPr="00765E4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765E45" w:rsidP="00765E45" w:rsidR="00765E45" w:rsidRPr="00765E4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Tina Grgas</w:t>
      </w:r>
    </w:p>
    <w:p w:rsidRDefault="00765E45" w:rsidP="00765E45" w:rsidR="00765E45" w:rsidRPr="00765E4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jc w:val="right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 xml:space="preserve"> </w:t>
      </w:r>
    </w:p>
    <w:p w:rsidRDefault="00765E45" w:rsidP="00765E45" w:rsidR="00765E45" w:rsidRPr="00765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jc w:val="both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UPUTA O PRAVNOM LIJEKU</w:t>
      </w:r>
    </w:p>
    <w:p w:rsidRDefault="00765E45" w:rsidP="00765E45" w:rsidR="00765E45" w:rsidRPr="00765E45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Protiv ovog zaključka nije dopuštena žalba.</w:t>
      </w:r>
    </w:p>
    <w:p w:rsidRDefault="00765E45" w:rsidP="00765E45" w:rsidR="00765E45" w:rsidRPr="00765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5E45" w:rsidP="00765E45" w:rsidR="00765E45" w:rsidRPr="00765E45">
      <w:pPr>
        <w:spacing w:after="0"/>
        <w:jc w:val="both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DNA:</w:t>
      </w:r>
    </w:p>
    <w:p w:rsidRDefault="00765E45" w:rsidP="00765E45" w:rsidR="00765E45" w:rsidRPr="00765E4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FINA, Regionalni centar Split, Podružnica Zadar</w:t>
      </w:r>
    </w:p>
    <w:p w:rsidRDefault="00765E45" w:rsidP="00765E45" w:rsidR="00765E45" w:rsidRPr="00765E4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65E45">
        <w:rPr>
          <w:rFonts w:cs="Times New Roman" w:eastAsia="Times New Roman"/>
          <w:lang w:eastAsia="hr-HR"/>
        </w:rPr>
        <w:t>e-Oglasna ploča</w:t>
      </w:r>
    </w:p>
    <w:p w:rsidRDefault="00765E45" w:rsidP="00765E45" w:rsidR="00765E45" w:rsidRPr="00765E4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765E45" w:rsidP="00765E45" w:rsidR="00765E45" w:rsidRPr="00765E4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65E4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E45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43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St-107/2016-6</izvorni_sadrzaj>
    <derivirana_varijabla naziv="DomainObject.Oznaka_1">St-107/2016-6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DELFINI d.o.o. za trgovinu, izdavaštvo i marketing</izvorni_sadrzaj>
    <derivirana_varijabla naziv="DomainObject.Predmet.ProtustrankaFormated_1">  DELFINI d.o.o. za trgovinu, izdavaštvo i marketing</derivirana_varijabla>
  </DomainObject.Predmet.ProtustrankaFormated>
  <DomainObject.Predmet.ProtustrankaFormatedOIB>
    <izvorni_sadrzaj>  DELFINI d.o.o. za trgovinu, izdavaštvo i marketing, OIB 31512265333</izvorni_sadrzaj>
    <derivirana_varijabla naziv="DomainObject.Predmet.ProtustrankaFormatedOIB_1">  DELFINI d.o.o. za trgovinu, izdavaštvo i marketing, OIB 31512265333</derivirana_varijabla>
  </DomainObject.Predmet.ProtustrankaFormatedOIB>
  <DomainObject.Predmet.ProtustrankaFormatedWithAdress>
    <izvorni_sadrzaj> DELFINI d.o.o. za trgovinu, izdavaštvo i marketing, Privlačka Ulica 32, 23000 Zadar</izvorni_sadrzaj>
    <derivirana_varijabla naziv="DomainObject.Predmet.ProtustrankaFormatedWithAdress_1"> DELFINI d.o.o. za trgovinu, izdavaštvo i marketing, Privlačka Ulica 32, 23000 Zadar</derivirana_varijabla>
  </DomainObject.Predmet.ProtustrankaFormatedWithAdress>
  <DomainObject.Predmet.ProtustrankaFormatedWithAdressOIB>
    <izvorni_sadrzaj> DELFINI d.o.o. za trgovinu, izdavaštvo i marketing, OIB 31512265333, Privlačka Ulica 32, 23000 Zadar</izvorni_sadrzaj>
    <derivirana_varijabla naziv="DomainObject.Predmet.ProtustrankaFormatedWithAdressOIB_1"> DELFINI d.o.o. za trgovinu, izdavaštvo i marketing, OIB 31512265333, Privlačka Ulica 32, 23000 Zadar</derivirana_varijabla>
  </DomainObject.Predmet.ProtustrankaFormatedWithAdressOIB>
  <DomainObject.Predmet.ProtustrankaWithAdress>
    <izvorni_sadrzaj>DELFINI d.o.o. za trgovinu, izdavaštvo i marketing Privlačka Ulica 32, 23000 Zadar</izvorni_sadrzaj>
    <derivirana_varijabla naziv="DomainObject.Predmet.ProtustrankaWithAdress_1">DELFINI d.o.o. za trgovinu, izdavaštvo i marketing Privlačka Ulica 32, 23000 Zadar</derivirana_varijabla>
  </DomainObject.Predmet.ProtustrankaWithAdress>
  <DomainObject.Predmet.ProtustrankaWithAdressOIB>
    <izvorni_sadrzaj>DELFINI d.o.o. za trgovinu, izdavaštvo i marketing, OIB 31512265333, Privlačka Ulica 32, 23000 Zadar</izvorni_sadrzaj>
    <derivirana_varijabla naziv="DomainObject.Predmet.ProtustrankaWithAdressOIB_1">DELFINI d.o.o. za trgovinu, izdavaštvo i marketing, OIB 31512265333, Privlačka Ulica 32, 23000 Zadar</derivirana_varijabla>
  </DomainObject.Predmet.ProtustrankaWithAdressOIB>
  <DomainObject.Predmet.ProtustrankaNazivFormated>
    <izvorni_sadrzaj>DELFINI d.o.o. za trgovinu, izdavaštvo i marketing</izvorni_sadrzaj>
    <derivirana_varijabla naziv="DomainObject.Predmet.ProtustrankaNazivFormated_1">DELFINI d.o.o. za trgovinu, izdavaštvo i marketing</derivirana_varijabla>
  </DomainObject.Predmet.ProtustrankaNazivFormated>
  <DomainObject.Predmet.ProtustrankaNazivFormatedOIB>
    <izvorni_sadrzaj>DELFINI d.o.o. za trgovinu, izdavaštvo i marketing, OIB 31512265333</izvorni_sadrzaj>
    <derivirana_varijabla naziv="DomainObject.Predmet.ProtustrankaNazivFormatedOIB_1">DELFINI d.o.o. za trgovinu, izdavaštvo i marketing, OIB 31512265333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DELFINI d.o.o. za trgovinu, izdavaštvo i marketing</item>
    </izvorni_sadrzaj>
    <derivirana_varijabla naziv="DomainObject.Predmet.ProtuStrankaListFormated_1">
      <item>DELFINI d.o.o. za trgovinu, izdavaštvo i marketing</item>
    </derivirana_varijabla>
  </DomainObject.Predmet.ProtuStrankaListFormated>
  <DomainObject.Predmet.ProtuStrankaListFormatedOIB>
    <izvorni_sadrzaj>
      <item>DELFINI d.o.o. za trgovinu, izdavaštvo i marketing, OIB 31512265333</item>
    </izvorni_sadrzaj>
    <derivirana_varijabla naziv="DomainObject.Predmet.ProtuStrankaListFormatedOIB_1">
      <item>DELFINI d.o.o. za trgovinu, izdavaštvo i marketing, OIB 31512265333</item>
    </derivirana_varijabla>
  </DomainObject.Predmet.ProtuStrankaListFormatedOIB>
  <DomainObject.Predmet.ProtuStrankaListFormatedWithAdress>
    <izvorni_sadrzaj>
      <item>DELFINI d.o.o. za trgovinu, izdavaštvo i marketing, Privlačka Ulica 32, 23000 Zadar</item>
    </izvorni_sadrzaj>
    <derivirana_varijabla naziv="DomainObject.Predmet.ProtuStrankaListFormatedWithAdress_1">
      <item>DELFINI d.o.o. za trgovinu, izdavaštvo i marketing, Privlačka Ulica 32, 23000 Zadar</item>
    </derivirana_varijabla>
  </DomainObject.Predmet.ProtuStrankaListFormatedWithAdress>
  <DomainObject.Predmet.ProtuStrankaListFormatedWithAdressOIB>
    <izvorni_sadrzaj>
      <item>DELFINI d.o.o. za trgovinu, izdavaštvo i marketing, OIB 31512265333, Privlačka Ulica 32, 23000 Zadar</item>
    </izvorni_sadrzaj>
    <derivirana_varijabla naziv="DomainObject.Predmet.ProtuStrankaListFormatedWithAdressOIB_1">
      <item>DELFINI d.o.o. za trgovinu, izdavaštvo i marketing, OIB 31512265333, Privlačka Ulica 32, 23000 Zadar</item>
    </derivirana_varijabla>
  </DomainObject.Predmet.ProtuStrankaListFormatedWithAdressOIB>
  <DomainObject.Predmet.ProtuStrankaListNazivFormated>
    <izvorni_sadrzaj>
      <item>DELFINI d.o.o. za trgovinu, izdavaštvo i marketing</item>
    </izvorni_sadrzaj>
    <derivirana_varijabla naziv="DomainObject.Predmet.ProtuStrankaListNazivFormated_1">
      <item>DELFINI d.o.o. za trgovinu, izdavaštvo i marketing</item>
    </derivirana_varijabla>
  </DomainObject.Predmet.ProtuStrankaListNazivFormated>
  <DomainObject.Predmet.ProtuStrankaListNazivFormatedOIB>
    <izvorni_sadrzaj>
      <item>DELFINI d.o.o. za trgovinu, izdavaštvo i marketing, OIB 31512265333</item>
    </izvorni_sadrzaj>
    <derivirana_varijabla naziv="DomainObject.Predmet.ProtuStrankaListNazivFormatedOIB_1">
      <item>DELFINI d.o.o. za trgovinu, izdavaštvo i marketing, OIB 31512265333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St-107/2016-6</izvorni_sadrzaj>
    <derivirana_varijabla naziv="DomainObject.PoslovniBrojDokumenta_1">St-107/2016-6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DELFINI d.o.o. za trgovinu, izdavaštvo i marketing</izvorni_sadrzaj>
    <derivirana_varijabla naziv="DomainObject.Predmet.ProtustrankaIDrugi_1">DELFINI d.o.o. za trgovinu, izdavaštvo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DELFINI d.o.o. za trgovinu, izdavaštvo i marketing, OIB 31512265333, Privlačka Ulica 32, 23000 Zadar</izvorni_sadrzaj>
    <derivirana_varijabla naziv="DomainObject.Predmet.ProtustrankaIDrugiAdressOIB_1">DELFINI d.o.o. za trgovinu, izdavaštvo i marketing, OIB 31512265333, Privlačka Ulica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DELFINI d.o.o. za trgovinu, izdavaštvo i marketing</item>
    </izvorni_sadrzaj>
    <derivirana_varijabla naziv="DomainObject.Predmet.SudioniciListNaziv_1">
      <item>FINA</item>
      <item>DELFINI d.o.o. za trgovinu, izdavaštvo i marketing</item>
    </derivirana_varijabla>
  </DomainObject.Predmet.SudioniciListNaziv>
  <DomainObject.Predmet.SudioniciListAdressOIB>
    <izvorni_sadrzaj>
      <item>FINA, OIB 85821130368</item>
      <item>DELFINI d.o.o. za trgovinu, izdavaštvo i marketing, OIB 31512265333, Privlačka Ulica 32,23000 Zadar</item>
    </izvorni_sadrzaj>
    <derivirana_varijabla naziv="DomainObject.Predmet.SudioniciListAdressOIB_1">
      <item>FINA, OIB 85821130368</item>
      <item>DELFINI d.o.o. za trgovinu, izdavaštvo i marketing, OIB 31512265333, Privlačka Ulica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7BD68-4369-4B7B-A531-931075106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834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2016-07-05T07:09:00Z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