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726d" w14:paraId="5bf726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D00137">
        <w:rPr>
          <w:rFonts w:hAnsi="Times New Roman" w:ascii="Times New Roman"/>
        </w:rPr>
        <w:t>5164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D00137">
        <w:rPr>
          <w:rFonts w:hAnsi="Times New Roman" w:ascii="Times New Roman"/>
        </w:rPr>
        <w:t>-12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D00137" w:rsidRPr="00D00137">
        <w:rPr>
          <w:rFonts w:hAnsi="Times New Roman" w:ascii="Times New Roman"/>
        </w:rPr>
        <w:t>S BELAS PEKIĆ j.d.o.o., Lijevi Dubrovčak (Grad Ivanić-Grad), Židakova 5, OIB: 33812202169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D00137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F2D1F" w:rsidRPr="004F2D1F">
        <w:rPr>
          <w:rFonts w:hAnsi="Times New Roman" w:ascii="Times New Roman"/>
        </w:rPr>
        <w:t>S BELAS PEKIĆ j.d.o.o., Lijevi Dubrovčak (Grad Ivanić-Grad), Židakova 5, OIB: 33812202169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4F2D1F">
        <w:rPr>
          <w:rFonts w:hAnsi="Times New Roman" w:ascii="Times New Roman"/>
        </w:rPr>
        <w:t>10.0</w:t>
      </w:r>
      <w:r w:rsidR="00B86C3E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F2D1F">
        <w:rPr>
          <w:rFonts w:hAnsi="Times New Roman" w:ascii="Times New Roman"/>
        </w:rPr>
        <w:t>5164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4F2D1F">
        <w:rPr>
          <w:rFonts w:hAnsi="Times New Roman" w:ascii="Times New Roman"/>
        </w:rPr>
        <w:t>10.0</w:t>
      </w:r>
      <w:r w:rsidR="00B86C3E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4F2D1F">
        <w:rPr>
          <w:rFonts w:hAnsi="Times New Roman" w:ascii="Times New Roman"/>
        </w:rPr>
        <w:t>22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F0864">
        <w:rPr>
          <w:rFonts w:hAnsi="Times New Roman" w:ascii="Times New Roman"/>
        </w:rPr>
        <w:t>, v.r.</w:t>
      </w:r>
    </w:p>
    <w:p w:rsidRDefault="002F0864" w:rsidP="00B87AEB" w:rsidR="002F0864">
      <w:pPr>
        <w:jc w:val="right"/>
        <w:rPr>
          <w:rFonts w:hAnsi="Times New Roman" w:ascii="Times New Roman"/>
        </w:rPr>
      </w:pPr>
    </w:p>
    <w:p w:rsidRDefault="002F0864" w:rsidP="00B87AEB" w:rsidR="002F08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F0864" w:rsidP="00B87AEB" w:rsidR="002F08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F0864" w:rsidP="00B87AEB" w:rsidR="002F08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7F5D44" w:rsidP="002F0864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54F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F2D1F">
      <w:rPr>
        <w:rFonts w:hAnsi="Times New Roman" w:ascii="Times New Roman"/>
      </w:rPr>
      <w:t>5164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4F2D1F">
      <w:rPr>
        <w:rFonts w:hAnsi="Times New Roman" w:ascii="Times New Roman"/>
      </w:rPr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33B15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0864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195D"/>
    <w:rsid w:val="004C2A95"/>
    <w:rsid w:val="004F2D1F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A4163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24507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81532"/>
    <w:rsid w:val="00A83AC6"/>
    <w:rsid w:val="00AA4E27"/>
    <w:rsid w:val="00AB5654"/>
    <w:rsid w:val="00AC71FA"/>
    <w:rsid w:val="00AD4F3B"/>
    <w:rsid w:val="00AE49BD"/>
    <w:rsid w:val="00AE7AF7"/>
    <w:rsid w:val="00AF412E"/>
    <w:rsid w:val="00B0422D"/>
    <w:rsid w:val="00B0574A"/>
    <w:rsid w:val="00B46CF5"/>
    <w:rsid w:val="00B86C3E"/>
    <w:rsid w:val="00B87AEB"/>
    <w:rsid w:val="00B93734"/>
    <w:rsid w:val="00B969B8"/>
    <w:rsid w:val="00BC41A7"/>
    <w:rsid w:val="00BC580B"/>
    <w:rsid w:val="00C3624C"/>
    <w:rsid w:val="00C54401"/>
    <w:rsid w:val="00CA2A1D"/>
    <w:rsid w:val="00CA4F2A"/>
    <w:rsid w:val="00CF7AB9"/>
    <w:rsid w:val="00D00137"/>
    <w:rsid w:val="00D301E4"/>
    <w:rsid w:val="00D83115"/>
    <w:rsid w:val="00DC30D9"/>
    <w:rsid w:val="00DE5A25"/>
    <w:rsid w:val="00E00E55"/>
    <w:rsid w:val="00E92F8E"/>
    <w:rsid w:val="00ED1D4D"/>
    <w:rsid w:val="00EE5FBB"/>
    <w:rsid w:val="00F0636B"/>
    <w:rsid w:val="00F33BE0"/>
    <w:rsid w:val="00F776E4"/>
    <w:rsid w:val="00F9354F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8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8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8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8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8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F08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8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8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8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8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5164</izvorni_sadrzaj>
    <derivirana_varijabla naziv="DomainObject.Predmet.Broj_1">5164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St-5164/2016</izvorni_sadrzaj>
    <derivirana_varijabla naziv="DomainObject.Predmet.OznakaBroj_1">St-5164/2016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BELAS PEKIĆ j.d.o.o. zastupanog po punomoćniku Suzana Pekić</izvorni_sadrzaj>
    <derivirana_varijabla naziv="DomainObject.Predmet.ProtustrankaFormated_1">  S BELAS PEKIĆ j.d.o.o. zastupanog po punomoćniku Suzana Pekić</derivirana_varijabla>
  </DomainObject.Predmet.ProtustrankaFormated>
  <DomainObject.Predmet.ProtustrankaFormatedOIB>
    <izvorni_sadrzaj>  S BELAS PEKIĆ j.d.o.o., OIB 33812202169 zastupanog po punomoćniku Suzana Pekić</izvorni_sadrzaj>
    <derivirana_varijabla naziv="DomainObject.Predmet.ProtustrankaFormatedOIB_1">  S BELAS PEKIĆ j.d.o.o., OIB 33812202169 zastupanog po punomoćniku Suzana Pekić</derivirana_varijabla>
  </DomainObject.Predmet.ProtustrankaFormatedOIB>
  <DomainObject.Predmet.ProtustrankaFormatedWithAdress>
    <izvorni_sadrzaj> S BELAS PEKIĆ j.d.o.o., Židakova 5, 10310 Lijevi Dubrovčak zastupanog po punomoćniku Suzana Pekić</izvorni_sadrzaj>
    <derivirana_varijabla naziv="DomainObject.Predmet.ProtustrankaFormatedWithAdress_1"> S BELAS PEKIĆ j.d.o.o., Židakova 5, 10310 Lijevi Dubrovčak zastupanog po punomoćniku Suzana Pekić</derivirana_varijabla>
  </DomainObject.Predmet.ProtustrankaFormatedWithAdress>
  <DomainObject.Predmet.ProtustrankaFormatedWithAdressOIB>
    <izvorni_sadrzaj> S BELAS PEKIĆ j.d.o.o., OIB 33812202169, Židakova 5, 10310 Lijevi Dubrovčak zastupanog po punomoćniku Suzana Pekić</izvorni_sadrzaj>
    <derivirana_varijabla naziv="DomainObject.Predmet.ProtustrankaFormatedWithAdressOIB_1"> S BELAS PEKIĆ j.d.o.o., OIB 33812202169, Židakova 5, 10310 Lijevi Dubrovčak zastupanog po punomoćniku Suzana Pekić</derivirana_varijabla>
  </DomainObject.Predmet.ProtustrankaFormatedWithAdressOIB>
  <DomainObject.Predmet.ProtustrankaWithAdress>
    <izvorni_sadrzaj>S BELAS PEKIĆ j.d.o.o. Židakova 5, 10310 Lijevi Dubrovčak</izvorni_sadrzaj>
    <derivirana_varijabla naziv="DomainObject.Predmet.ProtustrankaWithAdress_1">S BELAS PEKIĆ j.d.o.o. Židakova 5, 10310 Lijevi Dubrovčak</derivirana_varijabla>
  </DomainObject.Predmet.ProtustrankaWithAdress>
  <DomainObject.Predmet.ProtustrankaWithAdressOIB>
    <izvorni_sadrzaj>S BELAS PEKIĆ j.d.o.o., OIB 33812202169, Židakova 5, 10310 Lijevi Dubrovčak</izvorni_sadrzaj>
    <derivirana_varijabla naziv="DomainObject.Predmet.ProtustrankaWithAdressOIB_1">S BELAS PEKIĆ j.d.o.o., OIB 33812202169, Židakova 5, 10310 Lijevi Dubrovčak</derivirana_varijabla>
  </DomainObject.Predmet.ProtustrankaWithAdressOIB>
  <DomainObject.Predmet.ProtustrankaNazivFormated>
    <izvorni_sadrzaj>S BELAS PEKIĆ j.d.o.o.</izvorni_sadrzaj>
    <derivirana_varijabla naziv="DomainObject.Predmet.ProtustrankaNazivFormated_1">S BELAS PEKIĆ j.d.o.o.</derivirana_varijabla>
  </DomainObject.Predmet.ProtustrankaNazivFormated>
  <DomainObject.Predmet.ProtustrankaNazivFormatedOIB>
    <izvorni_sadrzaj>S BELAS PEKIĆ j.d.o.o., OIB 33812202169</izvorni_sadrzaj>
    <derivirana_varijabla naziv="DomainObject.Predmet.ProtustrankaNazivFormatedOIB_1">S BELAS PEKIĆ j.d.o.o., OIB 33812202169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BELAS PEKIĆ j.d.o.o. zastupanog po punomoćniku Suzana Pekić</item>
    </izvorni_sadrzaj>
    <derivirana_varijabla naziv="DomainObject.Predmet.ProtuStrankaListFormated_1">
      <item>S BELAS PEKIĆ j.d.o.o. zastupanog po punomoćniku Suzana Pekić</item>
    </derivirana_varijabla>
  </DomainObject.Predmet.ProtuStrankaListFormated>
  <DomainObject.Predmet.ProtuStrankaListFormatedOIB>
    <izvorni_sadrzaj>
      <item>S BELAS PEKIĆ j.d.o.o., OIB 33812202169 zastupanog po punomoćniku Suzana Pekić</item>
    </izvorni_sadrzaj>
    <derivirana_varijabla naziv="DomainObject.Predmet.ProtuStrankaListFormatedOIB_1">
      <item>S BELAS PEKIĆ j.d.o.o., OIB 33812202169 zastupanog po punomoćniku Suzana Pekić</item>
    </derivirana_varijabla>
  </DomainObject.Predmet.ProtuStrankaListFormatedOIB>
  <DomainObject.Predmet.ProtuStrankaListFormatedWithAdress>
    <izvorni_sadrzaj>
      <item>S BELAS PEKIĆ j.d.o.o., Židakova 5, 10310 Lijevi Dubrovčak zastupanog po punomoćniku Suzana Pekić</item>
    </izvorni_sadrzaj>
    <derivirana_varijabla naziv="DomainObject.Predmet.ProtuStrankaListFormatedWithAdress_1">
      <item>S BELAS PEKIĆ j.d.o.o., Židakova 5, 10310 Lijevi Dubrovčak zastupanog po punomoćniku Suzana Pekić</item>
    </derivirana_varijabla>
  </DomainObject.Predmet.ProtuStrankaListFormatedWithAdress>
  <DomainObject.Predmet.ProtuStrankaListFormatedWithAdressOIB>
    <izvorni_sadrzaj>
      <item>S BELAS PEKIĆ j.d.o.o., OIB 33812202169, Židakova 5, 10310 Lijevi Dubrovčak zastupanog po punomoćniku Suzana Pekić</item>
    </izvorni_sadrzaj>
    <derivirana_varijabla naziv="DomainObject.Predmet.ProtuStrankaListFormatedWithAdressOIB_1">
      <item>S BELAS PEKIĆ j.d.o.o., OIB 33812202169, Židakova 5, 10310 Lijevi Dubrovčak zastupanog po punomoćniku Suzana Pekić</item>
    </derivirana_varijabla>
  </DomainObject.Predmet.ProtuStrankaListFormatedWithAdressOIB>
  <DomainObject.Predmet.ProtuStrankaListNazivFormated>
    <izvorni_sadrzaj>
      <item>S BELAS PEKIĆ j.d.o.o.</item>
    </izvorni_sadrzaj>
    <derivirana_varijabla naziv="DomainObject.Predmet.ProtuStrankaListNazivFormated_1">
      <item>S BELAS PEKIĆ j.d.o.o.</item>
    </derivirana_varijabla>
  </DomainObject.Predmet.ProtuStrankaListNazivFormated>
  <DomainObject.Predmet.ProtuStrankaListNazivFormatedOIB>
    <izvorni_sadrzaj>
      <item>S BELAS PEKIĆ j.d.o.o., OIB 33812202169</item>
    </izvorni_sadrzaj>
    <derivirana_varijabla naziv="DomainObject.Predmet.ProtuStrankaListNazivFormatedOIB_1">
      <item>S BELAS PEKIĆ j.d.o.o., OIB 33812202169</item>
    </derivirana_varijabla>
  </DomainObject.Predmet.ProtuStrankaListNazivFormatedOIB>
  <DomainObject.Predmet.OstaliListFormated>
    <izvorni_sadrzaj>
      <item>Suzana Pekić punomoćnik sudionika u postupku S BELAS PEKIĆ j.d.o.o.</item>
    </izvorni_sadrzaj>
    <derivirana_varijabla naziv="DomainObject.Predmet.OstaliListFormated_1">
      <item>Suzana Pekić punomoćnik sudionika u postupku S BELAS PEKIĆ j.d.o.o.</item>
    </derivirana_varijabla>
  </DomainObject.Predmet.OstaliListFormated>
  <DomainObject.Predmet.OstaliListFormatedOIB>
    <izvorni_sadrzaj>
      <item>Suzana Pekić, OIB 96766783830 punomoćnik sudionika u postupku S BELAS PEKIĆ j.d.o.o.</item>
    </izvorni_sadrzaj>
    <derivirana_varijabla naziv="DomainObject.Predmet.OstaliListFormatedOIB_1">
      <item>Suzana Pekić, OIB 96766783830 punomoćnik sudionika u postupku S BELAS PEKIĆ j.d.o.o.</item>
    </derivirana_varijabla>
  </DomainObject.Predmet.OstaliListFormatedOIB>
  <DomainObject.Predmet.OstaliListFormatedWithAdress>
    <izvorni_sadrzaj>
      <item>Suzana Pekić, Židakova 5, 10310 Lijevi Dubrovčak punomoćnik sudionika u postupku S BELAS PEKIĆ j.d.o.o.</item>
    </izvorni_sadrzaj>
    <derivirana_varijabla naziv="DomainObject.Predmet.OstaliListFormatedWithAdress_1">
      <item>Suzana Pekić, Židakova 5, 10310 Lijevi Dubrovčak punomoćnik sudionika u postupku S BELAS PEKIĆ j.d.o.o.</item>
    </derivirana_varijabla>
  </DomainObject.Predmet.OstaliListFormatedWithAdress>
  <DomainObject.Predmet.OstaliListFormatedWithAdressOIB>
    <izvorni_sadrzaj>
      <item>Suzana Pekić, OIB 96766783830, Židakova 5, 10310 Lijevi Dubrovčak punomoćnik sudionika u postupku S BELAS PEKIĆ j.d.o.o.</item>
    </izvorni_sadrzaj>
    <derivirana_varijabla naziv="DomainObject.Predmet.OstaliListFormatedWithAdressOIB_1">
      <item>Suzana Pekić, OIB 96766783830, Židakova 5, 10310 Lijevi Dubrovčak punomoćnik sudionika u postupku S BELAS PEKIĆ j.d.o.o.</item>
    </derivirana_varijabla>
  </DomainObject.Predmet.OstaliListFormatedWithAdressOIB>
  <DomainObject.Predmet.OstaliListNazivFormated>
    <izvorni_sadrzaj>
      <item>Suzana Pekić</item>
    </izvorni_sadrzaj>
    <derivirana_varijabla naziv="DomainObject.Predmet.OstaliListNazivFormated_1">
      <item>Suzana Pekić</item>
    </derivirana_varijabla>
  </DomainObject.Predmet.OstaliListNazivFormated>
  <DomainObject.Predmet.OstaliListNazivFormatedOIB>
    <izvorni_sadrzaj>
      <item>Suzana Pekić, OIB 96766783830</item>
    </izvorni_sadrzaj>
    <derivirana_varijabla naziv="DomainObject.Predmet.OstaliListNazivFormatedOIB_1">
      <item>Suzana Pekić, OIB 96766783830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BELAS PEKIĆ j.d.o.o.</izvorni_sadrzaj>
    <derivirana_varijabla naziv="DomainObject.Predmet.ProtustrankaIDrugi_1">S BELAS PEKIĆ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BELAS PEKIĆ j.d.o.o., OIB 33812202169, Židakova 5, 10310 Lijevi Dubrovčak</izvorni_sadrzaj>
    <derivirana_varijabla naziv="DomainObject.Predmet.ProtustrankaIDrugiAdressOIB_1">S BELAS PEKIĆ j.d.o.o., OIB 33812202169, Židakova 5,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 BELAS PEKIĆ j.d.o.o.</item>
      <item>Suzana Pekić</item>
    </izvorni_sadrzaj>
    <derivirana_varijabla naziv="DomainObject.Predmet.SudioniciListNaziv_1">
      <item>FINA Regionalni centar Zagreb</item>
      <item>S BELAS PEKIĆ j.d.o.o.</item>
      <item>Suzana Pekić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 BELAS PEKIĆ j.d.o.o., OIB 33812202169, Židakova 5,10310 Lijevi Dubrovčak</item>
      <item>Suzana Pekić, OIB 96766783830, Židakova 5,10310 Lijevi Dubrovčak</item>
    </izvorni_sadrzaj>
    <derivirana_varijabla naziv="DomainObject.Predmet.SudioniciListAdressOIB_1">
      <item>FINA Regionalni centar Zagreb, OIB 85821130368, Trg svibanjskih žrtava 1995. 1,10000 Zagreb</item>
      <item>S BELAS PEKIĆ j.d.o.o., OIB 33812202169, Židakova 5,10310 Lijevi Dubrovčak</item>
      <item>Suzana Pekić, OIB 96766783830, Židakova 5,10310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33812202169</item>
      <item>, OIB 96766783830</item>
    </izvorni_sadrzaj>
    <derivirana_varijabla naziv="DomainObject.Predmet.SudioniciListNazivOIB_1">
      <item>, OIB 85821130368</item>
      <item>, OIB 33812202169</item>
      <item>, OIB 96766783830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0759AF-5A72-4878-B9FE-7F9348D63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1813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2017-03-22T10:51:00Z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2017-03-22T10:53:00Z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